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6A9E05" w14:textId="3CD59837" w:rsidR="009A722B" w:rsidRDefault="009A722B" w:rsidP="009A722B">
      <w:pPr>
        <w:ind w:left="284" w:firstLine="709"/>
        <w:rPr>
          <w:rFonts w:ascii="Arial" w:hAnsi="Arial" w:cs="Arial"/>
          <w:bCs/>
          <w:color w:val="000000"/>
          <w:sz w:val="22"/>
          <w:szCs w:val="22"/>
        </w:rPr>
      </w:pPr>
      <w:bookmarkStart w:id="0" w:name="_GoBack"/>
      <w:bookmarkEnd w:id="0"/>
      <w:r w:rsidRPr="000B3405">
        <w:rPr>
          <w:rFonts w:ascii="Arial" w:hAnsi="Arial" w:cs="Arial"/>
          <w:bCs/>
          <w:sz w:val="22"/>
          <w:szCs w:val="22"/>
        </w:rPr>
        <w:t xml:space="preserve">Таблица </w:t>
      </w:r>
      <w:r w:rsidRPr="00221604">
        <w:rPr>
          <w:rFonts w:ascii="Arial" w:hAnsi="Arial" w:cs="Arial"/>
          <w:bCs/>
          <w:sz w:val="22"/>
          <w:szCs w:val="22"/>
        </w:rPr>
        <w:t>3</w:t>
      </w:r>
      <w:r w:rsidRPr="000B3405">
        <w:rPr>
          <w:rFonts w:ascii="Arial" w:hAnsi="Arial" w:cs="Arial"/>
          <w:bCs/>
          <w:sz w:val="22"/>
          <w:szCs w:val="22"/>
        </w:rPr>
        <w:t>.</w:t>
      </w:r>
      <w:r w:rsidR="00C72CFB" w:rsidRPr="00C72CFB">
        <w:rPr>
          <w:rFonts w:ascii="Arial" w:hAnsi="Arial" w:cs="Arial"/>
          <w:bCs/>
          <w:sz w:val="22"/>
          <w:szCs w:val="22"/>
        </w:rPr>
        <w:t>1</w:t>
      </w:r>
      <w:r w:rsidR="005C6041" w:rsidRPr="00B1710F">
        <w:rPr>
          <w:rFonts w:ascii="Arial" w:hAnsi="Arial" w:cs="Arial"/>
          <w:bCs/>
          <w:sz w:val="22"/>
          <w:szCs w:val="22"/>
        </w:rPr>
        <w:t>2</w:t>
      </w:r>
      <w:r w:rsidRPr="000B3405">
        <w:rPr>
          <w:rFonts w:ascii="Arial" w:hAnsi="Arial" w:cs="Arial"/>
          <w:bCs/>
          <w:sz w:val="22"/>
          <w:szCs w:val="22"/>
        </w:rPr>
        <w:t xml:space="preserve"> -</w:t>
      </w:r>
      <w:r w:rsidRPr="000B3405">
        <w:rPr>
          <w:rFonts w:ascii="Arial" w:hAnsi="Arial" w:cs="Arial"/>
          <w:bCs/>
          <w:color w:val="C0504D"/>
          <w:sz w:val="22"/>
          <w:szCs w:val="22"/>
        </w:rPr>
        <w:t xml:space="preserve"> </w:t>
      </w:r>
      <w:r w:rsidRPr="000B3405">
        <w:rPr>
          <w:rFonts w:ascii="Arial" w:hAnsi="Arial" w:cs="Arial"/>
          <w:bCs/>
          <w:color w:val="000000"/>
          <w:sz w:val="22"/>
          <w:szCs w:val="22"/>
        </w:rPr>
        <w:t xml:space="preserve"> Параметры выбросов загрязняющих веществ 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при эксплуатации ЭП-600 </w:t>
      </w:r>
    </w:p>
    <w:tbl>
      <w:tblPr>
        <w:tblW w:w="2168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001"/>
        <w:gridCol w:w="1334"/>
        <w:gridCol w:w="8"/>
        <w:gridCol w:w="1343"/>
        <w:gridCol w:w="616"/>
        <w:gridCol w:w="586"/>
        <w:gridCol w:w="1439"/>
        <w:gridCol w:w="687"/>
        <w:gridCol w:w="577"/>
        <w:gridCol w:w="522"/>
        <w:gridCol w:w="586"/>
        <w:gridCol w:w="507"/>
        <w:gridCol w:w="499"/>
        <w:gridCol w:w="524"/>
        <w:gridCol w:w="715"/>
        <w:gridCol w:w="661"/>
        <w:gridCol w:w="661"/>
        <w:gridCol w:w="661"/>
        <w:gridCol w:w="661"/>
        <w:gridCol w:w="600"/>
        <w:gridCol w:w="692"/>
        <w:gridCol w:w="708"/>
        <w:gridCol w:w="505"/>
        <w:gridCol w:w="454"/>
        <w:gridCol w:w="1309"/>
        <w:gridCol w:w="709"/>
        <w:gridCol w:w="851"/>
        <w:gridCol w:w="712"/>
        <w:gridCol w:w="851"/>
        <w:gridCol w:w="709"/>
      </w:tblGrid>
      <w:tr w:rsidR="00AD6E55" w:rsidRPr="00AD6E55" w14:paraId="193DCBB6" w14:textId="77777777" w:rsidTr="009A722B">
        <w:trPr>
          <w:trHeight w:val="20"/>
          <w:tblHeader/>
        </w:trPr>
        <w:tc>
          <w:tcPr>
            <w:tcW w:w="1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3EB0A3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 xml:space="preserve">  Цех (номер и </w:t>
            </w:r>
            <w:proofErr w:type="spellStart"/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наиме</w:t>
            </w:r>
            <w:proofErr w:type="spellEnd"/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  <w:p w14:paraId="050B321D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нование</w:t>
            </w:r>
            <w:proofErr w:type="spellEnd"/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)</w:t>
            </w:r>
          </w:p>
        </w:tc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8E2E4C" w14:textId="77777777" w:rsidR="00AD6E55" w:rsidRPr="0074369A" w:rsidRDefault="00AD6E55" w:rsidP="00AD6E55">
            <w:pPr>
              <w:ind w:left="-113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Участок (номер и наименование)</w:t>
            </w:r>
          </w:p>
        </w:tc>
        <w:tc>
          <w:tcPr>
            <w:tcW w:w="255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92D014" w14:textId="77777777" w:rsidR="00AD6E55" w:rsidRPr="0074369A" w:rsidRDefault="00AD6E55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Источники выделения</w:t>
            </w:r>
          </w:p>
          <w:p w14:paraId="6145917D" w14:textId="77777777" w:rsidR="00AD6E55" w:rsidRPr="0074369A" w:rsidRDefault="00AD6E55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 xml:space="preserve"> загрязняющих веществ</w:t>
            </w:r>
          </w:p>
        </w:tc>
        <w:tc>
          <w:tcPr>
            <w:tcW w:w="14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EB5CEC" w14:textId="77777777" w:rsidR="00AD6E55" w:rsidRPr="0074369A" w:rsidRDefault="00AD6E55" w:rsidP="00AD6E55">
            <w:pPr>
              <w:ind w:left="-113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Наименование</w:t>
            </w:r>
          </w:p>
          <w:p w14:paraId="1458B4E3" w14:textId="77777777" w:rsidR="00AD6E55" w:rsidRPr="0074369A" w:rsidRDefault="00AD6E55" w:rsidP="00AD6E55">
            <w:pPr>
              <w:ind w:left="-113" w:right="-57" w:firstLine="142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 xml:space="preserve"> Источника</w:t>
            </w:r>
          </w:p>
          <w:p w14:paraId="2A201234" w14:textId="77777777" w:rsidR="00AD6E55" w:rsidRPr="0074369A" w:rsidRDefault="00AD6E55" w:rsidP="00AD6E55">
            <w:pPr>
              <w:ind w:left="-113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 xml:space="preserve"> выброса </w:t>
            </w:r>
          </w:p>
          <w:p w14:paraId="2B670F09" w14:textId="77777777" w:rsidR="00AD6E55" w:rsidRPr="0074369A" w:rsidRDefault="00AD6E55" w:rsidP="00AD6E55">
            <w:pPr>
              <w:ind w:left="-113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загрязняющих</w:t>
            </w:r>
          </w:p>
          <w:p w14:paraId="2BB8A450" w14:textId="77777777" w:rsidR="00AD6E55" w:rsidRPr="0074369A" w:rsidRDefault="00AD6E55" w:rsidP="00AD6E55">
            <w:pPr>
              <w:ind w:left="-113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веществ</w:t>
            </w:r>
          </w:p>
        </w:tc>
        <w:tc>
          <w:tcPr>
            <w:tcW w:w="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454F2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Колич</w:t>
            </w: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е</w:t>
            </w: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ство источников под одним номером</w:t>
            </w:r>
          </w:p>
        </w:tc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BBB77C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Номер источн</w:t>
            </w: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и</w:t>
            </w: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ка выброса</w:t>
            </w:r>
          </w:p>
        </w:tc>
        <w:tc>
          <w:tcPr>
            <w:tcW w:w="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7AD547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Номер режима (стадии) выброса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4FEB3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Высота источн</w:t>
            </w: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и</w:t>
            </w: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ка выброса (м)</w:t>
            </w:r>
          </w:p>
        </w:tc>
        <w:tc>
          <w:tcPr>
            <w:tcW w:w="5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BC072C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Ди</w:t>
            </w: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а</w:t>
            </w: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метр устья трубы (м)</w:t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6BFD6D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 xml:space="preserve">Параметры </w:t>
            </w:r>
            <w:proofErr w:type="spellStart"/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газовоздушной</w:t>
            </w:r>
            <w:proofErr w:type="spellEnd"/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 xml:space="preserve"> смеси на выходе из источн</w:t>
            </w: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и</w:t>
            </w: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ка выброса</w:t>
            </w:r>
          </w:p>
        </w:tc>
        <w:tc>
          <w:tcPr>
            <w:tcW w:w="26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E5FB4A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Координаты на карте схеме (м)</w:t>
            </w:r>
          </w:p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E624AA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 xml:space="preserve">Ширина </w:t>
            </w:r>
            <w:proofErr w:type="spellStart"/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площад</w:t>
            </w:r>
            <w:proofErr w:type="spellEnd"/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 xml:space="preserve">- </w:t>
            </w:r>
            <w:proofErr w:type="spellStart"/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ного</w:t>
            </w:r>
            <w:proofErr w:type="spellEnd"/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 xml:space="preserve"> источн</w:t>
            </w: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и</w:t>
            </w: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ка (м)</w:t>
            </w:r>
          </w:p>
        </w:tc>
        <w:tc>
          <w:tcPr>
            <w:tcW w:w="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19856B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Наимен</w:t>
            </w: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о</w:t>
            </w: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вание газоочис</w:t>
            </w: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т</w:t>
            </w: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ных установок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2036DC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Коэффиц</w:t>
            </w: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и</w:t>
            </w: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ент обеспече</w:t>
            </w: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н</w:t>
            </w: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ности газоочис</w:t>
            </w: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т</w:t>
            </w: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кой (%)</w:t>
            </w:r>
          </w:p>
        </w:tc>
        <w:tc>
          <w:tcPr>
            <w:tcW w:w="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5595B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Средн</w:t>
            </w:r>
            <w:proofErr w:type="spellEnd"/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 xml:space="preserve">. </w:t>
            </w:r>
            <w:proofErr w:type="spellStart"/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экспл</w:t>
            </w:r>
            <w:proofErr w:type="spellEnd"/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. /макс степень очистки  (%)</w:t>
            </w: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A1E42E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Загрязняющее вещество</w:t>
            </w:r>
          </w:p>
        </w:tc>
        <w:tc>
          <w:tcPr>
            <w:tcW w:w="227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BB96C0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Выбросы загрязняющих веществ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92F5A8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Валовый выброс по источнику (т/год)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E6E076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Примеч</w:t>
            </w: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а</w:t>
            </w: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ние</w:t>
            </w:r>
          </w:p>
        </w:tc>
      </w:tr>
      <w:tr w:rsidR="00AD6E55" w:rsidRPr="00AD6E55" w14:paraId="37F352E8" w14:textId="77777777" w:rsidTr="009A722B">
        <w:trPr>
          <w:trHeight w:val="20"/>
          <w:tblHeader/>
        </w:trPr>
        <w:tc>
          <w:tcPr>
            <w:tcW w:w="1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CCB79" w14:textId="77777777" w:rsidR="00AD6E55" w:rsidRPr="0074369A" w:rsidRDefault="00AD6E55" w:rsidP="00AD6E55">
            <w:pPr>
              <w:ind w:left="-119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D6D04D" w14:textId="77777777" w:rsidR="00AD6E55" w:rsidRPr="0074369A" w:rsidRDefault="00AD6E55" w:rsidP="00AD6E55">
            <w:pPr>
              <w:ind w:left="-119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01F0D0" w14:textId="77777777" w:rsidR="00AD6E55" w:rsidRPr="0074369A" w:rsidRDefault="00AD6E55" w:rsidP="00AD6E55">
            <w:pPr>
              <w:ind w:left="-113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номер и</w:t>
            </w:r>
          </w:p>
          <w:p w14:paraId="08804969" w14:textId="77777777" w:rsidR="00AD6E55" w:rsidRPr="0074369A" w:rsidRDefault="00AD6E55" w:rsidP="00AD6E55">
            <w:pPr>
              <w:ind w:left="-113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 xml:space="preserve"> наименование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8CFFB6" w14:textId="77777777" w:rsidR="00AD6E55" w:rsidRPr="0074369A" w:rsidRDefault="00AD6E55" w:rsidP="00AD6E55">
            <w:pPr>
              <w:ind w:left="-113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колич</w:t>
            </w: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е</w:t>
            </w: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ство (</w:t>
            </w:r>
            <w:proofErr w:type="spellStart"/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шт</w:t>
            </w:r>
            <w:proofErr w:type="spellEnd"/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)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3AB64C" w14:textId="77777777" w:rsidR="00AD6E55" w:rsidRPr="0074369A" w:rsidRDefault="00AD6E55" w:rsidP="00AD6E55">
            <w:pPr>
              <w:ind w:left="-113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часов работы в год</w:t>
            </w:r>
          </w:p>
        </w:tc>
        <w:tc>
          <w:tcPr>
            <w:tcW w:w="1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703888" w14:textId="77777777" w:rsidR="00AD6E55" w:rsidRPr="0074369A" w:rsidRDefault="00AD6E55" w:rsidP="00AD6E55">
            <w:pPr>
              <w:ind w:left="113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3598B8" w14:textId="77777777" w:rsidR="00AD6E55" w:rsidRPr="0074369A" w:rsidRDefault="00AD6E55" w:rsidP="00AD6E55">
            <w:pPr>
              <w:ind w:left="-119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30801E" w14:textId="77777777" w:rsidR="00AD6E55" w:rsidRPr="0074369A" w:rsidRDefault="00AD6E55" w:rsidP="00AD6E55">
            <w:pPr>
              <w:ind w:left="-119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AFDE5B" w14:textId="77777777" w:rsidR="00AD6E55" w:rsidRPr="0074369A" w:rsidRDefault="00AD6E55" w:rsidP="00AD6E55">
            <w:pPr>
              <w:ind w:left="-119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F232A3" w14:textId="77777777" w:rsidR="00AD6E55" w:rsidRPr="0074369A" w:rsidRDefault="00AD6E55" w:rsidP="00AD6E55">
            <w:pPr>
              <w:ind w:left="-119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D4824" w14:textId="77777777" w:rsidR="00AD6E55" w:rsidRPr="0074369A" w:rsidRDefault="00AD6E55" w:rsidP="00AD6E55">
            <w:pPr>
              <w:ind w:left="-119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57E5E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ск</w:t>
            </w: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о</w:t>
            </w: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рость (м/с)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9DCE90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Объем на 1 трубу (м3/с)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A522B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Температ</w:t>
            </w: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у</w:t>
            </w: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ра (</w:t>
            </w:r>
            <w:proofErr w:type="spellStart"/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гр.С</w:t>
            </w:r>
            <w:proofErr w:type="spellEnd"/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)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FEE5CF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X1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C2F3CB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Y1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0F7211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X2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9795F1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Y2</w:t>
            </w:r>
          </w:p>
        </w:tc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603F5B" w14:textId="77777777" w:rsidR="00AD6E55" w:rsidRPr="0074369A" w:rsidRDefault="00AD6E55" w:rsidP="00AD6E55">
            <w:pPr>
              <w:ind w:left="-119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B5076" w14:textId="77777777" w:rsidR="00AD6E55" w:rsidRPr="0074369A" w:rsidRDefault="00AD6E55" w:rsidP="00AD6E55">
            <w:pPr>
              <w:ind w:left="-119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FAA6DE" w14:textId="77777777" w:rsidR="00AD6E55" w:rsidRPr="0074369A" w:rsidRDefault="00AD6E55" w:rsidP="00AD6E55">
            <w:pPr>
              <w:ind w:left="-119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070FC" w14:textId="77777777" w:rsidR="00AD6E55" w:rsidRPr="0074369A" w:rsidRDefault="00AD6E55" w:rsidP="00AD6E55">
            <w:pPr>
              <w:ind w:left="-119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5B4153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код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E5D575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наименование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3ACE35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г/с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05A5E4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мг/м3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B9DF1D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т/год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B139B9" w14:textId="77777777" w:rsidR="00AD6E55" w:rsidRPr="0074369A" w:rsidRDefault="00AD6E55" w:rsidP="00AD6E55">
            <w:pPr>
              <w:ind w:left="-119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002E0D" w14:textId="77777777" w:rsidR="00AD6E55" w:rsidRPr="0074369A" w:rsidRDefault="00AD6E55" w:rsidP="00AD6E55">
            <w:pPr>
              <w:ind w:left="-119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AD6E55" w:rsidRPr="00AD6E55" w14:paraId="40A43470" w14:textId="77777777" w:rsidTr="009A722B">
        <w:trPr>
          <w:trHeight w:val="20"/>
          <w:tblHeader/>
        </w:trPr>
        <w:tc>
          <w:tcPr>
            <w:tcW w:w="100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C0723D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EB4D79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080774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12C794" w14:textId="77777777" w:rsidR="00AD6E55" w:rsidRPr="0074369A" w:rsidRDefault="00AD6E55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F5BD2" w14:textId="77777777" w:rsidR="00AD6E55" w:rsidRPr="0074369A" w:rsidRDefault="00AD6E55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26613" w14:textId="77777777" w:rsidR="00AD6E55" w:rsidRPr="0074369A" w:rsidRDefault="00AD6E55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42B832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15970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F10086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ADB833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8033BF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E2192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6AA931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13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99DC2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14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5F6F6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15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03341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16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EB1011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17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D432A4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18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A7AEF1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19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EF4CF0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67508E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21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8A285D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22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3B23EB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23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DDC7AF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427232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23B809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26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58233D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4C9933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9E22A8" w14:textId="77777777" w:rsidR="00AD6E55" w:rsidRPr="0074369A" w:rsidRDefault="00AD6E55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29</w:t>
            </w:r>
          </w:p>
        </w:tc>
      </w:tr>
      <w:tr w:rsidR="003952CB" w:rsidRPr="00AD6E55" w14:paraId="6D63C3BE" w14:textId="77777777" w:rsidTr="009A722B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C895F" w14:textId="77777777" w:rsidR="003952CB" w:rsidRPr="00803082" w:rsidRDefault="003952CB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Установка производства этилена ЭП-600</w:t>
            </w:r>
          </w:p>
          <w:p w14:paraId="22AEF5CD" w14:textId="77777777" w:rsidR="003952CB" w:rsidRPr="00803082" w:rsidRDefault="003952CB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 xml:space="preserve">    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88FB7" w14:textId="77777777" w:rsidR="003952CB" w:rsidRPr="00803082" w:rsidRDefault="003952CB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Печь</w:t>
            </w:r>
          </w:p>
          <w:p w14:paraId="224E3BF2" w14:textId="77777777" w:rsidR="003952CB" w:rsidRPr="00803082" w:rsidRDefault="003952CB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пиролиза</w:t>
            </w:r>
          </w:p>
          <w:p w14:paraId="2E5E6BF0" w14:textId="77777777" w:rsidR="003952CB" w:rsidRPr="00803082" w:rsidRDefault="003952CB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ВА-001-01</w:t>
            </w:r>
          </w:p>
          <w:p w14:paraId="775F926D" w14:textId="77777777" w:rsidR="003952CB" w:rsidRPr="00803082" w:rsidRDefault="003952CB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 xml:space="preserve">(режим пиролиза)  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1614D" w14:textId="77777777" w:rsidR="003952CB" w:rsidRPr="00803082" w:rsidRDefault="003952CB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горелки</w:t>
            </w:r>
          </w:p>
          <w:p w14:paraId="067E8AA3" w14:textId="77777777" w:rsidR="003952CB" w:rsidRPr="00803082" w:rsidRDefault="003952CB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печи пиролиза</w:t>
            </w:r>
          </w:p>
          <w:p w14:paraId="3F994384" w14:textId="77777777" w:rsidR="003952CB" w:rsidRPr="00803082" w:rsidRDefault="003952CB" w:rsidP="00124E55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FF08C" w14:textId="77777777" w:rsidR="003952CB" w:rsidRPr="0074369A" w:rsidRDefault="003952CB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36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C23A4" w14:textId="77777777" w:rsidR="003952CB" w:rsidRPr="0074369A" w:rsidRDefault="003952CB" w:rsidP="007D00F3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8760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0434A" w14:textId="77777777" w:rsidR="003952CB" w:rsidRPr="00803082" w:rsidRDefault="003952CB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Дымовая труба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23943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8ED7" w14:textId="77777777" w:rsidR="003952CB" w:rsidRPr="00B608FB" w:rsidRDefault="00F70422" w:rsidP="006D7EB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500</w:t>
            </w:r>
            <w:r w:rsidR="003952CB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39D3A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3B314" w14:textId="6BFBA8AA" w:rsidR="003952CB" w:rsidRPr="00063AD8" w:rsidRDefault="00063AD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</w:pPr>
            <w:r w:rsidRPr="00063AD8"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  <w:t>60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9ED84" w14:textId="1875FAEA" w:rsidR="003952CB" w:rsidRPr="00063AD8" w:rsidRDefault="003952CB" w:rsidP="00063AD8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</w:pPr>
            <w:r w:rsidRPr="00063AD8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1,</w:t>
            </w:r>
            <w:r w:rsidR="00063AD8" w:rsidRPr="00063AD8"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  <w:t>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9C656" w14:textId="365D13B8" w:rsidR="003952CB" w:rsidRPr="00063AD8" w:rsidRDefault="003952CB" w:rsidP="00063AD8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 w:rsidRPr="00063AD8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1</w:t>
            </w:r>
            <w:r w:rsidR="00063AD8" w:rsidRPr="00063AD8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7,8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A7B81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45,28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0C86C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5B8CB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14197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F0A41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1063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93687" w14:textId="169F9715" w:rsidR="003952CB" w:rsidRPr="00DB7B31" w:rsidRDefault="00DB7B31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DCDDC" w14:textId="0373C8CA" w:rsidR="003952CB" w:rsidRPr="00DB7B31" w:rsidRDefault="00DB7B31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F2B38" w14:textId="0BEA9DCA" w:rsidR="003952CB" w:rsidRPr="00DB7B31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9C2F5" w14:textId="42B40EE5" w:rsidR="003952CB" w:rsidRPr="00DB7B31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91302" w14:textId="10AC5018" w:rsidR="003952CB" w:rsidRPr="00DB7B31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B240B" w14:textId="3D896796" w:rsidR="003952CB" w:rsidRPr="00DB7B31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29E8D" w14:textId="2728FBF0" w:rsidR="003952CB" w:rsidRPr="00803082" w:rsidRDefault="0033711C" w:rsidP="0080308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="003952CB" w:rsidRPr="00803082">
              <w:rPr>
                <w:rFonts w:ascii="Arial" w:hAnsi="Arial" w:cs="Arial"/>
                <w:color w:val="000000"/>
                <w:sz w:val="12"/>
                <w:szCs w:val="12"/>
              </w:rPr>
              <w:t>301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957EB" w14:textId="77777777" w:rsidR="003952CB" w:rsidRPr="00803082" w:rsidRDefault="003952CB" w:rsidP="00D12B26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Азота диоксид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EC444" w14:textId="77777777" w:rsidR="003952CB" w:rsidRPr="00803082" w:rsidRDefault="003952CB" w:rsidP="0080308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1,751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C1BC6" w14:textId="29DF71CF" w:rsidR="003952CB" w:rsidRPr="00862490" w:rsidRDefault="00862490" w:rsidP="00803082">
            <w:pPr>
              <w:ind w:left="-57" w:right="-57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38,7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2682D" w14:textId="77777777" w:rsidR="003952CB" w:rsidRPr="00803082" w:rsidRDefault="003952CB" w:rsidP="0080308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55,228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359E4" w14:textId="77777777" w:rsidR="003952CB" w:rsidRPr="00803082" w:rsidRDefault="003952CB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55,228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C6DF8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3952CB" w:rsidRPr="00AD6E55" w14:paraId="56930833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94B95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55AD6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970F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1A0D" w14:textId="77777777" w:rsidR="003952CB" w:rsidRPr="0074369A" w:rsidRDefault="003952CB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E4B73" w14:textId="77777777" w:rsidR="003952CB" w:rsidRPr="0074369A" w:rsidRDefault="003952CB" w:rsidP="007D00F3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155BE" w14:textId="77777777" w:rsidR="003952CB" w:rsidRPr="0074369A" w:rsidRDefault="003952CB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32121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AD749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205BA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943A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D3EE1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1EDFF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40237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5D120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4A02E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1B963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1D90A" w14:textId="77777777" w:rsidR="003952CB" w:rsidRPr="0074369A" w:rsidRDefault="003952C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038CF" w14:textId="77777777" w:rsidR="003952CB" w:rsidRPr="0074369A" w:rsidRDefault="003952C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057C8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473CA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AE805" w14:textId="77777777" w:rsidR="003952CB" w:rsidRPr="00BC5646" w:rsidRDefault="003952C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E747" w14:textId="77777777" w:rsidR="003952CB" w:rsidRPr="0074369A" w:rsidRDefault="003952C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C5202" w14:textId="2A0E0EF0" w:rsidR="003952CB" w:rsidRPr="00803082" w:rsidRDefault="0033711C" w:rsidP="0080308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="003952CB" w:rsidRPr="00803082">
              <w:rPr>
                <w:rFonts w:ascii="Arial" w:hAnsi="Arial" w:cs="Arial"/>
                <w:color w:val="000000"/>
                <w:sz w:val="12"/>
                <w:szCs w:val="12"/>
              </w:rPr>
              <w:t>304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2C794" w14:textId="77777777" w:rsidR="003952CB" w:rsidRPr="00803082" w:rsidRDefault="003952CB" w:rsidP="00D12B26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Азота 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F6317" w14:textId="77777777" w:rsidR="003952CB" w:rsidRPr="00803082" w:rsidRDefault="003952CB" w:rsidP="0080308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  <w:lang w:val="en-US"/>
              </w:rPr>
              <w:t>0,</w:t>
            </w:r>
            <w:r w:rsidRPr="00803082">
              <w:rPr>
                <w:rFonts w:ascii="Arial" w:hAnsi="Arial" w:cs="Arial"/>
                <w:sz w:val="12"/>
                <w:szCs w:val="12"/>
              </w:rPr>
              <w:t>284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95089" w14:textId="7C1DDD80" w:rsidR="003952CB" w:rsidRPr="00803082" w:rsidRDefault="00862490" w:rsidP="00803082">
            <w:pPr>
              <w:ind w:left="-57" w:right="-57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6,3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34FD2" w14:textId="77777777" w:rsidR="003952CB" w:rsidRPr="00803082" w:rsidRDefault="003952CB" w:rsidP="0080308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8,974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9D9AB" w14:textId="77777777" w:rsidR="003952CB" w:rsidRPr="00803082" w:rsidRDefault="003952CB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8,974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05FAC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3952CB" w:rsidRPr="00AD6E55" w14:paraId="1A8B506E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E67A3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AD39E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55AD2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9FF08" w14:textId="77777777" w:rsidR="003952CB" w:rsidRPr="0074369A" w:rsidRDefault="003952CB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9C074" w14:textId="77777777" w:rsidR="003952CB" w:rsidRPr="0074369A" w:rsidRDefault="003952CB" w:rsidP="007D00F3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9075E" w14:textId="77777777" w:rsidR="003952CB" w:rsidRPr="0074369A" w:rsidRDefault="003952CB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C8A33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E937A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C9E11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8B77C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3EA90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A59F9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A801E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1F6DD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8286B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36A2F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D7AB2" w14:textId="77777777" w:rsidR="003952CB" w:rsidRPr="0074369A" w:rsidRDefault="003952C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8CE8A" w14:textId="77777777" w:rsidR="003952CB" w:rsidRPr="0074369A" w:rsidRDefault="003952C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84FBC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C3B3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B9328" w14:textId="77777777" w:rsidR="003952CB" w:rsidRPr="00BC5646" w:rsidRDefault="003952C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912F0" w14:textId="77777777" w:rsidR="003952CB" w:rsidRPr="0074369A" w:rsidRDefault="003952C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85DDF" w14:textId="1FF31CDB" w:rsidR="003952CB" w:rsidRPr="00803082" w:rsidRDefault="0033711C" w:rsidP="0080308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="003952CB" w:rsidRPr="00803082">
              <w:rPr>
                <w:rFonts w:ascii="Arial" w:hAnsi="Arial" w:cs="Arial"/>
                <w:color w:val="000000"/>
                <w:sz w:val="12"/>
                <w:szCs w:val="12"/>
              </w:rPr>
              <w:t>337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6284C" w14:textId="77777777" w:rsidR="003952CB" w:rsidRPr="00803082" w:rsidRDefault="003952CB" w:rsidP="00D12B26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Углерода 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4E837" w14:textId="77777777" w:rsidR="003952CB" w:rsidRPr="00803082" w:rsidRDefault="003952CB" w:rsidP="0080308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0,821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D6285" w14:textId="20C76665" w:rsidR="003952CB" w:rsidRPr="00803082" w:rsidRDefault="00862490" w:rsidP="00803082">
            <w:pPr>
              <w:ind w:left="-57" w:right="-57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18,1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9484F" w14:textId="77777777" w:rsidR="003952CB" w:rsidRPr="00803082" w:rsidRDefault="003952CB" w:rsidP="0080308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25,886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7B6D1" w14:textId="77777777" w:rsidR="003952CB" w:rsidRPr="00803082" w:rsidRDefault="003952CB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25,886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D7200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3952CB" w:rsidRPr="00AD6E55" w14:paraId="39222C56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94B0C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10951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28F0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26816" w14:textId="77777777" w:rsidR="003952CB" w:rsidRPr="0074369A" w:rsidRDefault="003952CB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FF938" w14:textId="77777777" w:rsidR="003952CB" w:rsidRPr="0074369A" w:rsidRDefault="003952CB" w:rsidP="007D00F3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8C265" w14:textId="77777777" w:rsidR="003952CB" w:rsidRPr="0074369A" w:rsidRDefault="003952CB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6697F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9E796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60CAF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148F9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96986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22E32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2F8F3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5525F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60D63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C40A4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8BDD3" w14:textId="77777777" w:rsidR="003952CB" w:rsidRPr="0074369A" w:rsidRDefault="003952C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73739" w14:textId="77777777" w:rsidR="003952CB" w:rsidRPr="0074369A" w:rsidRDefault="003952C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E4AF1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DD318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82DDD" w14:textId="77777777" w:rsidR="003952CB" w:rsidRPr="00BC5646" w:rsidRDefault="003952C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45192" w14:textId="77777777" w:rsidR="003952CB" w:rsidRPr="0074369A" w:rsidRDefault="003952C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A4986" w14:textId="56CB5A54" w:rsidR="003952CB" w:rsidRPr="003A6C6C" w:rsidRDefault="0033711C" w:rsidP="003A6C6C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</w:pPr>
            <w:r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0</w:t>
            </w:r>
            <w:r w:rsidR="003952CB"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41</w:t>
            </w:r>
            <w:r w:rsidR="003A6C6C"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35A57" w14:textId="452CA467" w:rsidR="003952CB" w:rsidRPr="003A6C6C" w:rsidRDefault="003A6C6C" w:rsidP="00F86E52">
            <w:pPr>
              <w:ind w:left="-57" w:right="-114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Метан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DB272" w14:textId="77777777" w:rsidR="003952CB" w:rsidRPr="00803082" w:rsidRDefault="003952CB" w:rsidP="0080308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0,274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37609" w14:textId="59B41E69" w:rsidR="003952CB" w:rsidRPr="00803082" w:rsidRDefault="00862490" w:rsidP="00803082">
            <w:pPr>
              <w:ind w:left="-57" w:right="-57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6,01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42112" w14:textId="77777777" w:rsidR="003952CB" w:rsidRPr="00803082" w:rsidRDefault="003952CB" w:rsidP="0080308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8,629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5754D" w14:textId="77777777" w:rsidR="003952CB" w:rsidRPr="00803082" w:rsidRDefault="003952CB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8,629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1C291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3952CB" w:rsidRPr="00AD6E55" w14:paraId="7028457B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BBC3A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0E6DF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5BEC5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46987" w14:textId="77777777" w:rsidR="003952CB" w:rsidRPr="0074369A" w:rsidRDefault="003952CB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13157" w14:textId="77777777" w:rsidR="003952CB" w:rsidRPr="0074369A" w:rsidRDefault="003952CB" w:rsidP="007D00F3">
            <w:pPr>
              <w:ind w:left="-16" w:firstLine="16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EB384" w14:textId="77777777" w:rsidR="003952CB" w:rsidRPr="0074369A" w:rsidRDefault="003952CB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9B1C9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635E6" w14:textId="77777777" w:rsidR="003952CB" w:rsidRPr="007D00F3" w:rsidRDefault="003952CB" w:rsidP="00F5113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9625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2B7E6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5BDB5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BA9B5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A869B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AB9E7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ACBB4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58ABD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8400A" w14:textId="77777777" w:rsidR="003952CB" w:rsidRPr="0074369A" w:rsidRDefault="003952C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D8F21" w14:textId="77777777" w:rsidR="003952CB" w:rsidRPr="0074369A" w:rsidRDefault="003952C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8DA7B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24CF8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F86FC" w14:textId="77777777" w:rsidR="003952CB" w:rsidRPr="00BC5646" w:rsidRDefault="003952CB" w:rsidP="00E6231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A3C11" w14:textId="77777777" w:rsidR="003952CB" w:rsidRPr="0074369A" w:rsidRDefault="003952CB" w:rsidP="00E6231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F1115" w14:textId="3391910C" w:rsidR="003952CB" w:rsidRPr="00803082" w:rsidRDefault="0033711C" w:rsidP="0080308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="003952CB" w:rsidRPr="00803082">
              <w:rPr>
                <w:rFonts w:ascii="Arial" w:hAnsi="Arial" w:cs="Arial"/>
                <w:color w:val="000000"/>
                <w:sz w:val="12"/>
                <w:szCs w:val="12"/>
              </w:rPr>
              <w:t>703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F3DF7" w14:textId="196813EE" w:rsidR="003952CB" w:rsidRPr="00803082" w:rsidRDefault="003952CB" w:rsidP="00D12B26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Бенз</w:t>
            </w:r>
            <w:proofErr w:type="spellEnd"/>
            <w:r w:rsidR="003100ED">
              <w:rPr>
                <w:rFonts w:ascii="Arial" w:hAnsi="Arial" w:cs="Arial"/>
                <w:color w:val="000000"/>
                <w:sz w:val="12"/>
                <w:szCs w:val="12"/>
              </w:rPr>
              <w:t>(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а</w:t>
            </w:r>
            <w:r w:rsidR="003100ED">
              <w:rPr>
                <w:rFonts w:ascii="Arial" w:hAnsi="Arial" w:cs="Arial"/>
                <w:color w:val="000000"/>
                <w:sz w:val="12"/>
                <w:szCs w:val="12"/>
              </w:rPr>
              <w:t>)</w:t>
            </w:r>
            <w:proofErr w:type="spellStart"/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пирен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8FB1C" w14:textId="77777777" w:rsidR="003952CB" w:rsidRPr="00803082" w:rsidRDefault="003952CB" w:rsidP="00803082">
            <w:pPr>
              <w:ind w:left="-57" w:right="-57"/>
              <w:jc w:val="center"/>
              <w:rPr>
                <w:rFonts w:ascii="Arial" w:hAnsi="Arial" w:cs="Arial"/>
                <w:snapToGrid w:val="0"/>
                <w:sz w:val="12"/>
                <w:szCs w:val="12"/>
                <w:vertAlign w:val="superscript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1,204*10</w:t>
            </w:r>
            <w:r w:rsidRPr="00803082">
              <w:rPr>
                <w:rFonts w:ascii="Arial" w:hAnsi="Arial" w:cs="Arial"/>
                <w:sz w:val="12"/>
                <w:szCs w:val="12"/>
                <w:vertAlign w:val="superscript"/>
              </w:rPr>
              <w:t>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61480" w14:textId="2793E076" w:rsidR="003952CB" w:rsidRPr="00803082" w:rsidRDefault="00862490" w:rsidP="00803082">
            <w:pPr>
              <w:ind w:left="-57" w:right="-57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0,0000002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D363C" w14:textId="77777777" w:rsidR="003952CB" w:rsidRPr="00803082" w:rsidRDefault="003952CB" w:rsidP="00803082">
            <w:pPr>
              <w:ind w:left="-57" w:right="-57"/>
              <w:jc w:val="center"/>
              <w:rPr>
                <w:rFonts w:ascii="Arial" w:hAnsi="Arial" w:cs="Arial"/>
                <w:snapToGrid w:val="0"/>
                <w:sz w:val="12"/>
                <w:szCs w:val="12"/>
                <w:vertAlign w:val="superscript"/>
                <w:lang w:val="en-US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3,797*10</w:t>
            </w:r>
            <w:r w:rsidRPr="00803082">
              <w:rPr>
                <w:rFonts w:ascii="Arial" w:hAnsi="Arial" w:cs="Arial"/>
                <w:sz w:val="12"/>
                <w:szCs w:val="12"/>
                <w:vertAlign w:val="superscript"/>
              </w:rPr>
              <w:t>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67D6D" w14:textId="77777777" w:rsidR="003952CB" w:rsidRPr="00803082" w:rsidRDefault="003952CB" w:rsidP="00124E55">
            <w:pPr>
              <w:ind w:left="-57" w:right="-57"/>
              <w:jc w:val="center"/>
              <w:rPr>
                <w:rFonts w:ascii="Arial" w:hAnsi="Arial" w:cs="Arial"/>
                <w:snapToGrid w:val="0"/>
                <w:sz w:val="12"/>
                <w:szCs w:val="12"/>
                <w:vertAlign w:val="superscript"/>
                <w:lang w:val="en-US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3,797*10</w:t>
            </w:r>
            <w:r w:rsidRPr="00803082">
              <w:rPr>
                <w:rFonts w:ascii="Arial" w:hAnsi="Arial" w:cs="Arial"/>
                <w:sz w:val="12"/>
                <w:szCs w:val="12"/>
                <w:vertAlign w:val="superscript"/>
              </w:rPr>
              <w:t>-5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6B271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063AD8" w:rsidRPr="00AD6E55" w14:paraId="6A0F0C4C" w14:textId="77777777" w:rsidTr="009A722B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E74DF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Установка производства этилена ЭП-600</w:t>
            </w:r>
          </w:p>
          <w:p w14:paraId="63D68339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 xml:space="preserve">    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51758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Печь</w:t>
            </w:r>
          </w:p>
          <w:p w14:paraId="220D6B8E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пиролиза</w:t>
            </w:r>
          </w:p>
          <w:p w14:paraId="77E3DF3B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ВА-00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-0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  <w:p w14:paraId="7BF7C08F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 xml:space="preserve">(режим пиролиза)  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31DF7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горелки</w:t>
            </w:r>
          </w:p>
          <w:p w14:paraId="0EC17BDA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печи пиролиза</w:t>
            </w:r>
          </w:p>
          <w:p w14:paraId="2FB91BFC" w14:textId="77777777" w:rsidR="00063AD8" w:rsidRPr="00803082" w:rsidRDefault="00063AD8" w:rsidP="00124E55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35874" w14:textId="77777777" w:rsidR="00063AD8" w:rsidRPr="0074369A" w:rsidRDefault="00063AD8" w:rsidP="00124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36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5460A" w14:textId="77777777" w:rsidR="00063AD8" w:rsidRPr="0074369A" w:rsidRDefault="00063AD8" w:rsidP="00124E55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8760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CB6B1" w14:textId="77777777" w:rsidR="00063AD8" w:rsidRPr="00803082" w:rsidRDefault="00063AD8" w:rsidP="00124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Дымовая труба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95B9A" w14:textId="77777777" w:rsidR="00063AD8" w:rsidRPr="0074369A" w:rsidRDefault="00063AD8" w:rsidP="00124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BD85E" w14:textId="77777777" w:rsidR="00063AD8" w:rsidRPr="00B608FB" w:rsidRDefault="00063AD8" w:rsidP="00124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5002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87B8C" w14:textId="77777777" w:rsidR="00063AD8" w:rsidRPr="0074369A" w:rsidRDefault="00063AD8" w:rsidP="00124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864D4" w14:textId="0DD45EB2" w:rsidR="00063AD8" w:rsidRPr="0074369A" w:rsidRDefault="00063AD8" w:rsidP="00124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063AD8"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  <w:t>60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0F0FB" w14:textId="16653488" w:rsidR="00063AD8" w:rsidRPr="0074369A" w:rsidRDefault="00063AD8" w:rsidP="00124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063AD8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1,</w:t>
            </w:r>
            <w:r w:rsidRPr="00063AD8"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  <w:t>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9B077" w14:textId="788EC190" w:rsidR="00063AD8" w:rsidRPr="0074369A" w:rsidRDefault="00063AD8" w:rsidP="00124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063AD8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17,8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3928E" w14:textId="77777777" w:rsidR="00063AD8" w:rsidRPr="0074369A" w:rsidRDefault="00063AD8" w:rsidP="00124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45,28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A3CCE" w14:textId="77777777" w:rsidR="00063AD8" w:rsidRPr="0074369A" w:rsidRDefault="00063AD8" w:rsidP="00124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BA844" w14:textId="77777777" w:rsidR="00063AD8" w:rsidRPr="000B0E87" w:rsidRDefault="00063AD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0B0E87">
              <w:rPr>
                <w:rFonts w:ascii="Arial" w:hAnsi="Arial" w:cs="Arial"/>
                <w:color w:val="000000"/>
                <w:sz w:val="12"/>
                <w:szCs w:val="12"/>
              </w:rPr>
              <w:t>14197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31518" w14:textId="77777777" w:rsidR="00063AD8" w:rsidRPr="000B0E87" w:rsidRDefault="00063AD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0B0E87">
              <w:rPr>
                <w:rFonts w:ascii="Arial" w:hAnsi="Arial" w:cs="Arial"/>
                <w:color w:val="000000"/>
                <w:sz w:val="12"/>
                <w:szCs w:val="12"/>
              </w:rPr>
              <w:t>1081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CEBC6" w14:textId="6158FC92" w:rsidR="00063AD8" w:rsidRPr="006651AA" w:rsidRDefault="00063AD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CB4B" w14:textId="2DDE4B74" w:rsidR="00063AD8" w:rsidRPr="006651AA" w:rsidRDefault="00063AD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CD736" w14:textId="44016686" w:rsidR="00063AD8" w:rsidRPr="006651AA" w:rsidRDefault="00063AD8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8F9BA" w14:textId="04C7042A" w:rsidR="00063AD8" w:rsidRPr="006651AA" w:rsidRDefault="00063AD8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11683" w14:textId="61F77ECC" w:rsidR="00063AD8" w:rsidRPr="006651AA" w:rsidRDefault="00063AD8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94D12" w14:textId="6EC83325" w:rsidR="00063AD8" w:rsidRPr="006651AA" w:rsidRDefault="00063AD8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E8F31" w14:textId="637C4F15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301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83AF8" w14:textId="77777777" w:rsidR="00063AD8" w:rsidRPr="00803082" w:rsidRDefault="00063AD8" w:rsidP="00D12B26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Азота диоксид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B12B7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1,751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9A90E" w14:textId="6F0BDFA3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76F3C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55,228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2F6F0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55,228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81A20" w14:textId="77777777" w:rsidR="00063AD8" w:rsidRPr="003C14BB" w:rsidRDefault="00063AD8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862490" w:rsidRPr="00AD6E55" w14:paraId="5D778CD0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7B52C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CE3299" w14:textId="77777777" w:rsidR="00862490" w:rsidRPr="006651AA" w:rsidRDefault="00862490" w:rsidP="00F21C1A">
            <w:pPr>
              <w:ind w:right="-41"/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77FAB7" w14:textId="77777777" w:rsidR="00862490" w:rsidRPr="006651AA" w:rsidRDefault="00862490" w:rsidP="00F21C1A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9FDDF" w14:textId="77777777" w:rsidR="00862490" w:rsidRPr="006651AA" w:rsidRDefault="00862490" w:rsidP="00F21C1A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D211D" w14:textId="77777777" w:rsidR="00862490" w:rsidRPr="006651AA" w:rsidRDefault="00862490" w:rsidP="00F21C1A">
            <w:pPr>
              <w:ind w:left="-16" w:right="-51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C2BDB" w14:textId="77777777" w:rsidR="00862490" w:rsidRPr="006651AA" w:rsidRDefault="00862490" w:rsidP="00F21C1A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B2DA0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22E63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A6EF2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F11BA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80847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2615C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DF0E4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F5F4E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7EC35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D81EC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E1E50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DCC42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20114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034E9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A7D8D" w14:textId="77777777" w:rsidR="00862490" w:rsidRPr="006651AA" w:rsidRDefault="00862490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F58D2" w14:textId="77777777" w:rsidR="00862490" w:rsidRPr="006651AA" w:rsidRDefault="00862490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F5EE3" w14:textId="5769BD66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304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7E1D6" w14:textId="77777777" w:rsidR="00862490" w:rsidRPr="00803082" w:rsidRDefault="00862490" w:rsidP="00D12B26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Азота 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FB17F" w14:textId="77777777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  <w:lang w:val="en-US"/>
              </w:rPr>
              <w:t>0,</w:t>
            </w:r>
            <w:r w:rsidRPr="00803082">
              <w:rPr>
                <w:rFonts w:ascii="Arial" w:hAnsi="Arial" w:cs="Arial"/>
                <w:sz w:val="12"/>
                <w:szCs w:val="12"/>
              </w:rPr>
              <w:t>284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93E69" w14:textId="13D48BED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38,7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C23DA" w14:textId="77777777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8,974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836A3" w14:textId="77777777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8,974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50041" w14:textId="77777777" w:rsidR="00862490" w:rsidRPr="003C14BB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862490" w:rsidRPr="00AD6E55" w14:paraId="317EB752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1E12D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085E7B" w14:textId="77777777" w:rsidR="00862490" w:rsidRPr="006651AA" w:rsidRDefault="00862490" w:rsidP="00F21C1A">
            <w:pPr>
              <w:ind w:right="-41"/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1D5414" w14:textId="77777777" w:rsidR="00862490" w:rsidRPr="006651AA" w:rsidRDefault="00862490" w:rsidP="00F21C1A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F2A00" w14:textId="77777777" w:rsidR="00862490" w:rsidRPr="006651AA" w:rsidRDefault="00862490" w:rsidP="00F21C1A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B3EAE" w14:textId="77777777" w:rsidR="00862490" w:rsidRPr="006651AA" w:rsidRDefault="00862490" w:rsidP="00F21C1A">
            <w:pPr>
              <w:ind w:left="-16" w:right="-51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07CA4" w14:textId="77777777" w:rsidR="00862490" w:rsidRPr="006651AA" w:rsidRDefault="00862490" w:rsidP="00F21C1A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A7AEB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A4CF5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726B3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476BF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C4F6E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02B31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5D6EE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36A75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81067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A09AC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1E58C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01270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01FCA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05EB4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DDC75" w14:textId="77777777" w:rsidR="00862490" w:rsidRPr="006651AA" w:rsidRDefault="00862490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F4FC6" w14:textId="77777777" w:rsidR="00862490" w:rsidRPr="006651AA" w:rsidRDefault="00862490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40C30" w14:textId="75437D64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337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45C30" w14:textId="77777777" w:rsidR="00862490" w:rsidRPr="00803082" w:rsidRDefault="00862490" w:rsidP="00D12B26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Углерода 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1739B" w14:textId="77777777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0,821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CD6CE" w14:textId="5C08BB25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6,3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959FA" w14:textId="77777777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25,886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DAE0D" w14:textId="77777777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25,886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B0796" w14:textId="77777777" w:rsidR="00862490" w:rsidRPr="003C14BB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3A6C6C" w:rsidRPr="00AD6E55" w14:paraId="6FF9F8DD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B969C" w14:textId="77777777" w:rsidR="003A6C6C" w:rsidRPr="006651AA" w:rsidRDefault="003A6C6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DC600" w14:textId="77777777" w:rsidR="003A6C6C" w:rsidRPr="006651AA" w:rsidRDefault="003A6C6C" w:rsidP="00F21C1A">
            <w:pPr>
              <w:ind w:right="-41"/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01B3FC" w14:textId="77777777" w:rsidR="003A6C6C" w:rsidRPr="006651AA" w:rsidRDefault="003A6C6C" w:rsidP="00F21C1A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2970C" w14:textId="77777777" w:rsidR="003A6C6C" w:rsidRPr="006651AA" w:rsidRDefault="003A6C6C" w:rsidP="00F21C1A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992A8" w14:textId="77777777" w:rsidR="003A6C6C" w:rsidRPr="006651AA" w:rsidRDefault="003A6C6C" w:rsidP="00F21C1A">
            <w:pPr>
              <w:ind w:left="-16" w:right="-51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C1512" w14:textId="77777777" w:rsidR="003A6C6C" w:rsidRPr="006651AA" w:rsidRDefault="003A6C6C" w:rsidP="00F21C1A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10571" w14:textId="77777777" w:rsidR="003A6C6C" w:rsidRPr="006651AA" w:rsidRDefault="003A6C6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A98D7" w14:textId="77777777" w:rsidR="003A6C6C" w:rsidRPr="006651AA" w:rsidRDefault="003A6C6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6534F" w14:textId="77777777" w:rsidR="003A6C6C" w:rsidRPr="006651AA" w:rsidRDefault="003A6C6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6EA6C" w14:textId="77777777" w:rsidR="003A6C6C" w:rsidRPr="006651AA" w:rsidRDefault="003A6C6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BFA38" w14:textId="77777777" w:rsidR="003A6C6C" w:rsidRPr="006651AA" w:rsidRDefault="003A6C6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AE6AD" w14:textId="77777777" w:rsidR="003A6C6C" w:rsidRPr="006651AA" w:rsidRDefault="003A6C6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03464" w14:textId="77777777" w:rsidR="003A6C6C" w:rsidRPr="006651AA" w:rsidRDefault="003A6C6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6CD59" w14:textId="77777777" w:rsidR="003A6C6C" w:rsidRPr="006651AA" w:rsidRDefault="003A6C6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0B443" w14:textId="77777777" w:rsidR="003A6C6C" w:rsidRPr="006651AA" w:rsidRDefault="003A6C6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03B85" w14:textId="77777777" w:rsidR="003A6C6C" w:rsidRPr="006651AA" w:rsidRDefault="003A6C6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8143E" w14:textId="77777777" w:rsidR="003A6C6C" w:rsidRPr="006651AA" w:rsidRDefault="003A6C6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D4779" w14:textId="77777777" w:rsidR="003A6C6C" w:rsidRPr="006651AA" w:rsidRDefault="003A6C6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BA23C" w14:textId="77777777" w:rsidR="003A6C6C" w:rsidRPr="006651AA" w:rsidRDefault="003A6C6C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B90E5" w14:textId="77777777" w:rsidR="003A6C6C" w:rsidRPr="006651AA" w:rsidRDefault="003A6C6C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26467" w14:textId="77777777" w:rsidR="003A6C6C" w:rsidRPr="006651AA" w:rsidRDefault="003A6C6C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29AA2" w14:textId="77777777" w:rsidR="003A6C6C" w:rsidRPr="006651AA" w:rsidRDefault="003A6C6C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3232D" w14:textId="4436AFE9" w:rsidR="003A6C6C" w:rsidRPr="00803082" w:rsidRDefault="003A6C6C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041</w:t>
            </w:r>
            <w:r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94598" w14:textId="10FEE9DF" w:rsidR="003A6C6C" w:rsidRPr="00803082" w:rsidRDefault="003A6C6C" w:rsidP="00F86E52">
            <w:pPr>
              <w:ind w:left="-57" w:right="-114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Метан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FC6A9" w14:textId="77777777" w:rsidR="003A6C6C" w:rsidRPr="00803082" w:rsidRDefault="003A6C6C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0,274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537B4" w14:textId="56004F2F" w:rsidR="003A6C6C" w:rsidRPr="00803082" w:rsidRDefault="003A6C6C" w:rsidP="00124E55">
            <w:pPr>
              <w:ind w:left="-57" w:right="-57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18,1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6ED66" w14:textId="77777777" w:rsidR="003A6C6C" w:rsidRPr="00803082" w:rsidRDefault="003A6C6C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8,629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E4962" w14:textId="77777777" w:rsidR="003A6C6C" w:rsidRPr="00803082" w:rsidRDefault="003A6C6C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8,629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1FAA9" w14:textId="77777777" w:rsidR="003A6C6C" w:rsidRPr="003C14BB" w:rsidRDefault="003A6C6C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862490" w:rsidRPr="00AD6E55" w14:paraId="6943B4F6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D1D76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0165A" w14:textId="77777777" w:rsidR="00862490" w:rsidRPr="006651AA" w:rsidRDefault="00862490" w:rsidP="00F21C1A">
            <w:pPr>
              <w:ind w:right="-41"/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65668" w14:textId="77777777" w:rsidR="00862490" w:rsidRPr="006651AA" w:rsidRDefault="00862490" w:rsidP="00F21C1A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BA36" w14:textId="77777777" w:rsidR="00862490" w:rsidRPr="006651AA" w:rsidRDefault="00862490" w:rsidP="00F21C1A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D68C8" w14:textId="77777777" w:rsidR="00862490" w:rsidRPr="006651AA" w:rsidRDefault="00862490" w:rsidP="00F21C1A">
            <w:pPr>
              <w:ind w:left="-16" w:right="-51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99F37" w14:textId="77777777" w:rsidR="00862490" w:rsidRPr="006651AA" w:rsidRDefault="00862490" w:rsidP="00F21C1A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DEF20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B78EA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A7E20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578A6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26F24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E9511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9709C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1FCCB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BD5B4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2520D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299A3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CBEAF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C0974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384BA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7A865" w14:textId="77777777" w:rsidR="00862490" w:rsidRPr="006651AA" w:rsidRDefault="00862490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3CF7B" w14:textId="77777777" w:rsidR="00862490" w:rsidRPr="006651AA" w:rsidRDefault="00862490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B82A5" w14:textId="42419BC6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703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FA910" w14:textId="22CC74A4" w:rsidR="00862490" w:rsidRPr="00803082" w:rsidRDefault="00862490" w:rsidP="00D12B26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Бенз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>(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а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)</w:t>
            </w:r>
            <w:proofErr w:type="spellStart"/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пирен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5C2B3" w14:textId="77777777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napToGrid w:val="0"/>
                <w:sz w:val="12"/>
                <w:szCs w:val="12"/>
                <w:vertAlign w:val="superscript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1,204*10</w:t>
            </w:r>
            <w:r w:rsidRPr="00803082">
              <w:rPr>
                <w:rFonts w:ascii="Arial" w:hAnsi="Arial" w:cs="Arial"/>
                <w:sz w:val="12"/>
                <w:szCs w:val="12"/>
                <w:vertAlign w:val="superscript"/>
              </w:rPr>
              <w:t>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B187A" w14:textId="64EAA89F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6,01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6FD26" w14:textId="77777777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napToGrid w:val="0"/>
                <w:sz w:val="12"/>
                <w:szCs w:val="12"/>
                <w:vertAlign w:val="superscript"/>
                <w:lang w:val="en-US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3,797*10</w:t>
            </w:r>
            <w:r w:rsidRPr="00803082">
              <w:rPr>
                <w:rFonts w:ascii="Arial" w:hAnsi="Arial" w:cs="Arial"/>
                <w:sz w:val="12"/>
                <w:szCs w:val="12"/>
                <w:vertAlign w:val="superscript"/>
              </w:rPr>
              <w:t>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A8C2C" w14:textId="77777777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napToGrid w:val="0"/>
                <w:sz w:val="12"/>
                <w:szCs w:val="12"/>
                <w:vertAlign w:val="superscript"/>
                <w:lang w:val="en-US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3,797*10</w:t>
            </w:r>
            <w:r w:rsidRPr="00803082">
              <w:rPr>
                <w:rFonts w:ascii="Arial" w:hAnsi="Arial" w:cs="Arial"/>
                <w:sz w:val="12"/>
                <w:szCs w:val="12"/>
                <w:vertAlign w:val="superscript"/>
              </w:rPr>
              <w:t>-5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04714" w14:textId="77777777" w:rsidR="00862490" w:rsidRPr="003C14BB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063AD8" w:rsidRPr="00AD6E55" w14:paraId="7829FF4D" w14:textId="77777777" w:rsidTr="009A722B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23461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Установка производства этилена ЭП-600</w:t>
            </w:r>
          </w:p>
          <w:p w14:paraId="4F206679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 xml:space="preserve">    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805C0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Печь</w:t>
            </w:r>
          </w:p>
          <w:p w14:paraId="33D16FC4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пиролиза</w:t>
            </w:r>
          </w:p>
          <w:p w14:paraId="04B983F4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ВА-00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-0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  <w:p w14:paraId="5C07E1A2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 xml:space="preserve">(режим пиролиза)  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7F452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горелки</w:t>
            </w:r>
          </w:p>
          <w:p w14:paraId="7014B9EA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печи пиролиза</w:t>
            </w:r>
          </w:p>
          <w:p w14:paraId="662D34D3" w14:textId="77777777" w:rsidR="00063AD8" w:rsidRPr="00803082" w:rsidRDefault="00063AD8" w:rsidP="00124E55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0755D" w14:textId="77777777" w:rsidR="00063AD8" w:rsidRPr="0074369A" w:rsidRDefault="00063AD8" w:rsidP="00124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36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37481" w14:textId="77777777" w:rsidR="00063AD8" w:rsidRPr="0074369A" w:rsidRDefault="00063AD8" w:rsidP="00124E55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8760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985A8" w14:textId="77777777" w:rsidR="00063AD8" w:rsidRPr="00803082" w:rsidRDefault="00063AD8" w:rsidP="00124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Дымовая труба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93D32" w14:textId="77777777" w:rsidR="00063AD8" w:rsidRPr="0074369A" w:rsidRDefault="00063AD8" w:rsidP="00124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D85B9" w14:textId="77777777" w:rsidR="00063AD8" w:rsidRPr="00B608FB" w:rsidRDefault="00063AD8" w:rsidP="00124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5003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FECE4" w14:textId="77777777" w:rsidR="00063AD8" w:rsidRPr="0074369A" w:rsidRDefault="00063AD8" w:rsidP="00124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FA2C4" w14:textId="1332797F" w:rsidR="00063AD8" w:rsidRPr="0074369A" w:rsidRDefault="00063AD8" w:rsidP="00124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063AD8"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  <w:t>60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44565" w14:textId="4A577234" w:rsidR="00063AD8" w:rsidRPr="0074369A" w:rsidRDefault="00063AD8" w:rsidP="00124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063AD8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1,</w:t>
            </w:r>
            <w:r w:rsidRPr="00063AD8"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  <w:t>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707D5" w14:textId="7F87D9F2" w:rsidR="00063AD8" w:rsidRPr="0074369A" w:rsidRDefault="00063AD8" w:rsidP="00124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063AD8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17,8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475E8" w14:textId="77777777" w:rsidR="00063AD8" w:rsidRPr="0074369A" w:rsidRDefault="00063AD8" w:rsidP="00124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45,28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C251E" w14:textId="77777777" w:rsidR="00063AD8" w:rsidRPr="0074369A" w:rsidRDefault="00063AD8" w:rsidP="00124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8AF96" w14:textId="77777777" w:rsidR="00063AD8" w:rsidRPr="00240A77" w:rsidRDefault="00063AD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240A77">
              <w:rPr>
                <w:rFonts w:ascii="Arial" w:hAnsi="Arial" w:cs="Arial"/>
                <w:color w:val="000000"/>
                <w:sz w:val="12"/>
                <w:szCs w:val="12"/>
              </w:rPr>
              <w:t>14197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4F677" w14:textId="77777777" w:rsidR="00063AD8" w:rsidRPr="00240A77" w:rsidRDefault="00063AD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240A77">
              <w:rPr>
                <w:rFonts w:ascii="Arial" w:hAnsi="Arial" w:cs="Arial"/>
                <w:color w:val="000000"/>
                <w:sz w:val="12"/>
                <w:szCs w:val="12"/>
              </w:rPr>
              <w:t>1099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01F6E" w14:textId="1DEED57A" w:rsidR="00063AD8" w:rsidRPr="006651AA" w:rsidRDefault="00063AD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27D87" w14:textId="6E805B72" w:rsidR="00063AD8" w:rsidRPr="006651AA" w:rsidRDefault="00063AD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67138" w14:textId="4D41121C" w:rsidR="00063AD8" w:rsidRPr="006651AA" w:rsidRDefault="00063AD8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24EA1" w14:textId="54609303" w:rsidR="00063AD8" w:rsidRPr="006651AA" w:rsidRDefault="00063AD8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F55CD" w14:textId="17F4C7F0" w:rsidR="00063AD8" w:rsidRPr="006651AA" w:rsidRDefault="00063AD8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B4EC0" w14:textId="24A7009B" w:rsidR="00063AD8" w:rsidRPr="006651AA" w:rsidRDefault="00063AD8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8D4D8" w14:textId="2DFD8810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301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A4C0B" w14:textId="77777777" w:rsidR="00063AD8" w:rsidRPr="00803082" w:rsidRDefault="00063AD8" w:rsidP="00D12B26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Азота диоксид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4194B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1,751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AF6D0" w14:textId="1953C0D8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0,0000002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B559E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55,228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04FE3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55,228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587DD" w14:textId="77777777" w:rsidR="00063AD8" w:rsidRPr="003C14BB" w:rsidRDefault="00063AD8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862490" w:rsidRPr="00AD6E55" w14:paraId="3055F46F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41AE4" w14:textId="77777777" w:rsidR="00862490" w:rsidRPr="006651AA" w:rsidRDefault="00862490" w:rsidP="005E776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F888A7" w14:textId="77777777" w:rsidR="00862490" w:rsidRPr="006651AA" w:rsidRDefault="00862490" w:rsidP="005E7767">
            <w:pPr>
              <w:ind w:right="-41"/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9F30D4" w14:textId="77777777" w:rsidR="00862490" w:rsidRPr="006651AA" w:rsidRDefault="00862490" w:rsidP="005E7767">
            <w:pPr>
              <w:ind w:right="-107"/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11DC4" w14:textId="77777777" w:rsidR="00862490" w:rsidRPr="006651AA" w:rsidRDefault="00862490" w:rsidP="005E7767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FBFA5" w14:textId="77777777" w:rsidR="00862490" w:rsidRPr="006651AA" w:rsidRDefault="00862490" w:rsidP="00765E01">
            <w:pPr>
              <w:ind w:left="-113" w:right="-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7F5CF" w14:textId="77777777" w:rsidR="00862490" w:rsidRPr="006651AA" w:rsidRDefault="00862490" w:rsidP="005E7767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DCA03" w14:textId="77777777" w:rsidR="00862490" w:rsidRPr="006651AA" w:rsidRDefault="00862490" w:rsidP="005E776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B9753" w14:textId="77777777" w:rsidR="00862490" w:rsidRPr="006651AA" w:rsidRDefault="00862490" w:rsidP="005E776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93AE0" w14:textId="77777777" w:rsidR="00862490" w:rsidRPr="006651AA" w:rsidRDefault="00862490" w:rsidP="005E776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4502E" w14:textId="77777777" w:rsidR="00862490" w:rsidRPr="006651AA" w:rsidRDefault="00862490" w:rsidP="005E7767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4E660" w14:textId="77777777" w:rsidR="00862490" w:rsidRPr="006651AA" w:rsidRDefault="00862490" w:rsidP="005E7767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6DFC6" w14:textId="77777777" w:rsidR="00862490" w:rsidRPr="006651AA" w:rsidRDefault="00862490" w:rsidP="00F91D60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35BCF" w14:textId="77777777" w:rsidR="00862490" w:rsidRPr="006651AA" w:rsidRDefault="00862490" w:rsidP="005E7767">
            <w:pPr>
              <w:ind w:hanging="163"/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60CD5" w14:textId="77777777" w:rsidR="00862490" w:rsidRPr="006651AA" w:rsidRDefault="00862490" w:rsidP="005E7767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73227" w14:textId="77777777" w:rsidR="00862490" w:rsidRPr="00240A77" w:rsidRDefault="00862490" w:rsidP="005E776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BD5DD" w14:textId="77777777" w:rsidR="00862490" w:rsidRPr="00240A77" w:rsidRDefault="00862490" w:rsidP="005E776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85502" w14:textId="77777777" w:rsidR="00862490" w:rsidRPr="006651AA" w:rsidRDefault="00862490" w:rsidP="005E776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1D969" w14:textId="77777777" w:rsidR="00862490" w:rsidRPr="006651AA" w:rsidRDefault="00862490" w:rsidP="005E776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E6703" w14:textId="77777777" w:rsidR="00862490" w:rsidRPr="006651AA" w:rsidRDefault="00862490" w:rsidP="005E776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2BE12" w14:textId="77777777" w:rsidR="00862490" w:rsidRPr="006651AA" w:rsidRDefault="00862490" w:rsidP="005E776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2AC9B" w14:textId="77777777" w:rsidR="00862490" w:rsidRPr="006651AA" w:rsidRDefault="00862490" w:rsidP="005E776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477A6" w14:textId="77777777" w:rsidR="00862490" w:rsidRPr="006651AA" w:rsidRDefault="00862490" w:rsidP="005E776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EDDC4" w14:textId="21BD1702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304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E8678" w14:textId="77777777" w:rsidR="00862490" w:rsidRPr="00803082" w:rsidRDefault="00862490" w:rsidP="00D12B26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Азота 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94A09" w14:textId="77777777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  <w:lang w:val="en-US"/>
              </w:rPr>
              <w:t>0,</w:t>
            </w:r>
            <w:r w:rsidRPr="00803082">
              <w:rPr>
                <w:rFonts w:ascii="Arial" w:hAnsi="Arial" w:cs="Arial"/>
                <w:sz w:val="12"/>
                <w:szCs w:val="12"/>
              </w:rPr>
              <w:t>284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A2E10" w14:textId="3D19D338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26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5D9C7" w14:textId="77777777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8,974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08973" w14:textId="77777777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8,974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5D8AB" w14:textId="77777777" w:rsidR="00862490" w:rsidRPr="003C14BB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862490" w:rsidRPr="00AD6E55" w14:paraId="01D778F3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F17C5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8FCB6A" w14:textId="77777777" w:rsidR="00862490" w:rsidRPr="006651AA" w:rsidRDefault="00862490" w:rsidP="00F21C1A">
            <w:pPr>
              <w:ind w:right="-41"/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7B7C3F" w14:textId="77777777" w:rsidR="00862490" w:rsidRPr="006651AA" w:rsidRDefault="00862490" w:rsidP="00F21C1A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A5574" w14:textId="77777777" w:rsidR="00862490" w:rsidRPr="006651AA" w:rsidRDefault="00862490" w:rsidP="00F21C1A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D1171" w14:textId="77777777" w:rsidR="00862490" w:rsidRPr="006651AA" w:rsidRDefault="00862490" w:rsidP="00F21C1A">
            <w:pPr>
              <w:ind w:left="-16" w:right="-51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2EEC5" w14:textId="77777777" w:rsidR="00862490" w:rsidRPr="006651AA" w:rsidRDefault="00862490" w:rsidP="00F21C1A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EE9C8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BA546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065F2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39D99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E89F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60749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24818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4B2FB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3478A" w14:textId="77777777" w:rsidR="00862490" w:rsidRPr="00240A77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C3274" w14:textId="77777777" w:rsidR="00862490" w:rsidRPr="00240A77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86441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B02D5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86A8B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BFCB5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A9E04" w14:textId="77777777" w:rsidR="00862490" w:rsidRPr="006651AA" w:rsidRDefault="00862490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CFFBC" w14:textId="77777777" w:rsidR="00862490" w:rsidRPr="006651AA" w:rsidRDefault="00862490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B8194" w14:textId="4A47C79F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337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6B9AB" w14:textId="77777777" w:rsidR="00862490" w:rsidRPr="00803082" w:rsidRDefault="00862490" w:rsidP="00D12B26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Углерода 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DCA16" w14:textId="77777777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0,821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E81D6" w14:textId="22C8E064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38,7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7D265" w14:textId="77777777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25,886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F5CDC" w14:textId="77777777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25,886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A3A9D" w14:textId="77777777" w:rsidR="00862490" w:rsidRPr="003C14BB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3A6C6C" w:rsidRPr="00AD6E55" w14:paraId="61C40C6F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7A292" w14:textId="77777777" w:rsidR="003A6C6C" w:rsidRPr="006651AA" w:rsidRDefault="003A6C6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349FE5" w14:textId="77777777" w:rsidR="003A6C6C" w:rsidRPr="006651AA" w:rsidRDefault="003A6C6C" w:rsidP="00F21C1A">
            <w:pPr>
              <w:ind w:right="-41"/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E6F166" w14:textId="77777777" w:rsidR="003A6C6C" w:rsidRPr="006651AA" w:rsidRDefault="003A6C6C" w:rsidP="00F21C1A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7D4C2" w14:textId="77777777" w:rsidR="003A6C6C" w:rsidRPr="006651AA" w:rsidRDefault="003A6C6C" w:rsidP="00F21C1A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9F64F" w14:textId="77777777" w:rsidR="003A6C6C" w:rsidRPr="006651AA" w:rsidRDefault="003A6C6C" w:rsidP="00F21C1A">
            <w:pPr>
              <w:ind w:left="-16" w:right="-51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B1AC0" w14:textId="77777777" w:rsidR="003A6C6C" w:rsidRPr="006651AA" w:rsidRDefault="003A6C6C" w:rsidP="00F21C1A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E20B9" w14:textId="77777777" w:rsidR="003A6C6C" w:rsidRPr="006651AA" w:rsidRDefault="003A6C6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A457A" w14:textId="77777777" w:rsidR="003A6C6C" w:rsidRPr="006651AA" w:rsidRDefault="003A6C6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8454A" w14:textId="77777777" w:rsidR="003A6C6C" w:rsidRPr="006651AA" w:rsidRDefault="003A6C6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71E59" w14:textId="77777777" w:rsidR="003A6C6C" w:rsidRPr="006651AA" w:rsidRDefault="003A6C6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3F68C" w14:textId="77777777" w:rsidR="003A6C6C" w:rsidRPr="006651AA" w:rsidRDefault="003A6C6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65E3C" w14:textId="77777777" w:rsidR="003A6C6C" w:rsidRPr="006651AA" w:rsidRDefault="003A6C6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9E390" w14:textId="77777777" w:rsidR="003A6C6C" w:rsidRPr="006651AA" w:rsidRDefault="003A6C6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BD4E5" w14:textId="77777777" w:rsidR="003A6C6C" w:rsidRPr="006651AA" w:rsidRDefault="003A6C6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316E7" w14:textId="77777777" w:rsidR="003A6C6C" w:rsidRPr="00240A77" w:rsidRDefault="003A6C6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28138" w14:textId="77777777" w:rsidR="003A6C6C" w:rsidRPr="00240A77" w:rsidRDefault="003A6C6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4315D" w14:textId="77777777" w:rsidR="003A6C6C" w:rsidRPr="006651AA" w:rsidRDefault="003A6C6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68577" w14:textId="77777777" w:rsidR="003A6C6C" w:rsidRPr="006651AA" w:rsidRDefault="003A6C6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B076A" w14:textId="77777777" w:rsidR="003A6C6C" w:rsidRPr="006651AA" w:rsidRDefault="003A6C6C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8378B" w14:textId="77777777" w:rsidR="003A6C6C" w:rsidRPr="006651AA" w:rsidRDefault="003A6C6C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76E4B" w14:textId="77777777" w:rsidR="003A6C6C" w:rsidRPr="006651AA" w:rsidRDefault="003A6C6C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EFFD3" w14:textId="77777777" w:rsidR="003A6C6C" w:rsidRPr="006651AA" w:rsidRDefault="003A6C6C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9248F" w14:textId="4C8B0C5D" w:rsidR="003A6C6C" w:rsidRPr="00803082" w:rsidRDefault="003A6C6C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041</w:t>
            </w:r>
            <w:r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C52CD" w14:textId="23F4AED5" w:rsidR="003A6C6C" w:rsidRPr="00803082" w:rsidRDefault="003A6C6C" w:rsidP="00F86E52">
            <w:pPr>
              <w:ind w:left="-57" w:right="-114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Метан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13592" w14:textId="77777777" w:rsidR="003A6C6C" w:rsidRPr="00803082" w:rsidRDefault="003A6C6C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0,274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11D99" w14:textId="0F551607" w:rsidR="003A6C6C" w:rsidRPr="00803082" w:rsidRDefault="003A6C6C" w:rsidP="00124E55">
            <w:pPr>
              <w:ind w:left="-57" w:right="-57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6,3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93E36" w14:textId="77777777" w:rsidR="003A6C6C" w:rsidRPr="00803082" w:rsidRDefault="003A6C6C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8,629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49056" w14:textId="77777777" w:rsidR="003A6C6C" w:rsidRPr="00803082" w:rsidRDefault="003A6C6C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8,629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1EA3E" w14:textId="77777777" w:rsidR="003A6C6C" w:rsidRPr="003C14BB" w:rsidRDefault="003A6C6C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862490" w:rsidRPr="00AD6E55" w14:paraId="3942D4CC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DFC34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136B9" w14:textId="77777777" w:rsidR="00862490" w:rsidRPr="006651AA" w:rsidRDefault="00862490" w:rsidP="00F21C1A">
            <w:pPr>
              <w:ind w:right="-41"/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D3D43" w14:textId="77777777" w:rsidR="00862490" w:rsidRPr="006651AA" w:rsidRDefault="00862490" w:rsidP="00F21C1A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3F5F4" w14:textId="77777777" w:rsidR="00862490" w:rsidRPr="006651AA" w:rsidRDefault="00862490" w:rsidP="00F21C1A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F577A" w14:textId="77777777" w:rsidR="00862490" w:rsidRPr="006651AA" w:rsidRDefault="00862490" w:rsidP="00F21C1A">
            <w:pPr>
              <w:ind w:left="-16" w:right="-51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BB8E3" w14:textId="77777777" w:rsidR="00862490" w:rsidRPr="006651AA" w:rsidRDefault="00862490" w:rsidP="00F21C1A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0C6F1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CC34C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D19D7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54823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D4A71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DC830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5AC15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788E2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B051F" w14:textId="77777777" w:rsidR="00862490" w:rsidRPr="00240A77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02085" w14:textId="77777777" w:rsidR="00862490" w:rsidRPr="00240A77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C793D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3FAB7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62B5A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9F2B1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01F5B" w14:textId="77777777" w:rsidR="00862490" w:rsidRPr="006651AA" w:rsidRDefault="00862490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C299" w14:textId="77777777" w:rsidR="00862490" w:rsidRPr="006651AA" w:rsidRDefault="00862490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92792" w14:textId="17D1B60A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703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FEA87" w14:textId="28C4525F" w:rsidR="00862490" w:rsidRPr="00803082" w:rsidRDefault="00862490" w:rsidP="00D12B26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Бенз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>(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а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)</w:t>
            </w:r>
            <w:proofErr w:type="spellStart"/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пирен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4F265" w14:textId="77777777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napToGrid w:val="0"/>
                <w:sz w:val="12"/>
                <w:szCs w:val="12"/>
                <w:vertAlign w:val="superscript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1,204*10</w:t>
            </w:r>
            <w:r w:rsidRPr="00803082">
              <w:rPr>
                <w:rFonts w:ascii="Arial" w:hAnsi="Arial" w:cs="Arial"/>
                <w:sz w:val="12"/>
                <w:szCs w:val="12"/>
                <w:vertAlign w:val="superscript"/>
              </w:rPr>
              <w:t>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3CCC2" w14:textId="4E3AB8C6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18,1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2ED91" w14:textId="77777777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napToGrid w:val="0"/>
                <w:sz w:val="12"/>
                <w:szCs w:val="12"/>
                <w:vertAlign w:val="superscript"/>
                <w:lang w:val="en-US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3,797*10</w:t>
            </w:r>
            <w:r w:rsidRPr="00803082">
              <w:rPr>
                <w:rFonts w:ascii="Arial" w:hAnsi="Arial" w:cs="Arial"/>
                <w:sz w:val="12"/>
                <w:szCs w:val="12"/>
                <w:vertAlign w:val="superscript"/>
              </w:rPr>
              <w:t>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AB45" w14:textId="77777777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napToGrid w:val="0"/>
                <w:sz w:val="12"/>
                <w:szCs w:val="12"/>
                <w:vertAlign w:val="superscript"/>
                <w:lang w:val="en-US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3,797*10</w:t>
            </w:r>
            <w:r w:rsidRPr="00803082">
              <w:rPr>
                <w:rFonts w:ascii="Arial" w:hAnsi="Arial" w:cs="Arial"/>
                <w:sz w:val="12"/>
                <w:szCs w:val="12"/>
                <w:vertAlign w:val="superscript"/>
              </w:rPr>
              <w:t>-5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73682" w14:textId="77777777" w:rsidR="00862490" w:rsidRPr="003C14BB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063AD8" w:rsidRPr="00AD6E55" w14:paraId="74AFC0B3" w14:textId="77777777" w:rsidTr="009A722B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A5918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Установка производства этилена ЭП-600</w:t>
            </w:r>
          </w:p>
          <w:p w14:paraId="6068D664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 xml:space="preserve">    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5B104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Печь</w:t>
            </w:r>
          </w:p>
          <w:p w14:paraId="5C94B580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пиролиза</w:t>
            </w:r>
          </w:p>
          <w:p w14:paraId="5003E18A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ВА-00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4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-0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  <w:p w14:paraId="3FF05681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 xml:space="preserve">(режим пиролиза)  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377DF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горелки</w:t>
            </w:r>
          </w:p>
          <w:p w14:paraId="0B8A53CC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печи пиролиза</w:t>
            </w:r>
          </w:p>
          <w:p w14:paraId="54BD6BEA" w14:textId="77777777" w:rsidR="00063AD8" w:rsidRPr="00803082" w:rsidRDefault="00063AD8" w:rsidP="00124E55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1C053" w14:textId="77777777" w:rsidR="00063AD8" w:rsidRPr="0074369A" w:rsidRDefault="00063AD8" w:rsidP="00124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36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BEFEA" w14:textId="77777777" w:rsidR="00063AD8" w:rsidRPr="0074369A" w:rsidRDefault="00063AD8" w:rsidP="00124E55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8760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FD3F5" w14:textId="77777777" w:rsidR="00063AD8" w:rsidRPr="00803082" w:rsidRDefault="00063AD8" w:rsidP="00124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Дымовая труба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3105B" w14:textId="77777777" w:rsidR="00063AD8" w:rsidRPr="0074369A" w:rsidRDefault="00063AD8" w:rsidP="00124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74F4B" w14:textId="77777777" w:rsidR="00063AD8" w:rsidRPr="00B608FB" w:rsidRDefault="00063AD8" w:rsidP="00124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5004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9E117" w14:textId="77777777" w:rsidR="00063AD8" w:rsidRPr="0074369A" w:rsidRDefault="00063AD8" w:rsidP="00124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CF7F6" w14:textId="05187B60" w:rsidR="00063AD8" w:rsidRPr="0074369A" w:rsidRDefault="00063AD8" w:rsidP="00124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063AD8"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  <w:t>60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17295" w14:textId="5287707E" w:rsidR="00063AD8" w:rsidRPr="0074369A" w:rsidRDefault="00063AD8" w:rsidP="00124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063AD8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1,</w:t>
            </w:r>
            <w:r w:rsidRPr="00063AD8"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  <w:t>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58C48" w14:textId="091A6DAE" w:rsidR="00063AD8" w:rsidRPr="0074369A" w:rsidRDefault="00063AD8" w:rsidP="00124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063AD8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17,8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36AF0" w14:textId="77777777" w:rsidR="00063AD8" w:rsidRPr="0074369A" w:rsidRDefault="00063AD8" w:rsidP="00124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45,28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A6FA5" w14:textId="77777777" w:rsidR="00063AD8" w:rsidRPr="0074369A" w:rsidRDefault="00063AD8" w:rsidP="00124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A13E3" w14:textId="77777777" w:rsidR="00063AD8" w:rsidRPr="00240A77" w:rsidRDefault="00063AD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240A77">
              <w:rPr>
                <w:rFonts w:ascii="Arial" w:hAnsi="Arial" w:cs="Arial"/>
                <w:color w:val="000000"/>
                <w:sz w:val="12"/>
                <w:szCs w:val="12"/>
              </w:rPr>
              <w:t>14197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9CA8C" w14:textId="77777777" w:rsidR="00063AD8" w:rsidRPr="00240A77" w:rsidRDefault="00063AD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240A77">
              <w:rPr>
                <w:rFonts w:ascii="Arial" w:hAnsi="Arial" w:cs="Arial"/>
                <w:color w:val="000000"/>
                <w:sz w:val="12"/>
                <w:szCs w:val="12"/>
              </w:rPr>
              <w:t>1127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C49F4" w14:textId="563463BA" w:rsidR="00063AD8" w:rsidRPr="006651AA" w:rsidRDefault="00063AD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E0175" w14:textId="32E2BC66" w:rsidR="00063AD8" w:rsidRPr="006651AA" w:rsidRDefault="00063AD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AF465" w14:textId="3F626920" w:rsidR="00063AD8" w:rsidRPr="006651AA" w:rsidRDefault="00063AD8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E8927" w14:textId="3D67C2D2" w:rsidR="00063AD8" w:rsidRPr="006651AA" w:rsidRDefault="00063AD8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07B6D" w14:textId="50A9D618" w:rsidR="00063AD8" w:rsidRPr="006651AA" w:rsidRDefault="00063AD8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BF1C5" w14:textId="1E872E76" w:rsidR="00063AD8" w:rsidRPr="006651AA" w:rsidRDefault="00063AD8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6DEFF" w14:textId="62DD3D8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301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59A9B" w14:textId="77777777" w:rsidR="00063AD8" w:rsidRPr="00803082" w:rsidRDefault="00063AD8" w:rsidP="00D12B26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Азота диоксид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8E81B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1,751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D0556" w14:textId="3DCF608B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6,01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2908E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55,228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06909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55,228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A42C2" w14:textId="77777777" w:rsidR="00063AD8" w:rsidRPr="003C14BB" w:rsidRDefault="00063AD8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862490" w:rsidRPr="00AD6E55" w14:paraId="5455683E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08406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558A5B" w14:textId="77777777" w:rsidR="00862490" w:rsidRPr="006651AA" w:rsidRDefault="00862490" w:rsidP="00F21C1A">
            <w:pPr>
              <w:ind w:right="-41"/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A9BD65" w14:textId="77777777" w:rsidR="00862490" w:rsidRPr="006651AA" w:rsidRDefault="00862490" w:rsidP="00F21C1A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39ABE" w14:textId="77777777" w:rsidR="00862490" w:rsidRPr="006651AA" w:rsidRDefault="00862490" w:rsidP="00F21C1A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436B4" w14:textId="77777777" w:rsidR="00862490" w:rsidRPr="006651AA" w:rsidRDefault="00862490" w:rsidP="00F21C1A">
            <w:pPr>
              <w:ind w:left="-16" w:right="-51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35C67" w14:textId="77777777" w:rsidR="00862490" w:rsidRPr="006651AA" w:rsidRDefault="00862490" w:rsidP="00F21C1A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C9A0F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F0598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67163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89C48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074A2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75C12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3E3A1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036BB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09A53" w14:textId="77777777" w:rsidR="00862490" w:rsidRPr="00240A77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D2C55" w14:textId="77777777" w:rsidR="00862490" w:rsidRPr="00240A77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A8BF9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8BA28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A5D2F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5A6F2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267B5" w14:textId="77777777" w:rsidR="00862490" w:rsidRPr="006651AA" w:rsidRDefault="00862490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63C5" w14:textId="77777777" w:rsidR="00862490" w:rsidRPr="006651AA" w:rsidRDefault="00862490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D4E51" w14:textId="7675CF6F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304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2336B" w14:textId="77777777" w:rsidR="00862490" w:rsidRPr="00803082" w:rsidRDefault="00862490" w:rsidP="00D12B26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Азота 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B8056" w14:textId="77777777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  <w:lang w:val="en-US"/>
              </w:rPr>
              <w:t>0,</w:t>
            </w:r>
            <w:r w:rsidRPr="00803082">
              <w:rPr>
                <w:rFonts w:ascii="Arial" w:hAnsi="Arial" w:cs="Arial"/>
                <w:sz w:val="12"/>
                <w:szCs w:val="12"/>
              </w:rPr>
              <w:t>284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755BB" w14:textId="57B77B74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0,0000002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0D5C0" w14:textId="77777777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8,974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51964" w14:textId="77777777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8,974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BE7B9" w14:textId="77777777" w:rsidR="00862490" w:rsidRPr="003C14BB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862490" w:rsidRPr="00AD6E55" w14:paraId="0E4AB8B5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CE9AA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ED021E" w14:textId="77777777" w:rsidR="00862490" w:rsidRPr="006651AA" w:rsidRDefault="00862490" w:rsidP="00F21C1A">
            <w:pPr>
              <w:ind w:right="-41"/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76E6FA" w14:textId="77777777" w:rsidR="00862490" w:rsidRPr="006651AA" w:rsidRDefault="00862490" w:rsidP="00F21C1A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F9DC" w14:textId="77777777" w:rsidR="00862490" w:rsidRPr="006651AA" w:rsidRDefault="00862490" w:rsidP="00F21C1A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93C46" w14:textId="77777777" w:rsidR="00862490" w:rsidRPr="006651AA" w:rsidRDefault="00862490" w:rsidP="00F21C1A">
            <w:pPr>
              <w:ind w:left="-16" w:right="-51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A0A9F" w14:textId="77777777" w:rsidR="00862490" w:rsidRPr="006651AA" w:rsidRDefault="00862490" w:rsidP="00F21C1A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62A4A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2486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2FD64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F92E3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2D2B9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AFAB8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133E5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0A3DF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B6706" w14:textId="77777777" w:rsidR="00862490" w:rsidRPr="00240A77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C0FD2" w14:textId="77777777" w:rsidR="00862490" w:rsidRPr="00240A77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7BF6E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7DE7D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F413F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6CD94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96962" w14:textId="77777777" w:rsidR="00862490" w:rsidRPr="006651AA" w:rsidRDefault="00862490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C7412" w14:textId="77777777" w:rsidR="00862490" w:rsidRPr="006651AA" w:rsidRDefault="00862490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DBB78" w14:textId="7430B075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337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DC363" w14:textId="77777777" w:rsidR="00862490" w:rsidRPr="00803082" w:rsidRDefault="00862490" w:rsidP="00D12B26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Углерода 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D69CF" w14:textId="77777777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0,821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0F08E" w14:textId="3507EB81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26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966EE" w14:textId="77777777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25,886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E8F4E" w14:textId="77777777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25,886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C6AD1" w14:textId="77777777" w:rsidR="00862490" w:rsidRPr="003C14BB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3A6C6C" w:rsidRPr="00AD6E55" w14:paraId="4FF305FD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CB6FE" w14:textId="77777777" w:rsidR="003A6C6C" w:rsidRPr="006651AA" w:rsidRDefault="003A6C6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2513CE" w14:textId="77777777" w:rsidR="003A6C6C" w:rsidRPr="006651AA" w:rsidRDefault="003A6C6C" w:rsidP="00F21C1A">
            <w:pPr>
              <w:ind w:right="-41"/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757E08" w14:textId="77777777" w:rsidR="003A6C6C" w:rsidRPr="006651AA" w:rsidRDefault="003A6C6C" w:rsidP="00F21C1A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0DB97" w14:textId="77777777" w:rsidR="003A6C6C" w:rsidRPr="006651AA" w:rsidRDefault="003A6C6C" w:rsidP="00F21C1A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4EBCD" w14:textId="77777777" w:rsidR="003A6C6C" w:rsidRPr="006651AA" w:rsidRDefault="003A6C6C" w:rsidP="00F21C1A">
            <w:pPr>
              <w:ind w:left="-16" w:right="-51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6D6EF" w14:textId="77777777" w:rsidR="003A6C6C" w:rsidRPr="006651AA" w:rsidRDefault="003A6C6C" w:rsidP="00F21C1A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08942" w14:textId="77777777" w:rsidR="003A6C6C" w:rsidRPr="006651AA" w:rsidRDefault="003A6C6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E7B2B" w14:textId="77777777" w:rsidR="003A6C6C" w:rsidRPr="006651AA" w:rsidRDefault="003A6C6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82ACA" w14:textId="77777777" w:rsidR="003A6C6C" w:rsidRPr="006651AA" w:rsidRDefault="003A6C6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E5F20" w14:textId="77777777" w:rsidR="003A6C6C" w:rsidRPr="006651AA" w:rsidRDefault="003A6C6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41D00" w14:textId="77777777" w:rsidR="003A6C6C" w:rsidRPr="006651AA" w:rsidRDefault="003A6C6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962B1" w14:textId="77777777" w:rsidR="003A6C6C" w:rsidRPr="006651AA" w:rsidRDefault="003A6C6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BE409" w14:textId="77777777" w:rsidR="003A6C6C" w:rsidRPr="006651AA" w:rsidRDefault="003A6C6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80EE7" w14:textId="77777777" w:rsidR="003A6C6C" w:rsidRPr="006651AA" w:rsidRDefault="003A6C6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08164" w14:textId="77777777" w:rsidR="003A6C6C" w:rsidRPr="00240A77" w:rsidRDefault="003A6C6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0D27E" w14:textId="77777777" w:rsidR="003A6C6C" w:rsidRPr="00240A77" w:rsidRDefault="003A6C6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7D44F" w14:textId="77777777" w:rsidR="003A6C6C" w:rsidRPr="006651AA" w:rsidRDefault="003A6C6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8BECE" w14:textId="77777777" w:rsidR="003A6C6C" w:rsidRPr="006651AA" w:rsidRDefault="003A6C6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CB217" w14:textId="77777777" w:rsidR="003A6C6C" w:rsidRPr="006651AA" w:rsidRDefault="003A6C6C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8DA3F" w14:textId="77777777" w:rsidR="003A6C6C" w:rsidRPr="006651AA" w:rsidRDefault="003A6C6C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97E14" w14:textId="77777777" w:rsidR="003A6C6C" w:rsidRPr="006651AA" w:rsidRDefault="003A6C6C" w:rsidP="005E776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67AEA" w14:textId="77777777" w:rsidR="003A6C6C" w:rsidRPr="006651AA" w:rsidRDefault="003A6C6C" w:rsidP="005E776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63EF3" w14:textId="4E1F339A" w:rsidR="003A6C6C" w:rsidRPr="00803082" w:rsidRDefault="003A6C6C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041</w:t>
            </w:r>
            <w:r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99EE3" w14:textId="36F9A6CC" w:rsidR="003A6C6C" w:rsidRPr="00803082" w:rsidRDefault="003A6C6C" w:rsidP="00F86E52">
            <w:pPr>
              <w:ind w:left="-57" w:right="-114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Метан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11D32" w14:textId="77777777" w:rsidR="003A6C6C" w:rsidRPr="00803082" w:rsidRDefault="003A6C6C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0,274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9D084" w14:textId="0BE28FF4" w:rsidR="003A6C6C" w:rsidRPr="00803082" w:rsidRDefault="003A6C6C" w:rsidP="00124E55">
            <w:pPr>
              <w:ind w:left="-57" w:right="-57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38,7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1517C" w14:textId="77777777" w:rsidR="003A6C6C" w:rsidRPr="00803082" w:rsidRDefault="003A6C6C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8,629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FF3DE" w14:textId="77777777" w:rsidR="003A6C6C" w:rsidRPr="00803082" w:rsidRDefault="003A6C6C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8,629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B3BD3" w14:textId="77777777" w:rsidR="003A6C6C" w:rsidRPr="003C14BB" w:rsidRDefault="003A6C6C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862490" w:rsidRPr="00AD6E55" w14:paraId="3816F2D0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989CF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8AE4D" w14:textId="77777777" w:rsidR="00862490" w:rsidRPr="006651AA" w:rsidRDefault="00862490" w:rsidP="00F21C1A">
            <w:pPr>
              <w:ind w:right="-41"/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3B397" w14:textId="77777777" w:rsidR="00862490" w:rsidRPr="006651AA" w:rsidRDefault="00862490" w:rsidP="00765E01">
            <w:pPr>
              <w:ind w:right="-107"/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D65D3" w14:textId="77777777" w:rsidR="00862490" w:rsidRPr="006651AA" w:rsidRDefault="00862490" w:rsidP="00F21C1A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80B72" w14:textId="77777777" w:rsidR="00862490" w:rsidRPr="006651AA" w:rsidRDefault="00862490" w:rsidP="00F21C1A">
            <w:pPr>
              <w:ind w:left="-113" w:right="-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BEC4F" w14:textId="77777777" w:rsidR="00862490" w:rsidRPr="006651AA" w:rsidRDefault="00862490" w:rsidP="00F21C1A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548A6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0D9C1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E8599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8192D" w14:textId="77777777" w:rsidR="00862490" w:rsidRPr="006651AA" w:rsidRDefault="00862490" w:rsidP="00F21C1A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A779C" w14:textId="77777777" w:rsidR="00862490" w:rsidRPr="006651AA" w:rsidRDefault="00862490" w:rsidP="00F21C1A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B9895" w14:textId="77777777" w:rsidR="00862490" w:rsidRPr="006651AA" w:rsidRDefault="00862490" w:rsidP="00F91D60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937D0" w14:textId="77777777" w:rsidR="00862490" w:rsidRPr="006651AA" w:rsidRDefault="00862490" w:rsidP="00F91D60">
            <w:pPr>
              <w:ind w:hanging="163"/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EFC6E" w14:textId="77777777" w:rsidR="00862490" w:rsidRPr="006651AA" w:rsidRDefault="00862490" w:rsidP="00F21C1A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6F372" w14:textId="77777777" w:rsidR="00862490" w:rsidRPr="00240A77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638CC" w14:textId="77777777" w:rsidR="00862490" w:rsidRPr="00240A77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DE8E3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C3331" w14:textId="77777777" w:rsidR="00862490" w:rsidRPr="006651AA" w:rsidRDefault="00862490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4B9C4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75B4F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6CE00" w14:textId="77777777" w:rsidR="00862490" w:rsidRPr="006651AA" w:rsidRDefault="00862490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9A9D8" w14:textId="77777777" w:rsidR="00862490" w:rsidRPr="006651AA" w:rsidRDefault="00862490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5A71F" w14:textId="4F3C90EA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703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9406F" w14:textId="30D950C2" w:rsidR="00862490" w:rsidRPr="00803082" w:rsidRDefault="00862490" w:rsidP="00D12B26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Бенз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>(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а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)</w:t>
            </w:r>
            <w:proofErr w:type="spellStart"/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пирен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99294" w14:textId="77777777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napToGrid w:val="0"/>
                <w:sz w:val="12"/>
                <w:szCs w:val="12"/>
                <w:vertAlign w:val="superscript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1,204*10</w:t>
            </w:r>
            <w:r w:rsidRPr="00803082">
              <w:rPr>
                <w:rFonts w:ascii="Arial" w:hAnsi="Arial" w:cs="Arial"/>
                <w:sz w:val="12"/>
                <w:szCs w:val="12"/>
                <w:vertAlign w:val="superscript"/>
              </w:rPr>
              <w:t>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910B4" w14:textId="0DB94030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6,3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2BA88" w14:textId="77777777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napToGrid w:val="0"/>
                <w:sz w:val="12"/>
                <w:szCs w:val="12"/>
                <w:vertAlign w:val="superscript"/>
                <w:lang w:val="en-US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3,797*10</w:t>
            </w:r>
            <w:r w:rsidRPr="00803082">
              <w:rPr>
                <w:rFonts w:ascii="Arial" w:hAnsi="Arial" w:cs="Arial"/>
                <w:sz w:val="12"/>
                <w:szCs w:val="12"/>
                <w:vertAlign w:val="superscript"/>
              </w:rPr>
              <w:t>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AD7E2" w14:textId="77777777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napToGrid w:val="0"/>
                <w:sz w:val="12"/>
                <w:szCs w:val="12"/>
                <w:vertAlign w:val="superscript"/>
                <w:lang w:val="en-US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3,797*10</w:t>
            </w:r>
            <w:r w:rsidRPr="00803082">
              <w:rPr>
                <w:rFonts w:ascii="Arial" w:hAnsi="Arial" w:cs="Arial"/>
                <w:sz w:val="12"/>
                <w:szCs w:val="12"/>
                <w:vertAlign w:val="superscript"/>
              </w:rPr>
              <w:t>-5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8E933" w14:textId="77777777" w:rsidR="00862490" w:rsidRPr="0074369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063AD8" w:rsidRPr="00AD6E55" w14:paraId="29B5C70F" w14:textId="77777777" w:rsidTr="009A722B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DF29F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Установка производства этилена ЭП-600</w:t>
            </w:r>
          </w:p>
          <w:p w14:paraId="0C01AE88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 xml:space="preserve">    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1590B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Печь</w:t>
            </w:r>
          </w:p>
          <w:p w14:paraId="5E11D954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пиролиза</w:t>
            </w:r>
          </w:p>
          <w:p w14:paraId="6DCB5FA7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ВА-00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5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-0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  <w:p w14:paraId="2E217857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 xml:space="preserve">(режим пиролиза)  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26005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горелки</w:t>
            </w:r>
          </w:p>
          <w:p w14:paraId="3CFA856B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печи пиролиза</w:t>
            </w:r>
          </w:p>
          <w:p w14:paraId="71DD3F65" w14:textId="77777777" w:rsidR="00063AD8" w:rsidRPr="00803082" w:rsidRDefault="00063AD8" w:rsidP="00124E55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60A9D" w14:textId="77777777" w:rsidR="00063AD8" w:rsidRPr="0074369A" w:rsidRDefault="00063AD8" w:rsidP="00124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36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20BDD" w14:textId="77777777" w:rsidR="00063AD8" w:rsidRPr="0074369A" w:rsidRDefault="00063AD8" w:rsidP="00124E55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8760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E0D88" w14:textId="77777777" w:rsidR="00063AD8" w:rsidRPr="00803082" w:rsidRDefault="00063AD8" w:rsidP="00124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Дымовая труба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9D1A0" w14:textId="77777777" w:rsidR="00063AD8" w:rsidRPr="0074369A" w:rsidRDefault="00063AD8" w:rsidP="00124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BE24F" w14:textId="77777777" w:rsidR="00063AD8" w:rsidRPr="00B608FB" w:rsidRDefault="00063AD8" w:rsidP="00124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5005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5BBD9" w14:textId="77777777" w:rsidR="00063AD8" w:rsidRPr="0074369A" w:rsidRDefault="00063AD8" w:rsidP="00124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7B27" w14:textId="3A86DC2A" w:rsidR="00063AD8" w:rsidRPr="0074369A" w:rsidRDefault="00063AD8" w:rsidP="00124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063AD8"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  <w:t>60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562CF" w14:textId="70B50A82" w:rsidR="00063AD8" w:rsidRPr="0074369A" w:rsidRDefault="00063AD8" w:rsidP="00124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063AD8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1,</w:t>
            </w:r>
            <w:r w:rsidRPr="00063AD8"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  <w:t>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C584C" w14:textId="63DB4055" w:rsidR="00063AD8" w:rsidRPr="0074369A" w:rsidRDefault="00063AD8" w:rsidP="00124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063AD8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17,8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41ED2" w14:textId="77777777" w:rsidR="00063AD8" w:rsidRPr="0074369A" w:rsidRDefault="00063AD8" w:rsidP="00124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45,28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F4101" w14:textId="77777777" w:rsidR="00063AD8" w:rsidRPr="0074369A" w:rsidRDefault="00063AD8" w:rsidP="00124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DBC4D" w14:textId="77777777" w:rsidR="00063AD8" w:rsidRPr="00240A77" w:rsidRDefault="00063AD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240A77">
              <w:rPr>
                <w:rFonts w:ascii="Arial" w:hAnsi="Arial" w:cs="Arial"/>
                <w:color w:val="000000"/>
                <w:sz w:val="12"/>
                <w:szCs w:val="12"/>
              </w:rPr>
              <w:t>14197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D8FE5" w14:textId="77777777" w:rsidR="00063AD8" w:rsidRPr="00240A77" w:rsidRDefault="00063AD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240A77">
              <w:rPr>
                <w:rFonts w:ascii="Arial" w:hAnsi="Arial" w:cs="Arial"/>
                <w:color w:val="000000"/>
                <w:sz w:val="12"/>
                <w:szCs w:val="12"/>
              </w:rPr>
              <w:t>1145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60754" w14:textId="4D2F9C03" w:rsidR="00063AD8" w:rsidRPr="006651AA" w:rsidRDefault="00063AD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3F1C3" w14:textId="3680F1E3" w:rsidR="00063AD8" w:rsidRPr="006651AA" w:rsidRDefault="00063AD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EB449" w14:textId="0BCC604B" w:rsidR="00063AD8" w:rsidRPr="006651AA" w:rsidRDefault="00063AD8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72452" w14:textId="3A96D405" w:rsidR="00063AD8" w:rsidRPr="006651AA" w:rsidRDefault="00063AD8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9226C" w14:textId="47509530" w:rsidR="00063AD8" w:rsidRPr="006651AA" w:rsidRDefault="00063AD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A71C2" w14:textId="79783650" w:rsidR="00063AD8" w:rsidRPr="006651AA" w:rsidRDefault="00063AD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B084E" w14:textId="3E7FAAA0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301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A503C" w14:textId="77777777" w:rsidR="00063AD8" w:rsidRPr="00803082" w:rsidRDefault="00063AD8" w:rsidP="00D12B26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Азота диоксид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4D49A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1,751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D0ABC" w14:textId="16E01BED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18,1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1B2A1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55,228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E8648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55,228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2500C" w14:textId="77777777" w:rsidR="00063AD8" w:rsidRPr="0074369A" w:rsidRDefault="00063AD8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862490" w:rsidRPr="00AD6E55" w14:paraId="649C6F59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2571A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F45352" w14:textId="77777777" w:rsidR="00862490" w:rsidRPr="006651AA" w:rsidRDefault="00862490" w:rsidP="00A55727">
            <w:pPr>
              <w:ind w:right="-41"/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2D2039" w14:textId="77777777" w:rsidR="00862490" w:rsidRPr="006651AA" w:rsidRDefault="00862490" w:rsidP="00645B27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9DD5C" w14:textId="77777777" w:rsidR="00862490" w:rsidRPr="006651AA" w:rsidRDefault="00862490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DE42B" w14:textId="77777777" w:rsidR="00862490" w:rsidRPr="006651AA" w:rsidRDefault="00862490" w:rsidP="002D2D00">
            <w:pPr>
              <w:ind w:left="-16" w:right="-51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725FA" w14:textId="77777777" w:rsidR="00862490" w:rsidRPr="006651AA" w:rsidRDefault="00862490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D84A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E5B02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64A8C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6A924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37A1B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04835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EF065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9360D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B3ECD" w14:textId="77777777" w:rsidR="00862490" w:rsidRPr="00240A77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53383" w14:textId="77777777" w:rsidR="00862490" w:rsidRPr="00240A77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5F7CA" w14:textId="77777777" w:rsidR="00862490" w:rsidRPr="006651AA" w:rsidRDefault="00862490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FD9FF" w14:textId="77777777" w:rsidR="00862490" w:rsidRPr="006651AA" w:rsidRDefault="00862490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AEEC5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6BAF5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F161A" w14:textId="77777777" w:rsidR="00862490" w:rsidRPr="006651AA" w:rsidRDefault="00862490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FE020" w14:textId="77777777" w:rsidR="00862490" w:rsidRPr="006651AA" w:rsidRDefault="00862490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60F0F" w14:textId="3E4DDDC3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304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C676C" w14:textId="77777777" w:rsidR="00862490" w:rsidRPr="00803082" w:rsidRDefault="00862490" w:rsidP="00D12B26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Азота 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8842F" w14:textId="77777777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  <w:lang w:val="en-US"/>
              </w:rPr>
              <w:t>0,</w:t>
            </w:r>
            <w:r w:rsidRPr="00803082">
              <w:rPr>
                <w:rFonts w:ascii="Arial" w:hAnsi="Arial" w:cs="Arial"/>
                <w:sz w:val="12"/>
                <w:szCs w:val="12"/>
              </w:rPr>
              <w:t>284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3D2C5" w14:textId="2E9C0633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6,01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9A548" w14:textId="77777777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8,974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6B392" w14:textId="77777777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8,974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3979E" w14:textId="77777777" w:rsidR="00862490" w:rsidRPr="0074369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862490" w:rsidRPr="00AD6E55" w14:paraId="13B8BBB0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89933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CA1AA3" w14:textId="77777777" w:rsidR="00862490" w:rsidRPr="006651AA" w:rsidRDefault="00862490" w:rsidP="00A55727">
            <w:pPr>
              <w:ind w:right="-41"/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6CA247" w14:textId="77777777" w:rsidR="00862490" w:rsidRPr="006651AA" w:rsidRDefault="00862490" w:rsidP="00645B27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A4712" w14:textId="77777777" w:rsidR="00862490" w:rsidRPr="006651AA" w:rsidRDefault="00862490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5701B" w14:textId="77777777" w:rsidR="00862490" w:rsidRPr="006651AA" w:rsidRDefault="00862490" w:rsidP="002D2D00">
            <w:pPr>
              <w:ind w:left="-16" w:right="-51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A8B3B" w14:textId="77777777" w:rsidR="00862490" w:rsidRPr="006651AA" w:rsidRDefault="00862490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C44F5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E1B68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E4BA9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954EE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C13B0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C2FFE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9C9DD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1EBAA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AC46E" w14:textId="77777777" w:rsidR="00862490" w:rsidRPr="00240A77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E8A8C" w14:textId="77777777" w:rsidR="00862490" w:rsidRPr="00240A77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60DD9" w14:textId="77777777" w:rsidR="00862490" w:rsidRPr="006651AA" w:rsidRDefault="00862490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E3ABD" w14:textId="77777777" w:rsidR="00862490" w:rsidRPr="006651AA" w:rsidRDefault="00862490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036A2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CB3C1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8B0DC" w14:textId="77777777" w:rsidR="00862490" w:rsidRPr="006651AA" w:rsidRDefault="00862490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58ECF" w14:textId="77777777" w:rsidR="00862490" w:rsidRPr="006651AA" w:rsidRDefault="00862490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47F73" w14:textId="18DEB317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337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A6053" w14:textId="77777777" w:rsidR="00862490" w:rsidRPr="00803082" w:rsidRDefault="00862490" w:rsidP="00D12B26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Углерода 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E529A" w14:textId="77777777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0,821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3C0ED" w14:textId="32A6A7B9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0,0000002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D1BE9" w14:textId="77777777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25,886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4B55A" w14:textId="77777777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25,886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E1357" w14:textId="77777777" w:rsidR="00862490" w:rsidRPr="0074369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3A6C6C" w:rsidRPr="00AD6E55" w14:paraId="2880535A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50290" w14:textId="77777777" w:rsidR="003A6C6C" w:rsidRPr="006651AA" w:rsidRDefault="003A6C6C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402DEC" w14:textId="77777777" w:rsidR="003A6C6C" w:rsidRPr="006651AA" w:rsidRDefault="003A6C6C" w:rsidP="00A55727">
            <w:pPr>
              <w:ind w:right="-41"/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2E87E2" w14:textId="77777777" w:rsidR="003A6C6C" w:rsidRPr="006651AA" w:rsidRDefault="003A6C6C" w:rsidP="00645B27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FB814" w14:textId="77777777" w:rsidR="003A6C6C" w:rsidRPr="006651AA" w:rsidRDefault="003A6C6C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59BFA" w14:textId="77777777" w:rsidR="003A6C6C" w:rsidRPr="006651AA" w:rsidRDefault="003A6C6C" w:rsidP="002D2D00">
            <w:pPr>
              <w:ind w:left="-16" w:right="-51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D8EF4" w14:textId="77777777" w:rsidR="003A6C6C" w:rsidRPr="006651AA" w:rsidRDefault="003A6C6C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1E4E8" w14:textId="77777777" w:rsidR="003A6C6C" w:rsidRPr="006651AA" w:rsidRDefault="003A6C6C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76FF3" w14:textId="77777777" w:rsidR="003A6C6C" w:rsidRPr="006651AA" w:rsidRDefault="003A6C6C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E84AF" w14:textId="77777777" w:rsidR="003A6C6C" w:rsidRPr="006651AA" w:rsidRDefault="003A6C6C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50B62" w14:textId="77777777" w:rsidR="003A6C6C" w:rsidRPr="006651AA" w:rsidRDefault="003A6C6C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29853" w14:textId="77777777" w:rsidR="003A6C6C" w:rsidRPr="006651AA" w:rsidRDefault="003A6C6C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A8D4E" w14:textId="77777777" w:rsidR="003A6C6C" w:rsidRPr="006651AA" w:rsidRDefault="003A6C6C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BCB6A" w14:textId="77777777" w:rsidR="003A6C6C" w:rsidRPr="006651AA" w:rsidRDefault="003A6C6C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798CA" w14:textId="77777777" w:rsidR="003A6C6C" w:rsidRPr="006651AA" w:rsidRDefault="003A6C6C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D842D" w14:textId="77777777" w:rsidR="003A6C6C" w:rsidRPr="00240A77" w:rsidRDefault="003A6C6C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4A9DC" w14:textId="77777777" w:rsidR="003A6C6C" w:rsidRPr="00240A77" w:rsidRDefault="003A6C6C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52BF8" w14:textId="77777777" w:rsidR="003A6C6C" w:rsidRPr="006651AA" w:rsidRDefault="003A6C6C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4BB23" w14:textId="77777777" w:rsidR="003A6C6C" w:rsidRPr="006651AA" w:rsidRDefault="003A6C6C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BF2E0" w14:textId="77777777" w:rsidR="003A6C6C" w:rsidRPr="006651AA" w:rsidRDefault="003A6C6C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147F4" w14:textId="77777777" w:rsidR="003A6C6C" w:rsidRPr="006651AA" w:rsidRDefault="003A6C6C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278B" w14:textId="77777777" w:rsidR="003A6C6C" w:rsidRPr="006651AA" w:rsidRDefault="003A6C6C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3D969" w14:textId="77777777" w:rsidR="003A6C6C" w:rsidRPr="006651AA" w:rsidRDefault="003A6C6C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869CA" w14:textId="55BC9BB7" w:rsidR="003A6C6C" w:rsidRPr="00803082" w:rsidRDefault="003A6C6C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041</w:t>
            </w:r>
            <w:r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F1949" w14:textId="280AB7CF" w:rsidR="003A6C6C" w:rsidRPr="00803082" w:rsidRDefault="003A6C6C" w:rsidP="00B67415">
            <w:pPr>
              <w:ind w:left="-57" w:right="-112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Метан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9FA7B" w14:textId="77777777" w:rsidR="003A6C6C" w:rsidRPr="00803082" w:rsidRDefault="003A6C6C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0,274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B2F47" w14:textId="3E7D2BD7" w:rsidR="003A6C6C" w:rsidRPr="00803082" w:rsidRDefault="003A6C6C" w:rsidP="00124E55">
            <w:pPr>
              <w:ind w:left="-57" w:right="-57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4369A">
              <w:rPr>
                <w:rFonts w:ascii="Arial" w:hAnsi="Arial" w:cs="Arial"/>
                <w:color w:val="000000"/>
                <w:sz w:val="12"/>
                <w:szCs w:val="12"/>
              </w:rPr>
              <w:t>26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19488" w14:textId="77777777" w:rsidR="003A6C6C" w:rsidRPr="00803082" w:rsidRDefault="003A6C6C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8,629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BE1DF" w14:textId="77777777" w:rsidR="003A6C6C" w:rsidRPr="00803082" w:rsidRDefault="003A6C6C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8,629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51841" w14:textId="77777777" w:rsidR="003A6C6C" w:rsidRPr="0074369A" w:rsidRDefault="003A6C6C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862490" w:rsidRPr="00AD6E55" w14:paraId="738FBCC8" w14:textId="77777777" w:rsidTr="009A722B">
        <w:trPr>
          <w:trHeight w:val="139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A6016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51544" w14:textId="77777777" w:rsidR="00862490" w:rsidRPr="006651AA" w:rsidRDefault="00862490" w:rsidP="00A55727">
            <w:pPr>
              <w:ind w:right="-41"/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DB368" w14:textId="77777777" w:rsidR="00862490" w:rsidRPr="006651AA" w:rsidRDefault="00862490" w:rsidP="00645B27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89797" w14:textId="77777777" w:rsidR="00862490" w:rsidRPr="006651AA" w:rsidRDefault="00862490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C4A9B" w14:textId="77777777" w:rsidR="00862490" w:rsidRPr="006651AA" w:rsidRDefault="00862490" w:rsidP="002D2D00">
            <w:pPr>
              <w:ind w:left="-16" w:right="-51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6F27B" w14:textId="77777777" w:rsidR="00862490" w:rsidRPr="006651AA" w:rsidRDefault="00862490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107D0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59A11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46068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354A5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2EFC5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2A63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7FF4A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9A63B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AF217" w14:textId="77777777" w:rsidR="00862490" w:rsidRPr="00240A77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608DC" w14:textId="77777777" w:rsidR="00862490" w:rsidRPr="00240A77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EDC15" w14:textId="77777777" w:rsidR="00862490" w:rsidRPr="006651AA" w:rsidRDefault="00862490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DC447" w14:textId="77777777" w:rsidR="00862490" w:rsidRPr="006651AA" w:rsidRDefault="00862490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FCFE6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7B148" w14:textId="77777777" w:rsidR="00862490" w:rsidRPr="006651A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8BB0C" w14:textId="77777777" w:rsidR="00862490" w:rsidRPr="006651AA" w:rsidRDefault="00862490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C956D" w14:textId="77777777" w:rsidR="00862490" w:rsidRPr="006651AA" w:rsidRDefault="00862490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D36D0" w14:textId="7C104E16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703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C9696" w14:textId="53A48359" w:rsidR="00862490" w:rsidRPr="00803082" w:rsidRDefault="00862490" w:rsidP="00D12B26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Бенз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>(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а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)</w:t>
            </w:r>
            <w:proofErr w:type="spellStart"/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пирен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9EE35" w14:textId="77777777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napToGrid w:val="0"/>
                <w:sz w:val="12"/>
                <w:szCs w:val="12"/>
                <w:vertAlign w:val="superscript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1,204*10</w:t>
            </w:r>
            <w:r w:rsidRPr="00803082">
              <w:rPr>
                <w:rFonts w:ascii="Arial" w:hAnsi="Arial" w:cs="Arial"/>
                <w:sz w:val="12"/>
                <w:szCs w:val="12"/>
                <w:vertAlign w:val="superscript"/>
              </w:rPr>
              <w:t>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42870" w14:textId="6307A375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38,7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051F0" w14:textId="77777777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napToGrid w:val="0"/>
                <w:sz w:val="12"/>
                <w:szCs w:val="12"/>
                <w:vertAlign w:val="superscript"/>
                <w:lang w:val="en-US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3,797*10</w:t>
            </w:r>
            <w:r w:rsidRPr="00803082">
              <w:rPr>
                <w:rFonts w:ascii="Arial" w:hAnsi="Arial" w:cs="Arial"/>
                <w:sz w:val="12"/>
                <w:szCs w:val="12"/>
                <w:vertAlign w:val="superscript"/>
              </w:rPr>
              <w:t>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44AC5" w14:textId="77777777" w:rsidR="00862490" w:rsidRPr="00803082" w:rsidRDefault="00862490" w:rsidP="00124E55">
            <w:pPr>
              <w:ind w:left="-57" w:right="-57"/>
              <w:jc w:val="center"/>
              <w:rPr>
                <w:rFonts w:ascii="Arial" w:hAnsi="Arial" w:cs="Arial"/>
                <w:snapToGrid w:val="0"/>
                <w:sz w:val="12"/>
                <w:szCs w:val="12"/>
                <w:vertAlign w:val="superscript"/>
                <w:lang w:val="en-US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3,797*10</w:t>
            </w:r>
            <w:r w:rsidRPr="00803082">
              <w:rPr>
                <w:rFonts w:ascii="Arial" w:hAnsi="Arial" w:cs="Arial"/>
                <w:sz w:val="12"/>
                <w:szCs w:val="12"/>
                <w:vertAlign w:val="superscript"/>
              </w:rPr>
              <w:t>-5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0E3A" w14:textId="77777777" w:rsidR="00862490" w:rsidRPr="0074369A" w:rsidRDefault="00862490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063AD8" w:rsidRPr="00AD6E55" w14:paraId="7E853398" w14:textId="77777777" w:rsidTr="009A722B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A2C34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Установка производства этилена ЭП-600</w:t>
            </w:r>
          </w:p>
          <w:p w14:paraId="748EC84A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 xml:space="preserve">    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6B366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Печь</w:t>
            </w:r>
          </w:p>
          <w:p w14:paraId="2A3D14EA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пиролиза</w:t>
            </w:r>
          </w:p>
          <w:p w14:paraId="04582C14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ВА-00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6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-0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  <w:p w14:paraId="459FB14A" w14:textId="77777777" w:rsidR="00063AD8" w:rsidRPr="00803082" w:rsidRDefault="00063AD8" w:rsidP="00124E55">
            <w:pPr>
              <w:ind w:left="-113" w:right="-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(режим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декоксования</w:t>
            </w:r>
            <w:proofErr w:type="spellEnd"/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 xml:space="preserve">)  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13C4D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горелки</w:t>
            </w:r>
          </w:p>
          <w:p w14:paraId="1F531657" w14:textId="77777777" w:rsidR="00063AD8" w:rsidRPr="00803082" w:rsidRDefault="00063AD8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печи пиролиза</w:t>
            </w:r>
          </w:p>
          <w:p w14:paraId="518CBC34" w14:textId="77777777" w:rsidR="00063AD8" w:rsidRPr="00803082" w:rsidRDefault="00063AD8" w:rsidP="00124E55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D045D" w14:textId="77777777" w:rsidR="00063AD8" w:rsidRPr="0074369A" w:rsidRDefault="00063AD8" w:rsidP="00124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36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D25B9" w14:textId="77777777" w:rsidR="00063AD8" w:rsidRPr="0074369A" w:rsidRDefault="00063AD8" w:rsidP="00124E55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1080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CFE0D" w14:textId="77777777" w:rsidR="00063AD8" w:rsidRPr="00803082" w:rsidRDefault="00063AD8" w:rsidP="00124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Дымовая труба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B1C61" w14:textId="77777777" w:rsidR="00063AD8" w:rsidRPr="0074369A" w:rsidRDefault="00063AD8" w:rsidP="00124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C7F0A" w14:textId="77777777" w:rsidR="00063AD8" w:rsidRPr="00B608FB" w:rsidRDefault="00063AD8" w:rsidP="00124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5006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29F9E" w14:textId="77777777" w:rsidR="00063AD8" w:rsidRPr="0074369A" w:rsidRDefault="00063AD8" w:rsidP="00124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222FA" w14:textId="55CB231A" w:rsidR="00063AD8" w:rsidRPr="0074369A" w:rsidRDefault="00063AD8" w:rsidP="00124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063AD8"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  <w:t>60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49B98" w14:textId="60E7C8A7" w:rsidR="00063AD8" w:rsidRPr="0074369A" w:rsidRDefault="00063AD8" w:rsidP="00124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063AD8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1,</w:t>
            </w:r>
            <w:r w:rsidRPr="00063AD8"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  <w:t>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22110" w14:textId="3EA0581C" w:rsidR="00063AD8" w:rsidRPr="00063AD8" w:rsidRDefault="00063AD8" w:rsidP="00B608F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 w:rsidRPr="00063AD8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11,4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B2C9E" w14:textId="77777777" w:rsidR="00063AD8" w:rsidRPr="0074369A" w:rsidRDefault="00063AD8" w:rsidP="00124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28,88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B8004" w14:textId="77777777" w:rsidR="00063AD8" w:rsidRPr="0074369A" w:rsidRDefault="00063AD8" w:rsidP="00B608F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183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AF265" w14:textId="77777777" w:rsidR="00063AD8" w:rsidRPr="00240A77" w:rsidRDefault="00063AD8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240A77">
              <w:rPr>
                <w:rFonts w:ascii="Arial" w:hAnsi="Arial" w:cs="Arial"/>
                <w:color w:val="000000"/>
                <w:sz w:val="12"/>
                <w:szCs w:val="12"/>
              </w:rPr>
              <w:t>14197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1D779" w14:textId="77777777" w:rsidR="00063AD8" w:rsidRPr="00240A77" w:rsidRDefault="00063AD8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240A77">
              <w:rPr>
                <w:rFonts w:ascii="Arial" w:hAnsi="Arial" w:cs="Arial"/>
                <w:color w:val="000000"/>
                <w:sz w:val="12"/>
                <w:szCs w:val="12"/>
              </w:rPr>
              <w:t>1163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3FB12" w14:textId="16EA1C33" w:rsidR="00063AD8" w:rsidRPr="006651AA" w:rsidRDefault="00063AD8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3D1A2" w14:textId="2E489FE1" w:rsidR="00063AD8" w:rsidRPr="006651AA" w:rsidRDefault="00063AD8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E0381" w14:textId="332A3BED" w:rsidR="00063AD8" w:rsidRPr="006651AA" w:rsidRDefault="00063AD8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92290" w14:textId="7649CDFC" w:rsidR="00063AD8" w:rsidRPr="006651AA" w:rsidRDefault="00063AD8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FB8B7" w14:textId="0870230D" w:rsidR="00063AD8" w:rsidRPr="006651AA" w:rsidRDefault="00063AD8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E2C7C" w14:textId="50FD6FC8" w:rsidR="00063AD8" w:rsidRPr="006651AA" w:rsidRDefault="00063AD8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D4904" w14:textId="30E1A604" w:rsidR="00063AD8" w:rsidRPr="00B608FB" w:rsidRDefault="00063AD8" w:rsidP="00B608FB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301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71297" w14:textId="77777777" w:rsidR="00063AD8" w:rsidRPr="00B608FB" w:rsidRDefault="00063AD8" w:rsidP="00D12B26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Азота диоксид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119AD" w14:textId="77777777" w:rsidR="00063AD8" w:rsidRPr="00B608FB" w:rsidRDefault="00063AD8" w:rsidP="00B608F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08FB">
              <w:rPr>
                <w:rFonts w:ascii="Arial" w:hAnsi="Arial" w:cs="Arial"/>
                <w:sz w:val="12"/>
                <w:szCs w:val="12"/>
              </w:rPr>
              <w:t>0,460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2CE20" w14:textId="358F6AE0" w:rsidR="00063AD8" w:rsidRPr="00B608FB" w:rsidRDefault="00063AD8" w:rsidP="00B608F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15,9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A7804" w14:textId="77777777" w:rsidR="00063AD8" w:rsidRPr="00B608FB" w:rsidRDefault="00063AD8" w:rsidP="00B608F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08FB">
              <w:rPr>
                <w:rFonts w:ascii="Arial" w:hAnsi="Arial" w:cs="Arial"/>
                <w:sz w:val="12"/>
                <w:szCs w:val="12"/>
              </w:rPr>
              <w:t>1,789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B1BDB" w14:textId="77777777" w:rsidR="00063AD8" w:rsidRPr="0026523D" w:rsidRDefault="00063AD8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10,735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85157" w14:textId="77777777" w:rsidR="00063AD8" w:rsidRPr="0074369A" w:rsidRDefault="00063AD8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3952CB" w:rsidRPr="00AD6E55" w14:paraId="76ABA03E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948E0" w14:textId="77777777" w:rsidR="003952CB" w:rsidRPr="006651AA" w:rsidRDefault="003952C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0DA08E" w14:textId="77777777" w:rsidR="003952CB" w:rsidRPr="006651AA" w:rsidRDefault="003952CB" w:rsidP="00A55727">
            <w:pPr>
              <w:ind w:right="-41"/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D51FA2" w14:textId="77777777" w:rsidR="003952CB" w:rsidRPr="006651AA" w:rsidRDefault="003952CB" w:rsidP="00645B27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B5E98" w14:textId="77777777" w:rsidR="003952CB" w:rsidRPr="006651AA" w:rsidRDefault="003952C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8E568" w14:textId="77777777" w:rsidR="003952CB" w:rsidRPr="006651AA" w:rsidRDefault="003952CB" w:rsidP="002D2D00">
            <w:pPr>
              <w:ind w:left="-16" w:right="-51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587BE" w14:textId="77777777" w:rsidR="003952CB" w:rsidRPr="006651AA" w:rsidRDefault="003952C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705F" w14:textId="77777777" w:rsidR="003952CB" w:rsidRPr="006651AA" w:rsidRDefault="003952C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4B903" w14:textId="77777777" w:rsidR="003952CB" w:rsidRPr="006651AA" w:rsidRDefault="003952C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A9363" w14:textId="77777777" w:rsidR="003952CB" w:rsidRPr="006651AA" w:rsidRDefault="003952C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1B00" w14:textId="77777777" w:rsidR="003952CB" w:rsidRPr="006651AA" w:rsidRDefault="003952C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9A744" w14:textId="77777777" w:rsidR="003952CB" w:rsidRPr="006651AA" w:rsidRDefault="003952C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2B47F" w14:textId="77777777" w:rsidR="003952CB" w:rsidRPr="006651AA" w:rsidRDefault="003952C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328FA" w14:textId="77777777" w:rsidR="003952CB" w:rsidRPr="006651AA" w:rsidRDefault="003952C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7EB8B" w14:textId="77777777" w:rsidR="003952CB" w:rsidRPr="006651AA" w:rsidRDefault="003952C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3FC79" w14:textId="77777777" w:rsidR="003952CB" w:rsidRPr="00240A77" w:rsidRDefault="003952C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9AB02" w14:textId="77777777" w:rsidR="003952CB" w:rsidRPr="00240A77" w:rsidRDefault="003952C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27213" w14:textId="77777777" w:rsidR="003952CB" w:rsidRPr="006651AA" w:rsidRDefault="003952C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F109B" w14:textId="77777777" w:rsidR="003952CB" w:rsidRPr="006651AA" w:rsidRDefault="003952C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CCBA6" w14:textId="77777777" w:rsidR="003952CB" w:rsidRPr="006651AA" w:rsidRDefault="003952C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D61C4" w14:textId="77777777" w:rsidR="003952CB" w:rsidRPr="006651AA" w:rsidRDefault="003952C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C7A77" w14:textId="77777777" w:rsidR="003952CB" w:rsidRPr="006651AA" w:rsidRDefault="003952CB" w:rsidP="005E776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2EE0A" w14:textId="77777777" w:rsidR="003952CB" w:rsidRPr="006651AA" w:rsidRDefault="003952CB" w:rsidP="005E776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2C20F" w14:textId="312A3BDB" w:rsidR="003952CB" w:rsidRPr="00B608FB" w:rsidRDefault="0033711C" w:rsidP="00B608FB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="003952CB" w:rsidRPr="00B608FB">
              <w:rPr>
                <w:rFonts w:ascii="Arial" w:hAnsi="Arial" w:cs="Arial"/>
                <w:color w:val="000000"/>
                <w:sz w:val="12"/>
                <w:szCs w:val="12"/>
              </w:rPr>
              <w:t>304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B9DC7" w14:textId="77777777" w:rsidR="003952CB" w:rsidRPr="00B608FB" w:rsidRDefault="003952CB" w:rsidP="00D12B26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Азота 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0BD73" w14:textId="77777777" w:rsidR="003952CB" w:rsidRPr="00B608FB" w:rsidRDefault="003952CB" w:rsidP="00B608F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08FB">
              <w:rPr>
                <w:rFonts w:ascii="Arial" w:hAnsi="Arial" w:cs="Arial"/>
                <w:sz w:val="12"/>
                <w:szCs w:val="12"/>
              </w:rPr>
              <w:t>0,0748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0BCAB" w14:textId="5A03D430" w:rsidR="003952CB" w:rsidRPr="00B608FB" w:rsidRDefault="00862490" w:rsidP="00B608F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2,6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2C870" w14:textId="77777777" w:rsidR="003952CB" w:rsidRPr="00B608FB" w:rsidRDefault="003952CB" w:rsidP="00B608F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08FB">
              <w:rPr>
                <w:rFonts w:ascii="Arial" w:hAnsi="Arial" w:cs="Arial"/>
                <w:sz w:val="12"/>
                <w:szCs w:val="12"/>
              </w:rPr>
              <w:t>0,291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01BC5" w14:textId="77777777" w:rsidR="003952CB" w:rsidRPr="00B608FB" w:rsidRDefault="0026523D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1,745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63F69" w14:textId="77777777" w:rsidR="003952CB" w:rsidRPr="0074369A" w:rsidRDefault="003952C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3952CB" w:rsidRPr="00AD6E55" w14:paraId="03FEE661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F6987" w14:textId="77777777" w:rsidR="003952CB" w:rsidRPr="00265380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03564" w14:textId="77777777" w:rsidR="003952CB" w:rsidRPr="00265380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CEC88" w14:textId="77777777" w:rsidR="003952CB" w:rsidRPr="00265380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B07E2" w14:textId="77777777" w:rsidR="003952CB" w:rsidRPr="00265380" w:rsidRDefault="003952CB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A37DB" w14:textId="77777777" w:rsidR="003952CB" w:rsidRPr="00265380" w:rsidRDefault="003952CB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D7C5E" w14:textId="77777777" w:rsidR="003952CB" w:rsidRPr="00265380" w:rsidRDefault="003952CB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8D148" w14:textId="77777777" w:rsidR="003952CB" w:rsidRPr="00265380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1744C" w14:textId="77777777" w:rsidR="003952CB" w:rsidRPr="00265380" w:rsidRDefault="003952C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77557" w14:textId="77777777" w:rsidR="003952CB" w:rsidRPr="00265380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D63FF" w14:textId="77777777" w:rsidR="003952CB" w:rsidRPr="00265380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1FBDD" w14:textId="77777777" w:rsidR="003952CB" w:rsidRPr="00265380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81909" w14:textId="77777777" w:rsidR="003952CB" w:rsidRPr="00265380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5609C" w14:textId="77777777" w:rsidR="003952CB" w:rsidRPr="00265380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8218E" w14:textId="77777777" w:rsidR="003952CB" w:rsidRPr="00D152E3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C191C" w14:textId="77777777" w:rsidR="003952CB" w:rsidRPr="00240A77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BF674" w14:textId="77777777" w:rsidR="003952CB" w:rsidRPr="00240A77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A8B38" w14:textId="77777777" w:rsidR="003952CB" w:rsidRPr="00265380" w:rsidRDefault="003952C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BBD56" w14:textId="77777777" w:rsidR="003952CB" w:rsidRPr="00265380" w:rsidRDefault="003952C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B457D" w14:textId="77777777" w:rsidR="003952CB" w:rsidRPr="00265380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59D8F" w14:textId="77777777" w:rsidR="003952CB" w:rsidRPr="00265380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A45EC" w14:textId="77777777" w:rsidR="003952CB" w:rsidRPr="00265380" w:rsidRDefault="003952C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959CE" w14:textId="77777777" w:rsidR="003952CB" w:rsidRPr="00265380" w:rsidRDefault="003952C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72354" w14:textId="66DD7627" w:rsidR="003952CB" w:rsidRPr="00B608FB" w:rsidRDefault="0033711C" w:rsidP="00B608FB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="003952CB" w:rsidRPr="00B608FB">
              <w:rPr>
                <w:rFonts w:ascii="Arial" w:hAnsi="Arial" w:cs="Arial"/>
                <w:color w:val="000000"/>
                <w:sz w:val="12"/>
                <w:szCs w:val="12"/>
              </w:rPr>
              <w:t>337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33225" w14:textId="77777777" w:rsidR="003952CB" w:rsidRPr="00B608FB" w:rsidRDefault="003952CB" w:rsidP="00D12B26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Углерода 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78D1C" w14:textId="77777777" w:rsidR="003952CB" w:rsidRPr="00B608FB" w:rsidRDefault="003952CB" w:rsidP="00B608F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08FB">
              <w:rPr>
                <w:rFonts w:ascii="Arial" w:hAnsi="Arial" w:cs="Arial"/>
                <w:sz w:val="12"/>
                <w:szCs w:val="12"/>
              </w:rPr>
              <w:t>0,216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D3293" w14:textId="5FF013D8" w:rsidR="003952CB" w:rsidRPr="00B608FB" w:rsidRDefault="00862490" w:rsidP="00B608F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7,5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A3594" w14:textId="77777777" w:rsidR="003952CB" w:rsidRPr="00B608FB" w:rsidRDefault="003952CB" w:rsidP="00B608F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08FB">
              <w:rPr>
                <w:rFonts w:ascii="Arial" w:hAnsi="Arial" w:cs="Arial"/>
                <w:sz w:val="12"/>
                <w:szCs w:val="12"/>
              </w:rPr>
              <w:t>0,839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63220" w14:textId="77777777" w:rsidR="003952CB" w:rsidRPr="00B608FB" w:rsidRDefault="0026523D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5,032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DDAC6" w14:textId="77777777" w:rsidR="003952CB" w:rsidRPr="0074369A" w:rsidRDefault="003952C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3A6C6C" w:rsidRPr="00AD6E55" w14:paraId="7095EA04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8C1DF" w14:textId="77777777" w:rsidR="003A6C6C" w:rsidRPr="00265380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26F69" w14:textId="77777777" w:rsidR="003A6C6C" w:rsidRPr="00265380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90276" w14:textId="77777777" w:rsidR="003A6C6C" w:rsidRPr="00265380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0313F" w14:textId="77777777" w:rsidR="003A6C6C" w:rsidRPr="00265380" w:rsidRDefault="003A6C6C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E298E" w14:textId="77777777" w:rsidR="003A6C6C" w:rsidRPr="00265380" w:rsidRDefault="003A6C6C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D2D76" w14:textId="77777777" w:rsidR="003A6C6C" w:rsidRPr="00265380" w:rsidRDefault="003A6C6C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5F1E5" w14:textId="77777777" w:rsidR="003A6C6C" w:rsidRPr="00265380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D927F" w14:textId="77777777" w:rsidR="003A6C6C" w:rsidRPr="00265380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9BD5F" w14:textId="77777777" w:rsidR="003A6C6C" w:rsidRPr="00265380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2B7EF" w14:textId="77777777" w:rsidR="003A6C6C" w:rsidRPr="00265380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71E2C" w14:textId="77777777" w:rsidR="003A6C6C" w:rsidRPr="00265380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D495D" w14:textId="77777777" w:rsidR="003A6C6C" w:rsidRPr="00265380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44449" w14:textId="77777777" w:rsidR="003A6C6C" w:rsidRPr="00265380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C73A5" w14:textId="77777777" w:rsidR="003A6C6C" w:rsidRPr="00265380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D5396" w14:textId="77777777" w:rsidR="003A6C6C" w:rsidRPr="00240A77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C88BF" w14:textId="77777777" w:rsidR="003A6C6C" w:rsidRPr="00240A77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6C666" w14:textId="77777777" w:rsidR="003A6C6C" w:rsidRPr="00265380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62E0A" w14:textId="77777777" w:rsidR="003A6C6C" w:rsidRPr="00265380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1208D" w14:textId="77777777" w:rsidR="003A6C6C" w:rsidRPr="00265380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AC925" w14:textId="77777777" w:rsidR="003A6C6C" w:rsidRPr="00265380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35719" w14:textId="77777777" w:rsidR="003A6C6C" w:rsidRPr="00265380" w:rsidRDefault="003A6C6C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13EEF" w14:textId="77777777" w:rsidR="003A6C6C" w:rsidRPr="00265380" w:rsidRDefault="003A6C6C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84365" w14:textId="673CE043" w:rsidR="003A6C6C" w:rsidRPr="00B608FB" w:rsidRDefault="003A6C6C" w:rsidP="00B608FB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041</w:t>
            </w:r>
            <w:r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E5B19" w14:textId="7A1796FB" w:rsidR="003A6C6C" w:rsidRPr="00B608FB" w:rsidRDefault="003A6C6C" w:rsidP="00F86E52">
            <w:pPr>
              <w:ind w:left="-57" w:right="-114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Метан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9AD04" w14:textId="77777777" w:rsidR="003A6C6C" w:rsidRPr="00B608FB" w:rsidRDefault="003A6C6C" w:rsidP="00B608F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08FB">
              <w:rPr>
                <w:rFonts w:ascii="Arial" w:hAnsi="Arial" w:cs="Arial"/>
                <w:sz w:val="12"/>
                <w:szCs w:val="12"/>
              </w:rPr>
              <w:t>0,072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F519C" w14:textId="18364094" w:rsidR="003A6C6C" w:rsidRPr="00B608FB" w:rsidRDefault="003A6C6C" w:rsidP="00B608F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2,5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AC1BD" w14:textId="77777777" w:rsidR="003A6C6C" w:rsidRPr="00B608FB" w:rsidRDefault="003A6C6C" w:rsidP="00B608F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608FB">
              <w:rPr>
                <w:rFonts w:ascii="Arial" w:hAnsi="Arial" w:cs="Arial"/>
                <w:sz w:val="12"/>
                <w:szCs w:val="12"/>
              </w:rPr>
              <w:t>0,280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73113" w14:textId="77777777" w:rsidR="003A6C6C" w:rsidRPr="00B608FB" w:rsidRDefault="003A6C6C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1,678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26F56" w14:textId="77777777" w:rsidR="003A6C6C" w:rsidRPr="0074369A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26523D" w:rsidRPr="00AD6E55" w14:paraId="37FC6414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F8900" w14:textId="77777777" w:rsidR="0026523D" w:rsidRPr="0026538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78E0F" w14:textId="77777777" w:rsidR="0026523D" w:rsidRPr="0026538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18CBE" w14:textId="77777777" w:rsidR="0026523D" w:rsidRPr="0026538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572D" w14:textId="77777777" w:rsidR="0026523D" w:rsidRPr="00265380" w:rsidRDefault="0026523D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A2074" w14:textId="77777777" w:rsidR="0026523D" w:rsidRPr="00265380" w:rsidRDefault="0026523D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BEA70" w14:textId="77777777" w:rsidR="0026523D" w:rsidRPr="00265380" w:rsidRDefault="0026523D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DC4E5" w14:textId="77777777" w:rsidR="0026523D" w:rsidRPr="0026538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768EC" w14:textId="77777777" w:rsidR="0026523D" w:rsidRPr="0026538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0F682" w14:textId="77777777" w:rsidR="0026523D" w:rsidRPr="0026538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DABB9" w14:textId="77777777" w:rsidR="0026523D" w:rsidRPr="0026538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1B186" w14:textId="77777777" w:rsidR="0026523D" w:rsidRPr="0026538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428F0" w14:textId="77777777" w:rsidR="0026523D" w:rsidRPr="0026538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34F0F" w14:textId="77777777" w:rsidR="0026523D" w:rsidRPr="0026538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CE46A" w14:textId="77777777" w:rsidR="0026523D" w:rsidRPr="0026538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39AFD" w14:textId="77777777" w:rsidR="0026523D" w:rsidRPr="00240A77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DA5A4" w14:textId="77777777" w:rsidR="0026523D" w:rsidRPr="00240A77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85439" w14:textId="77777777" w:rsidR="0026523D" w:rsidRPr="0026538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41221" w14:textId="77777777" w:rsidR="0026523D" w:rsidRPr="0026538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86CE8" w14:textId="77777777" w:rsidR="0026523D" w:rsidRPr="0026538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6CFDB" w14:textId="77777777" w:rsidR="0026523D" w:rsidRPr="0026538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0DAA7" w14:textId="77777777" w:rsidR="0026523D" w:rsidRPr="00265380" w:rsidRDefault="0026523D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10732" w14:textId="77777777" w:rsidR="0026523D" w:rsidRPr="00265380" w:rsidRDefault="0026523D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DCA6D" w14:textId="582092FB" w:rsidR="0026523D" w:rsidRPr="00B608FB" w:rsidRDefault="0033711C" w:rsidP="00B608FB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="0026523D" w:rsidRPr="00B608FB">
              <w:rPr>
                <w:rFonts w:ascii="Arial" w:hAnsi="Arial" w:cs="Arial"/>
                <w:color w:val="000000"/>
                <w:sz w:val="12"/>
                <w:szCs w:val="12"/>
              </w:rPr>
              <w:t>703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B9973" w14:textId="35144F19" w:rsidR="0026523D" w:rsidRPr="00B608FB" w:rsidRDefault="0026523D" w:rsidP="00D12B26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Бенз</w:t>
            </w:r>
            <w:proofErr w:type="spellEnd"/>
            <w:r w:rsidR="003100ED">
              <w:rPr>
                <w:rFonts w:ascii="Arial" w:hAnsi="Arial" w:cs="Arial"/>
                <w:color w:val="000000"/>
                <w:sz w:val="12"/>
                <w:szCs w:val="12"/>
              </w:rPr>
              <w:t>(</w:t>
            </w:r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а</w:t>
            </w:r>
            <w:r w:rsidR="003100ED">
              <w:rPr>
                <w:rFonts w:ascii="Arial" w:hAnsi="Arial" w:cs="Arial"/>
                <w:color w:val="000000"/>
                <w:sz w:val="12"/>
                <w:szCs w:val="12"/>
              </w:rPr>
              <w:t>)</w:t>
            </w:r>
            <w:proofErr w:type="spellStart"/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пирен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AD985" w14:textId="77777777" w:rsidR="0026523D" w:rsidRPr="00B608FB" w:rsidRDefault="0026523D" w:rsidP="00B608FB">
            <w:pPr>
              <w:ind w:left="-57" w:right="-57"/>
              <w:jc w:val="center"/>
              <w:rPr>
                <w:rFonts w:ascii="Arial" w:hAnsi="Arial" w:cs="Arial"/>
                <w:snapToGrid w:val="0"/>
                <w:sz w:val="12"/>
                <w:szCs w:val="12"/>
                <w:vertAlign w:val="superscript"/>
              </w:rPr>
            </w:pPr>
            <w:r w:rsidRPr="00B608FB">
              <w:rPr>
                <w:rFonts w:ascii="Arial" w:hAnsi="Arial" w:cs="Arial"/>
                <w:sz w:val="12"/>
                <w:szCs w:val="12"/>
              </w:rPr>
              <w:t>2,948*10</w:t>
            </w:r>
            <w:r w:rsidRPr="00B608FB">
              <w:rPr>
                <w:rFonts w:ascii="Arial" w:hAnsi="Arial" w:cs="Arial"/>
                <w:sz w:val="12"/>
                <w:szCs w:val="12"/>
                <w:vertAlign w:val="superscript"/>
              </w:rPr>
              <w:t>-7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7B02F" w14:textId="45F001B6" w:rsidR="0026523D" w:rsidRPr="00B608FB" w:rsidRDefault="00931CB4" w:rsidP="00B608FB">
            <w:pPr>
              <w:ind w:left="-57" w:right="-57"/>
              <w:jc w:val="center"/>
              <w:rPr>
                <w:rFonts w:ascii="PragmaticaCTT" w:hAnsi="PragmaticaCTT"/>
                <w:snapToGrid w:val="0"/>
                <w:sz w:val="12"/>
                <w:szCs w:val="12"/>
              </w:rPr>
            </w:pPr>
            <w:r>
              <w:rPr>
                <w:rFonts w:ascii="PragmaticaCTT" w:hAnsi="PragmaticaCTT"/>
                <w:snapToGrid w:val="0"/>
                <w:sz w:val="12"/>
                <w:szCs w:val="12"/>
              </w:rPr>
              <w:t>0,00001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EF85B" w14:textId="77777777" w:rsidR="0026523D" w:rsidRPr="00B608FB" w:rsidRDefault="0026523D" w:rsidP="00B608FB">
            <w:pPr>
              <w:ind w:left="-57" w:right="-57"/>
              <w:jc w:val="center"/>
              <w:rPr>
                <w:rFonts w:ascii="Arial" w:hAnsi="Arial" w:cs="Arial"/>
                <w:snapToGrid w:val="0"/>
                <w:sz w:val="12"/>
                <w:szCs w:val="12"/>
                <w:vertAlign w:val="superscript"/>
                <w:lang w:val="en-US"/>
              </w:rPr>
            </w:pPr>
            <w:r w:rsidRPr="00B608FB">
              <w:rPr>
                <w:rFonts w:ascii="Arial" w:hAnsi="Arial" w:cs="Arial"/>
                <w:sz w:val="12"/>
                <w:szCs w:val="12"/>
              </w:rPr>
              <w:t>1,146 *10</w:t>
            </w:r>
            <w:r w:rsidRPr="00B608FB">
              <w:rPr>
                <w:rFonts w:ascii="Arial" w:hAnsi="Arial" w:cs="Arial"/>
                <w:sz w:val="12"/>
                <w:szCs w:val="12"/>
                <w:vertAlign w:val="superscript"/>
              </w:rPr>
              <w:t>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A8983" w14:textId="77777777" w:rsidR="0026523D" w:rsidRPr="0026523D" w:rsidRDefault="0026523D" w:rsidP="00847ED8">
            <w:pPr>
              <w:ind w:left="-104" w:right="-108"/>
              <w:jc w:val="center"/>
              <w:rPr>
                <w:rFonts w:ascii="Arial" w:hAnsi="Arial" w:cs="Arial"/>
                <w:snapToGrid w:val="0"/>
                <w:sz w:val="12"/>
                <w:szCs w:val="12"/>
                <w:vertAlign w:val="superscript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</w:rPr>
              <w:t>7,296</w:t>
            </w:r>
            <w:r w:rsidRPr="0026523D">
              <w:rPr>
                <w:rFonts w:ascii="Arial" w:hAnsi="Arial" w:cs="Arial"/>
                <w:sz w:val="12"/>
                <w:szCs w:val="12"/>
              </w:rPr>
              <w:t xml:space="preserve"> *10</w:t>
            </w:r>
            <w:r w:rsidRPr="0026523D">
              <w:rPr>
                <w:rFonts w:ascii="Arial" w:hAnsi="Arial" w:cs="Arial"/>
                <w:sz w:val="12"/>
                <w:szCs w:val="12"/>
                <w:vertAlign w:val="superscript"/>
              </w:rPr>
              <w:t>-6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20E3" w14:textId="77777777" w:rsidR="0026523D" w:rsidRPr="0074369A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063AD8" w:rsidRPr="00AD6E55" w14:paraId="659F805C" w14:textId="77777777" w:rsidTr="009A722B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83545" w14:textId="77777777" w:rsidR="00063AD8" w:rsidRPr="00803082" w:rsidRDefault="00063AD8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Установка производства этилена ЭП-600</w:t>
            </w:r>
          </w:p>
          <w:p w14:paraId="32408863" w14:textId="77777777" w:rsidR="00063AD8" w:rsidRPr="00803082" w:rsidRDefault="00063AD8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 xml:space="preserve">    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CFC27" w14:textId="77777777" w:rsidR="00063AD8" w:rsidRPr="00803082" w:rsidRDefault="00063AD8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Печь</w:t>
            </w:r>
          </w:p>
          <w:p w14:paraId="1D225B3B" w14:textId="77777777" w:rsidR="00063AD8" w:rsidRPr="00803082" w:rsidRDefault="00063AD8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пиролиза</w:t>
            </w:r>
          </w:p>
          <w:p w14:paraId="4A12B209" w14:textId="77777777" w:rsidR="00063AD8" w:rsidRPr="00803082" w:rsidRDefault="00063AD8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ВА-00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6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-0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  <w:p w14:paraId="4A44E7AC" w14:textId="77777777" w:rsidR="00063AD8" w:rsidRPr="00803082" w:rsidRDefault="00063AD8" w:rsidP="0087785D">
            <w:pPr>
              <w:ind w:left="-113" w:right="-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(резервный режим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 xml:space="preserve">)  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89A9C" w14:textId="77777777" w:rsidR="00063AD8" w:rsidRPr="00803082" w:rsidRDefault="00063AD8" w:rsidP="0087785D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горелки</w:t>
            </w:r>
          </w:p>
          <w:p w14:paraId="3DD02671" w14:textId="77777777" w:rsidR="00063AD8" w:rsidRPr="00803082" w:rsidRDefault="00063AD8" w:rsidP="0087785D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03082">
              <w:rPr>
                <w:rFonts w:ascii="Arial" w:hAnsi="Arial" w:cs="Arial"/>
                <w:sz w:val="12"/>
                <w:szCs w:val="12"/>
              </w:rPr>
              <w:t>печи пиролиза</w:t>
            </w:r>
          </w:p>
          <w:p w14:paraId="755F99BC" w14:textId="77777777" w:rsidR="00063AD8" w:rsidRPr="00803082" w:rsidRDefault="00063AD8" w:rsidP="0087785D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9B595" w14:textId="77777777" w:rsidR="00063AD8" w:rsidRPr="0074369A" w:rsidRDefault="00063AD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36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811BB" w14:textId="77777777" w:rsidR="00063AD8" w:rsidRPr="0074369A" w:rsidRDefault="00063AD8" w:rsidP="0087785D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7680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D35D5" w14:textId="77777777" w:rsidR="00063AD8" w:rsidRPr="00803082" w:rsidRDefault="00063AD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Дымовая труба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712CF" w14:textId="77777777" w:rsidR="00063AD8" w:rsidRPr="0074369A" w:rsidRDefault="00063AD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94E4A" w14:textId="77777777" w:rsidR="00063AD8" w:rsidRPr="00B608FB" w:rsidRDefault="00063AD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5006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D447A" w14:textId="77777777" w:rsidR="00063AD8" w:rsidRPr="0074369A" w:rsidRDefault="00063AD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8BCC3" w14:textId="0F8FCCEC" w:rsidR="00063AD8" w:rsidRPr="0074369A" w:rsidRDefault="00063AD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063AD8"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  <w:t>60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E4068" w14:textId="36828EE7" w:rsidR="00063AD8" w:rsidRPr="0074369A" w:rsidRDefault="00063AD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063AD8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1,</w:t>
            </w:r>
            <w:r w:rsidRPr="00063AD8"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  <w:t>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9BF21" w14:textId="76407832" w:rsidR="00063AD8" w:rsidRPr="0074369A" w:rsidRDefault="00063AD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063AD8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9,3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63DA9" w14:textId="77777777" w:rsidR="00063AD8" w:rsidRPr="0074369A" w:rsidRDefault="00063AD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23,61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87316" w14:textId="77777777" w:rsidR="00063AD8" w:rsidRPr="0074369A" w:rsidRDefault="00063AD8" w:rsidP="003C5A7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180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3BBAF" w14:textId="77777777" w:rsidR="00063AD8" w:rsidRPr="00240A77" w:rsidRDefault="00063AD8" w:rsidP="00240A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240A77">
              <w:rPr>
                <w:rFonts w:ascii="Arial" w:hAnsi="Arial" w:cs="Arial"/>
                <w:color w:val="000000"/>
                <w:sz w:val="12"/>
                <w:szCs w:val="12"/>
              </w:rPr>
              <w:t>14197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3CDE3" w14:textId="77777777" w:rsidR="00063AD8" w:rsidRPr="00240A77" w:rsidRDefault="00063AD8" w:rsidP="00240A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240A77">
              <w:rPr>
                <w:rFonts w:ascii="Arial" w:hAnsi="Arial" w:cs="Arial"/>
                <w:color w:val="000000"/>
                <w:sz w:val="12"/>
                <w:szCs w:val="12"/>
              </w:rPr>
              <w:t>1163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E68D6" w14:textId="57178204" w:rsidR="00063AD8" w:rsidRPr="00265380" w:rsidRDefault="00063AD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8BEBF" w14:textId="3BE3B888" w:rsidR="00063AD8" w:rsidRPr="00265380" w:rsidRDefault="00063AD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A7988" w14:textId="2A2B1485" w:rsidR="00063AD8" w:rsidRPr="00265380" w:rsidRDefault="00063AD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52F93" w14:textId="51BF075C" w:rsidR="00063AD8" w:rsidRPr="00265380" w:rsidRDefault="00063AD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ED3B8" w14:textId="288A347B" w:rsidR="00063AD8" w:rsidRPr="00265380" w:rsidRDefault="00063AD8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D3852" w14:textId="590C2747" w:rsidR="00063AD8" w:rsidRPr="00265380" w:rsidRDefault="00063AD8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69302" w14:textId="55CF7312" w:rsidR="00063AD8" w:rsidRPr="00B608FB" w:rsidRDefault="00063AD8" w:rsidP="00847ED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301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278D0" w14:textId="77777777" w:rsidR="00063AD8" w:rsidRPr="00B608FB" w:rsidRDefault="00063AD8" w:rsidP="00847ED8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Азота диоксид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1892C" w14:textId="77777777" w:rsidR="00063AD8" w:rsidRPr="0026523D" w:rsidRDefault="00063AD8" w:rsidP="00847ED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523D">
              <w:rPr>
                <w:rFonts w:ascii="Arial" w:hAnsi="Arial" w:cs="Arial"/>
                <w:sz w:val="12"/>
                <w:szCs w:val="12"/>
              </w:rPr>
              <w:t>0,324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82D01" w14:textId="5168D5E3" w:rsidR="00063AD8" w:rsidRPr="0026523D" w:rsidRDefault="00063AD8" w:rsidP="00847ED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13,7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37F43" w14:textId="77777777" w:rsidR="00063AD8" w:rsidRPr="0026523D" w:rsidRDefault="00063AD8" w:rsidP="00847ED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523D">
              <w:rPr>
                <w:rFonts w:ascii="Arial" w:hAnsi="Arial" w:cs="Arial"/>
                <w:sz w:val="12"/>
                <w:szCs w:val="12"/>
              </w:rPr>
              <w:t>8,946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62FDE" w14:textId="234B9BCA" w:rsidR="00063AD8" w:rsidRPr="00B608FB" w:rsidRDefault="00063AD8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10,735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71B50" w14:textId="77777777" w:rsidR="00063AD8" w:rsidRPr="0074369A" w:rsidRDefault="00063AD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D6E0A" w:rsidRPr="00AD6E55" w14:paraId="672C72E7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C4162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51F05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3FB87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5357F" w14:textId="77777777" w:rsidR="004D6E0A" w:rsidRPr="00265380" w:rsidRDefault="004D6E0A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21F9A" w14:textId="77777777" w:rsidR="004D6E0A" w:rsidRPr="00265380" w:rsidRDefault="004D6E0A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34850" w14:textId="77777777" w:rsidR="004D6E0A" w:rsidRPr="00265380" w:rsidRDefault="004D6E0A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9F816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F215D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F9732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82BA8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FCBB7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6CC60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B4EBF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8F2DB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9885D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1123B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52EFB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85350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0EEEB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A7274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5B81E" w14:textId="77777777" w:rsidR="004D6E0A" w:rsidRPr="00265380" w:rsidRDefault="004D6E0A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5008E" w14:textId="77777777" w:rsidR="004D6E0A" w:rsidRPr="00265380" w:rsidRDefault="004D6E0A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477D" w14:textId="24F86003" w:rsidR="004D6E0A" w:rsidRPr="00B608FB" w:rsidRDefault="004D6E0A" w:rsidP="00847ED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304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A7992" w14:textId="77777777" w:rsidR="004D6E0A" w:rsidRPr="00B608FB" w:rsidRDefault="004D6E0A" w:rsidP="00847ED8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Азота 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6DD35" w14:textId="77777777" w:rsidR="004D6E0A" w:rsidRPr="0026523D" w:rsidRDefault="004D6E0A" w:rsidP="00847ED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523D">
              <w:rPr>
                <w:rFonts w:ascii="Arial" w:hAnsi="Arial" w:cs="Arial"/>
                <w:sz w:val="12"/>
                <w:szCs w:val="12"/>
              </w:rPr>
              <w:t>0,0526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12E2B" w14:textId="3DE2491F" w:rsidR="004D6E0A" w:rsidRPr="0026523D" w:rsidRDefault="004D6E0A" w:rsidP="00847ED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2,2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50177" w14:textId="77777777" w:rsidR="004D6E0A" w:rsidRPr="0026523D" w:rsidRDefault="004D6E0A" w:rsidP="00847ED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523D">
              <w:rPr>
                <w:rFonts w:ascii="Arial" w:hAnsi="Arial" w:cs="Arial"/>
                <w:sz w:val="12"/>
                <w:szCs w:val="12"/>
              </w:rPr>
              <w:t>1,454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5DD8A" w14:textId="26A4580C" w:rsidR="004D6E0A" w:rsidRPr="00B608FB" w:rsidRDefault="004D6E0A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1,745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0D085" w14:textId="77777777" w:rsidR="004D6E0A" w:rsidRPr="0074369A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D6E0A" w:rsidRPr="00AD6E55" w14:paraId="6BFCA29C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0FA09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4F73F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E0CC5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CB629" w14:textId="77777777" w:rsidR="004D6E0A" w:rsidRPr="00265380" w:rsidRDefault="004D6E0A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51F81" w14:textId="77777777" w:rsidR="004D6E0A" w:rsidRPr="00265380" w:rsidRDefault="004D6E0A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68530" w14:textId="77777777" w:rsidR="004D6E0A" w:rsidRPr="00265380" w:rsidRDefault="004D6E0A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03684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822A5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5F2B9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D9ACB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833AF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3CDE4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6D7B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AF6BA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81EE6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65BE2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FD088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FCCAB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B9F1B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38043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C5FAF" w14:textId="77777777" w:rsidR="004D6E0A" w:rsidRPr="00265380" w:rsidRDefault="004D6E0A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F9225" w14:textId="77777777" w:rsidR="004D6E0A" w:rsidRPr="00265380" w:rsidRDefault="004D6E0A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6598D" w14:textId="3264AAA8" w:rsidR="004D6E0A" w:rsidRPr="00B608FB" w:rsidRDefault="004D6E0A" w:rsidP="00847ED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337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65455" w14:textId="77777777" w:rsidR="004D6E0A" w:rsidRPr="00B608FB" w:rsidRDefault="004D6E0A" w:rsidP="00847ED8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Углерода 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E201D" w14:textId="77777777" w:rsidR="004D6E0A" w:rsidRPr="0026523D" w:rsidRDefault="004D6E0A" w:rsidP="00847ED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523D">
              <w:rPr>
                <w:rFonts w:ascii="Arial" w:hAnsi="Arial" w:cs="Arial"/>
                <w:sz w:val="12"/>
                <w:szCs w:val="12"/>
              </w:rPr>
              <w:t>0,152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2CD34" w14:textId="2D1BF411" w:rsidR="004D6E0A" w:rsidRPr="0026523D" w:rsidRDefault="004D6E0A" w:rsidP="00847ED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6,4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72779" w14:textId="77777777" w:rsidR="004D6E0A" w:rsidRPr="0026523D" w:rsidRDefault="004D6E0A" w:rsidP="00847ED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523D">
              <w:rPr>
                <w:rFonts w:ascii="Arial" w:hAnsi="Arial" w:cs="Arial"/>
                <w:sz w:val="12"/>
                <w:szCs w:val="12"/>
              </w:rPr>
              <w:t>4,193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20FCC" w14:textId="09D278AA" w:rsidR="004D6E0A" w:rsidRPr="00B608FB" w:rsidRDefault="004D6E0A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5,032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4B97B" w14:textId="77777777" w:rsidR="004D6E0A" w:rsidRPr="0074369A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3A6C6C" w:rsidRPr="00AD6E55" w14:paraId="5747C784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72F7C" w14:textId="77777777" w:rsidR="003A6C6C" w:rsidRPr="00265380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588C8" w14:textId="77777777" w:rsidR="003A6C6C" w:rsidRPr="00265380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D273D" w14:textId="77777777" w:rsidR="003A6C6C" w:rsidRPr="00265380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72D0C" w14:textId="77777777" w:rsidR="003A6C6C" w:rsidRPr="00265380" w:rsidRDefault="003A6C6C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7EFB1" w14:textId="77777777" w:rsidR="003A6C6C" w:rsidRPr="00265380" w:rsidRDefault="003A6C6C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313F8" w14:textId="77777777" w:rsidR="003A6C6C" w:rsidRPr="00265380" w:rsidRDefault="003A6C6C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1F38D" w14:textId="77777777" w:rsidR="003A6C6C" w:rsidRPr="00265380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935C5" w14:textId="77777777" w:rsidR="003A6C6C" w:rsidRPr="00265380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0C6B3" w14:textId="77777777" w:rsidR="003A6C6C" w:rsidRPr="00265380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36585" w14:textId="77777777" w:rsidR="003A6C6C" w:rsidRPr="00265380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A6466" w14:textId="77777777" w:rsidR="003A6C6C" w:rsidRPr="00265380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A8906" w14:textId="77777777" w:rsidR="003A6C6C" w:rsidRPr="00265380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7A190" w14:textId="77777777" w:rsidR="003A6C6C" w:rsidRPr="00265380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E1138" w14:textId="77777777" w:rsidR="003A6C6C" w:rsidRPr="00265380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74725" w14:textId="77777777" w:rsidR="003A6C6C" w:rsidRPr="00265380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119F5" w14:textId="77777777" w:rsidR="003A6C6C" w:rsidRPr="00265380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D725F" w14:textId="77777777" w:rsidR="003A6C6C" w:rsidRPr="00265380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959FD" w14:textId="77777777" w:rsidR="003A6C6C" w:rsidRPr="00265380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E1095" w14:textId="77777777" w:rsidR="003A6C6C" w:rsidRPr="00265380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EFD85" w14:textId="77777777" w:rsidR="003A6C6C" w:rsidRPr="00265380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0A58A" w14:textId="77777777" w:rsidR="003A6C6C" w:rsidRPr="00265380" w:rsidRDefault="003A6C6C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B913F" w14:textId="77777777" w:rsidR="003A6C6C" w:rsidRPr="00265380" w:rsidRDefault="003A6C6C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0103B" w14:textId="47A07137" w:rsidR="003A6C6C" w:rsidRPr="00B608FB" w:rsidRDefault="003A6C6C" w:rsidP="00847ED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041</w:t>
            </w:r>
            <w:r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B61F4" w14:textId="151DC183" w:rsidR="003A6C6C" w:rsidRPr="00B608FB" w:rsidRDefault="003A6C6C" w:rsidP="00F86E52">
            <w:pPr>
              <w:ind w:left="-57" w:right="-114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Метан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9A229" w14:textId="77777777" w:rsidR="003A6C6C" w:rsidRPr="0026523D" w:rsidRDefault="003A6C6C" w:rsidP="00847ED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523D">
              <w:rPr>
                <w:rFonts w:ascii="Arial" w:hAnsi="Arial" w:cs="Arial"/>
                <w:sz w:val="12"/>
                <w:szCs w:val="12"/>
              </w:rPr>
              <w:t>0,051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ED48A" w14:textId="246F06CB" w:rsidR="003A6C6C" w:rsidRPr="0026523D" w:rsidRDefault="003A6C6C" w:rsidP="00847ED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2,2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C7D36" w14:textId="77777777" w:rsidR="003A6C6C" w:rsidRPr="0026523D" w:rsidRDefault="003A6C6C" w:rsidP="00847ED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6523D">
              <w:rPr>
                <w:rFonts w:ascii="Arial" w:hAnsi="Arial" w:cs="Arial"/>
                <w:sz w:val="12"/>
                <w:szCs w:val="12"/>
              </w:rPr>
              <w:t>1,398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C5A9C" w14:textId="6A6BBCFD" w:rsidR="003A6C6C" w:rsidRPr="00B608FB" w:rsidRDefault="003A6C6C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1,678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CCBEA" w14:textId="77777777" w:rsidR="003A6C6C" w:rsidRPr="0074369A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D6E0A" w:rsidRPr="00AD6E55" w14:paraId="79FC198D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E084A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E9F4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C2535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C4DD9" w14:textId="77777777" w:rsidR="004D6E0A" w:rsidRPr="00265380" w:rsidRDefault="004D6E0A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377BE" w14:textId="77777777" w:rsidR="004D6E0A" w:rsidRPr="00265380" w:rsidRDefault="004D6E0A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57BE0" w14:textId="77777777" w:rsidR="004D6E0A" w:rsidRPr="00265380" w:rsidRDefault="004D6E0A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E47FE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CD2CA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F3811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6D637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4FE5A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EC4FE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83FAF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FD645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BE9AA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FD501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B74B0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83804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9AE26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AA039" w14:textId="77777777" w:rsidR="004D6E0A" w:rsidRPr="00265380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1A24B" w14:textId="77777777" w:rsidR="004D6E0A" w:rsidRPr="00265380" w:rsidRDefault="004D6E0A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BED30" w14:textId="77777777" w:rsidR="004D6E0A" w:rsidRPr="00265380" w:rsidRDefault="004D6E0A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73163" w14:textId="33B5FB47" w:rsidR="004D6E0A" w:rsidRPr="00B608FB" w:rsidRDefault="004D6E0A" w:rsidP="00847ED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703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E92D5" w14:textId="7F6BF82D" w:rsidR="004D6E0A" w:rsidRPr="00B608FB" w:rsidRDefault="004D6E0A" w:rsidP="00847ED8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Бенз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>(</w:t>
            </w:r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а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)</w:t>
            </w:r>
            <w:proofErr w:type="spellStart"/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пирен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3D67D" w14:textId="77777777" w:rsidR="004D6E0A" w:rsidRPr="0026523D" w:rsidRDefault="004D6E0A" w:rsidP="0026523D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  <w:vertAlign w:val="superscript"/>
              </w:rPr>
            </w:pPr>
            <w:r w:rsidRPr="0026523D">
              <w:rPr>
                <w:rFonts w:ascii="Arial" w:hAnsi="Arial" w:cs="Arial"/>
                <w:sz w:val="12"/>
                <w:szCs w:val="12"/>
              </w:rPr>
              <w:t>2,222*10</w:t>
            </w:r>
            <w:r w:rsidRPr="0026523D">
              <w:rPr>
                <w:rFonts w:ascii="Arial" w:hAnsi="Arial" w:cs="Arial"/>
                <w:sz w:val="12"/>
                <w:szCs w:val="12"/>
                <w:vertAlign w:val="superscript"/>
              </w:rPr>
              <w:t>-7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83C78" w14:textId="526472AF" w:rsidR="004D6E0A" w:rsidRPr="0026523D" w:rsidRDefault="004D6E0A" w:rsidP="00847ED8">
            <w:pPr>
              <w:jc w:val="center"/>
              <w:rPr>
                <w:rFonts w:ascii="PragmaticaCTT" w:hAnsi="PragmaticaCTT"/>
                <w:snapToGrid w:val="0"/>
                <w:sz w:val="12"/>
                <w:szCs w:val="12"/>
              </w:rPr>
            </w:pPr>
            <w:r>
              <w:rPr>
                <w:rFonts w:ascii="PragmaticaCTT" w:hAnsi="PragmaticaCTT"/>
                <w:snapToGrid w:val="0"/>
                <w:sz w:val="12"/>
                <w:szCs w:val="12"/>
              </w:rPr>
              <w:t>0,00001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4B73C" w14:textId="77777777" w:rsidR="004D6E0A" w:rsidRPr="0026523D" w:rsidRDefault="004D6E0A" w:rsidP="0026523D">
            <w:pPr>
              <w:ind w:left="-104" w:right="-108"/>
              <w:jc w:val="center"/>
              <w:rPr>
                <w:rFonts w:ascii="Arial" w:hAnsi="Arial" w:cs="Arial"/>
                <w:snapToGrid w:val="0"/>
                <w:sz w:val="12"/>
                <w:szCs w:val="12"/>
                <w:vertAlign w:val="superscript"/>
                <w:lang w:val="en-US"/>
              </w:rPr>
            </w:pPr>
            <w:r w:rsidRPr="0026523D">
              <w:rPr>
                <w:rFonts w:ascii="Arial" w:hAnsi="Arial" w:cs="Arial"/>
                <w:sz w:val="12"/>
                <w:szCs w:val="12"/>
              </w:rPr>
              <w:t>6,150 *10</w:t>
            </w:r>
            <w:r w:rsidRPr="0026523D">
              <w:rPr>
                <w:rFonts w:ascii="Arial" w:hAnsi="Arial" w:cs="Arial"/>
                <w:sz w:val="12"/>
                <w:szCs w:val="12"/>
                <w:vertAlign w:val="superscript"/>
              </w:rPr>
              <w:t>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66B83" w14:textId="423E2EB2" w:rsidR="004D6E0A" w:rsidRPr="00B608FB" w:rsidRDefault="004D6E0A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7,296</w:t>
            </w:r>
            <w:r w:rsidRPr="0026523D">
              <w:rPr>
                <w:rFonts w:ascii="Arial" w:hAnsi="Arial" w:cs="Arial"/>
                <w:sz w:val="12"/>
                <w:szCs w:val="12"/>
              </w:rPr>
              <w:t xml:space="preserve"> *10</w:t>
            </w:r>
            <w:r w:rsidRPr="0026523D">
              <w:rPr>
                <w:rFonts w:ascii="Arial" w:hAnsi="Arial" w:cs="Arial"/>
                <w:sz w:val="12"/>
                <w:szCs w:val="12"/>
                <w:vertAlign w:val="superscript"/>
              </w:rPr>
              <w:t>-6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75DF3" w14:textId="77777777" w:rsidR="004D6E0A" w:rsidRPr="0074369A" w:rsidRDefault="004D6E0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DB7B31" w:rsidRPr="00AD6E55" w14:paraId="28BB811A" w14:textId="77777777" w:rsidTr="009A722B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D342D" w14:textId="77777777" w:rsidR="00DB7B31" w:rsidRPr="00FA2A68" w:rsidRDefault="00DB7B31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FA2A68">
              <w:rPr>
                <w:rFonts w:ascii="Arial" w:hAnsi="Arial" w:cs="Arial"/>
                <w:color w:val="000000"/>
                <w:sz w:val="12"/>
                <w:szCs w:val="12"/>
              </w:rPr>
              <w:t>Установка производства этилена ЭП-600</w:t>
            </w:r>
          </w:p>
          <w:p w14:paraId="1377893A" w14:textId="77777777" w:rsidR="00DB7B31" w:rsidRPr="00FA2A68" w:rsidRDefault="00DB7B31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FA2A68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 xml:space="preserve">    </w:t>
            </w:r>
            <w:r w:rsidRPr="00FA2A68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8389B" w14:textId="77777777" w:rsidR="00DB7B31" w:rsidRPr="00FA2A68" w:rsidRDefault="00DB7B31" w:rsidP="008F3A7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FA2A68">
              <w:rPr>
                <w:rFonts w:ascii="Arial" w:hAnsi="Arial" w:cs="Arial"/>
                <w:color w:val="000000"/>
                <w:sz w:val="12"/>
                <w:szCs w:val="12"/>
              </w:rPr>
              <w:t>Установка произво</w:t>
            </w:r>
            <w:r w:rsidRPr="00FA2A68">
              <w:rPr>
                <w:rFonts w:ascii="Arial" w:hAnsi="Arial" w:cs="Arial"/>
                <w:color w:val="000000"/>
                <w:sz w:val="12"/>
                <w:szCs w:val="12"/>
              </w:rPr>
              <w:t>д</w:t>
            </w:r>
            <w:r w:rsidRPr="00FA2A68">
              <w:rPr>
                <w:rFonts w:ascii="Arial" w:hAnsi="Arial" w:cs="Arial"/>
                <w:color w:val="000000"/>
                <w:sz w:val="12"/>
                <w:szCs w:val="12"/>
              </w:rPr>
              <w:t>ства этилена ЭП-600</w:t>
            </w:r>
          </w:p>
          <w:p w14:paraId="61007789" w14:textId="77777777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6ABE4" w14:textId="77777777" w:rsidR="00DB7B31" w:rsidRDefault="00DB7B31" w:rsidP="008F3A78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Циклон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декоксования</w:t>
            </w:r>
            <w:proofErr w:type="spellEnd"/>
          </w:p>
          <w:p w14:paraId="372D43F6" w14:textId="77777777" w:rsidR="00DB7B31" w:rsidRPr="008F3A78" w:rsidRDefault="00DB7B31" w:rsidP="008F3A78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FK</w:t>
            </w:r>
            <w:r w:rsidRPr="008F3A78">
              <w:rPr>
                <w:rFonts w:ascii="Arial" w:hAnsi="Arial" w:cs="Arial"/>
                <w:color w:val="000000"/>
                <w:sz w:val="12"/>
                <w:szCs w:val="12"/>
              </w:rPr>
              <w:t>011-01</w: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A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/В</w:t>
            </w:r>
          </w:p>
          <w:p w14:paraId="5E95110D" w14:textId="77777777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C1404" w14:textId="77777777" w:rsidR="00DB7B31" w:rsidRPr="00FA2A68" w:rsidRDefault="00DB7B31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88D56" w14:textId="77777777" w:rsidR="00DB7B31" w:rsidRPr="00FA2A68" w:rsidRDefault="00DB7B31" w:rsidP="008F3A78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1080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2D257" w14:textId="77777777" w:rsidR="00DB7B31" w:rsidRPr="008F3A78" w:rsidRDefault="00DB7B31" w:rsidP="008F3A78">
            <w:pPr>
              <w:ind w:right="-18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Труба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декоксования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32FE" w14:textId="77777777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CF684" w14:textId="77777777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5007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A014A" w14:textId="77777777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05DD5" w14:textId="2CE1B6D1" w:rsidR="00DB7B31" w:rsidRPr="00A74F87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 w:rsidRPr="00A74F87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55</w:t>
            </w:r>
            <w:r w:rsidR="00A74F87" w:rsidRPr="00A74F87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,6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C8813" w14:textId="529E7076" w:rsidR="00DB7B31" w:rsidRPr="00A74F87" w:rsidRDefault="00DB7B31" w:rsidP="00A74F8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 w:rsidRPr="00A74F87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0,</w:t>
            </w:r>
            <w:r w:rsidR="00A74F87" w:rsidRPr="00A74F87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91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169F" w14:textId="70387E74" w:rsidR="00DB7B31" w:rsidRPr="00A74F87" w:rsidRDefault="00A74F87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 w:rsidRPr="00A74F87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34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9A3CF" w14:textId="371C0943" w:rsidR="00DB7B31" w:rsidRPr="00A74F87" w:rsidRDefault="00A74F87" w:rsidP="002E1F58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</w:pPr>
            <w:r w:rsidRPr="00A74F87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9,44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E1211" w14:textId="77777777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366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7F629" w14:textId="77777777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14187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B5086" w14:textId="77777777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1173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CDF0D" w14:textId="3B71499C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5BC4F" w14:textId="0421B686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5DA38" w14:textId="1C63E5C9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18709" w14:textId="3F72FEDA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6454E" w14:textId="39A7B8D4" w:rsidR="00DB7B31" w:rsidRPr="00FA2A68" w:rsidRDefault="00DB7B31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D7D82" w14:textId="726A695D" w:rsidR="00DB7B31" w:rsidRPr="00FA2A68" w:rsidRDefault="00DB7B31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4923C" w14:textId="71746C5C" w:rsidR="00DB7B31" w:rsidRPr="00FA2A68" w:rsidRDefault="00DB7B31" w:rsidP="00B608FB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0328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ADD28" w14:textId="77777777" w:rsidR="00DB7B31" w:rsidRPr="00FA2A68" w:rsidRDefault="00DB7B31" w:rsidP="00D12B26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Углерод (Сажа)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33B99" w14:textId="77777777" w:rsidR="00DB7B31" w:rsidRPr="00B608FB" w:rsidRDefault="00DB7B31" w:rsidP="00B608F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21DEB" w14:textId="6331ECA3" w:rsidR="00DB7B31" w:rsidRPr="00B608FB" w:rsidRDefault="00DB7B31" w:rsidP="00B608FB">
            <w:pPr>
              <w:ind w:left="-57" w:right="-57"/>
              <w:jc w:val="center"/>
              <w:rPr>
                <w:rFonts w:ascii="PragmaticaCTT" w:hAnsi="PragmaticaCTT"/>
                <w:snapToGrid w:val="0"/>
                <w:sz w:val="12"/>
                <w:szCs w:val="12"/>
              </w:rPr>
            </w:pPr>
            <w:r>
              <w:rPr>
                <w:rFonts w:ascii="PragmaticaCTT" w:hAnsi="PragmaticaCTT"/>
                <w:snapToGrid w:val="0"/>
                <w:sz w:val="12"/>
                <w:szCs w:val="12"/>
              </w:rPr>
              <w:t>31,7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2A933" w14:textId="77777777" w:rsidR="00DB7B31" w:rsidRPr="00B608FB" w:rsidRDefault="00DB7B31" w:rsidP="00B608F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1,84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1C180" w14:textId="77777777" w:rsidR="00DB7B31" w:rsidRPr="00B608FB" w:rsidRDefault="00DB7B31" w:rsidP="00571BE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1,84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91947" w14:textId="77777777" w:rsidR="00DB7B31" w:rsidRPr="0074369A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26523D" w:rsidRPr="00AD6E55" w14:paraId="2BE54750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480C9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D7DA8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A5952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1569D" w14:textId="77777777" w:rsidR="0026523D" w:rsidRPr="00FA2A68" w:rsidRDefault="0026523D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484DF" w14:textId="77777777" w:rsidR="0026523D" w:rsidRPr="00FA2A68" w:rsidRDefault="0026523D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A55EC" w14:textId="77777777" w:rsidR="0026523D" w:rsidRPr="00FA2A68" w:rsidRDefault="0026523D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F22C4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57F7D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8A06B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F2A0D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CEDE5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F345F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8F39B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66C02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A5562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A3D1C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30F7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E4CBF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30D21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BB1B5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D5D5F" w14:textId="77777777" w:rsidR="0026523D" w:rsidRPr="00FA2A68" w:rsidRDefault="0026523D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3DF93" w14:textId="77777777" w:rsidR="0026523D" w:rsidRPr="00FA2A68" w:rsidRDefault="0026523D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4F0FA" w14:textId="180C4F24" w:rsidR="0026523D" w:rsidRPr="00FA2A68" w:rsidRDefault="0033711C" w:rsidP="00B608FB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="0026523D">
              <w:rPr>
                <w:rFonts w:ascii="Arial" w:hAnsi="Arial" w:cs="Arial"/>
                <w:color w:val="000000"/>
                <w:sz w:val="12"/>
                <w:szCs w:val="12"/>
              </w:rPr>
              <w:t>337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D9A35" w14:textId="77777777" w:rsidR="0026523D" w:rsidRPr="00FA2A68" w:rsidRDefault="0026523D" w:rsidP="00D12B26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Углерода 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1D8F8" w14:textId="77777777" w:rsidR="0026523D" w:rsidRPr="00B608FB" w:rsidRDefault="0026523D" w:rsidP="00B608F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D6347" w14:textId="0D501FFB" w:rsidR="0026523D" w:rsidRPr="00B608FB" w:rsidRDefault="00D40F83" w:rsidP="00B608FB">
            <w:pPr>
              <w:ind w:left="-57" w:right="-57"/>
              <w:jc w:val="center"/>
              <w:rPr>
                <w:rFonts w:ascii="PragmaticaCTT" w:hAnsi="PragmaticaCTT"/>
                <w:snapToGrid w:val="0"/>
                <w:sz w:val="12"/>
                <w:szCs w:val="12"/>
              </w:rPr>
            </w:pPr>
            <w:r>
              <w:rPr>
                <w:rFonts w:ascii="PragmaticaCTT" w:hAnsi="PragmaticaCTT"/>
                <w:snapToGrid w:val="0"/>
                <w:sz w:val="12"/>
                <w:szCs w:val="12"/>
              </w:rPr>
              <w:t>854,8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69C0C" w14:textId="77777777" w:rsidR="0026523D" w:rsidRPr="00B608FB" w:rsidRDefault="0026523D" w:rsidP="00B608F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73,5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D3894" w14:textId="77777777" w:rsidR="0026523D" w:rsidRPr="00B608FB" w:rsidRDefault="0026523D" w:rsidP="00571BE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73,5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02C6E" w14:textId="77777777" w:rsidR="0026523D" w:rsidRPr="0074369A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DB7B31" w:rsidRPr="00AD6E55" w14:paraId="63627F55" w14:textId="77777777" w:rsidTr="009A722B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D8941" w14:textId="77777777" w:rsidR="00DB7B31" w:rsidRPr="00FA2A68" w:rsidRDefault="00DB7B31" w:rsidP="00D4209E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FA2A68">
              <w:rPr>
                <w:rFonts w:ascii="Arial" w:hAnsi="Arial" w:cs="Arial"/>
                <w:color w:val="000000"/>
                <w:sz w:val="12"/>
                <w:szCs w:val="12"/>
              </w:rPr>
              <w:t>Устано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вка производства этилена ЭП-600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73723" w14:textId="77777777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Реактор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гидродеалк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и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лирования</w:t>
            </w:r>
            <w:proofErr w:type="spellEnd"/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B2038" w14:textId="46328002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Нагреватель сырья ВА</w: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0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60-01/02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FCA66" w14:textId="77777777" w:rsidR="00DB7B31" w:rsidRPr="00FA2A68" w:rsidRDefault="00DB7B31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4A4E3" w14:textId="77777777" w:rsidR="00DB7B31" w:rsidRPr="00FA2A68" w:rsidRDefault="00DB7B31" w:rsidP="001A0EBF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8760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67FCA" w14:textId="77777777" w:rsidR="00DB7B31" w:rsidRPr="00FA2A68" w:rsidRDefault="00DB7B31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Дымовая труба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154CD" w14:textId="77777777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F364E" w14:textId="77777777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5008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33584" w14:textId="77777777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8C100" w14:textId="63F82B77" w:rsidR="00DB7B31" w:rsidRPr="00A74F87" w:rsidRDefault="00063AD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 w:rsidRPr="00A74F87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50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0F1BE" w14:textId="486886F5" w:rsidR="00DB7B31" w:rsidRPr="00A74F87" w:rsidRDefault="00A74F87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 w:rsidRPr="00A74F87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0,99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6F092" w14:textId="6A6382F6" w:rsidR="00DB7B31" w:rsidRPr="00A74F87" w:rsidRDefault="00A74F87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 w:rsidRPr="00A74F87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6,8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7F61E" w14:textId="150CF362" w:rsidR="00DB7B31" w:rsidRPr="00A74F87" w:rsidRDefault="00A74F87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 w:rsidRPr="00A74F87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1,78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9B816" w14:textId="77777777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518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80001" w14:textId="77777777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14681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5024E" w14:textId="77777777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1059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618F1" w14:textId="636E307B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7AEA3" w14:textId="1546C809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3A24C" w14:textId="5774C394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5F37B" w14:textId="357FFB74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AA687" w14:textId="09DE6032" w:rsidR="00DB7B31" w:rsidRPr="00FA2A68" w:rsidRDefault="00DB7B31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351A6" w14:textId="331D037B" w:rsidR="00DB7B31" w:rsidRPr="00FA2A68" w:rsidRDefault="00DB7B31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02785" w14:textId="3EE69D9C" w:rsidR="00DB7B31" w:rsidRPr="00803082" w:rsidRDefault="00DB7B31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301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8E778" w14:textId="77777777" w:rsidR="00DB7B31" w:rsidRPr="00803082" w:rsidRDefault="00DB7B31" w:rsidP="0087785D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Азота диоксид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4AB60" w14:textId="77777777" w:rsidR="00DB7B31" w:rsidRPr="00B608FB" w:rsidRDefault="00DB7B31" w:rsidP="00FD2E6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0,119928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F7856" w14:textId="04524BB0" w:rsidR="00DB7B31" w:rsidRPr="00B608FB" w:rsidRDefault="00DB7B31" w:rsidP="00B608FB">
            <w:pPr>
              <w:ind w:left="-57" w:right="-57"/>
              <w:jc w:val="center"/>
              <w:rPr>
                <w:rFonts w:ascii="PragmaticaCTT" w:hAnsi="PragmaticaCTT"/>
                <w:snapToGrid w:val="0"/>
                <w:sz w:val="12"/>
                <w:szCs w:val="12"/>
              </w:rPr>
            </w:pPr>
            <w:r>
              <w:rPr>
                <w:rFonts w:ascii="PragmaticaCTT" w:hAnsi="PragmaticaCTT"/>
                <w:snapToGrid w:val="0"/>
                <w:sz w:val="12"/>
                <w:szCs w:val="12"/>
              </w:rPr>
              <w:t>22,8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85BD3" w14:textId="77777777" w:rsidR="00DB7B31" w:rsidRPr="00B608FB" w:rsidRDefault="00DB7B31" w:rsidP="00EC641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3,782806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78CA9" w14:textId="77777777" w:rsidR="00DB7B31" w:rsidRPr="00B608FB" w:rsidRDefault="00DB7B31" w:rsidP="00FD2E6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3,782806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C1585" w14:textId="77777777" w:rsidR="00DB7B31" w:rsidRPr="0074369A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D2E68" w:rsidRPr="00AD6E55" w14:paraId="68A91DF2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BCEEC" w14:textId="77777777" w:rsidR="00FD2E68" w:rsidRPr="00FA2A68" w:rsidRDefault="00FD2E6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E14EB" w14:textId="77777777" w:rsidR="00FD2E68" w:rsidRPr="00FA2A68" w:rsidRDefault="00FD2E6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54567" w14:textId="77777777" w:rsidR="00FD2E68" w:rsidRPr="00FA2A68" w:rsidRDefault="00FD2E6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44593" w14:textId="77777777" w:rsidR="00FD2E68" w:rsidRPr="00FA2A68" w:rsidRDefault="00FD2E68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E0B57" w14:textId="77777777" w:rsidR="00FD2E68" w:rsidRPr="00FA2A68" w:rsidRDefault="00FD2E68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5FB06" w14:textId="77777777" w:rsidR="00FD2E68" w:rsidRPr="00FA2A68" w:rsidRDefault="00FD2E68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BD6BE" w14:textId="77777777" w:rsidR="00FD2E68" w:rsidRPr="00FA2A68" w:rsidRDefault="00FD2E6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A0E63" w14:textId="77777777" w:rsidR="00FD2E68" w:rsidRPr="00FA2A68" w:rsidRDefault="00FD2E6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6E439" w14:textId="77777777" w:rsidR="00FD2E68" w:rsidRPr="00FA2A68" w:rsidRDefault="00FD2E6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E4D00" w14:textId="77777777" w:rsidR="00FD2E68" w:rsidRPr="00FA2A68" w:rsidRDefault="00FD2E6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CE13B" w14:textId="77777777" w:rsidR="00FD2E68" w:rsidRPr="00FA2A68" w:rsidRDefault="00FD2E6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93B05" w14:textId="77777777" w:rsidR="00FD2E68" w:rsidRPr="00FA2A68" w:rsidRDefault="00FD2E6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A1D8F" w14:textId="77777777" w:rsidR="00FD2E68" w:rsidRPr="00FA2A68" w:rsidRDefault="00FD2E6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CE29F" w14:textId="77777777" w:rsidR="00FD2E68" w:rsidRPr="00FA2A68" w:rsidRDefault="00FD2E6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EC85B" w14:textId="77777777" w:rsidR="00FD2E68" w:rsidRPr="00FA2A68" w:rsidRDefault="00FD2E6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8EF52" w14:textId="77777777" w:rsidR="00FD2E68" w:rsidRPr="00FA2A68" w:rsidRDefault="00FD2E6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219B1" w14:textId="77777777" w:rsidR="00FD2E68" w:rsidRPr="00FA2A68" w:rsidRDefault="00FD2E6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093B5" w14:textId="77777777" w:rsidR="00FD2E68" w:rsidRPr="00FA2A68" w:rsidRDefault="00FD2E6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F82FD" w14:textId="77777777" w:rsidR="00FD2E68" w:rsidRPr="00FA2A68" w:rsidRDefault="00FD2E6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0DD88" w14:textId="77777777" w:rsidR="00FD2E68" w:rsidRPr="00FA2A68" w:rsidRDefault="00FD2E6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F7808" w14:textId="77777777" w:rsidR="00FD2E68" w:rsidRPr="00FA2A68" w:rsidRDefault="00FD2E68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CABA3" w14:textId="77777777" w:rsidR="00FD2E68" w:rsidRPr="00FA2A68" w:rsidRDefault="00FD2E68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17929" w14:textId="6B98F3C6" w:rsidR="00FD2E68" w:rsidRPr="00803082" w:rsidRDefault="0033711C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="00FD2E68" w:rsidRPr="00803082">
              <w:rPr>
                <w:rFonts w:ascii="Arial" w:hAnsi="Arial" w:cs="Arial"/>
                <w:color w:val="000000"/>
                <w:sz w:val="12"/>
                <w:szCs w:val="12"/>
              </w:rPr>
              <w:t>304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1F7C7" w14:textId="77777777" w:rsidR="00FD2E68" w:rsidRPr="00803082" w:rsidRDefault="00FD2E68" w:rsidP="0087785D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Азота 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B7DFC" w14:textId="77777777" w:rsidR="00FD2E68" w:rsidRPr="00B608FB" w:rsidRDefault="00FD2E68" w:rsidP="00FD2E6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0,0194922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D0D94" w14:textId="642E4107" w:rsidR="00FD2E68" w:rsidRPr="00B608FB" w:rsidRDefault="00D40F83" w:rsidP="00FD2E68">
            <w:pPr>
              <w:ind w:left="-57" w:right="-57"/>
              <w:jc w:val="center"/>
              <w:rPr>
                <w:rFonts w:ascii="PragmaticaCTT" w:hAnsi="PragmaticaCTT"/>
                <w:snapToGrid w:val="0"/>
                <w:sz w:val="12"/>
                <w:szCs w:val="12"/>
              </w:rPr>
            </w:pPr>
            <w:r>
              <w:rPr>
                <w:rFonts w:ascii="PragmaticaCTT" w:hAnsi="PragmaticaCTT"/>
                <w:snapToGrid w:val="0"/>
                <w:sz w:val="12"/>
                <w:szCs w:val="12"/>
              </w:rPr>
              <w:t>3,7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EC938" w14:textId="77777777" w:rsidR="00FD2E68" w:rsidRPr="00B608FB" w:rsidRDefault="00FD2E68" w:rsidP="00FD2E6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0,614706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A5D1C" w14:textId="77777777" w:rsidR="00FD2E68" w:rsidRPr="00B608FB" w:rsidRDefault="00FD2E68" w:rsidP="00FD2E6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0,614706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2C700" w14:textId="77777777" w:rsidR="00FD2E68" w:rsidRPr="0074369A" w:rsidRDefault="00FD2E6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EC6411" w:rsidRPr="00AD6E55" w14:paraId="6F4C54E6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EA9AD" w14:textId="77777777" w:rsidR="00EC6411" w:rsidRPr="00FA2A68" w:rsidRDefault="00EC641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026BD" w14:textId="77777777" w:rsidR="00EC6411" w:rsidRPr="00FA2A68" w:rsidRDefault="00EC641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B1925" w14:textId="77777777" w:rsidR="00EC6411" w:rsidRPr="00FA2A68" w:rsidRDefault="00EC641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07D46" w14:textId="77777777" w:rsidR="00EC6411" w:rsidRPr="00FA2A68" w:rsidRDefault="00EC6411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2E8A8" w14:textId="77777777" w:rsidR="00EC6411" w:rsidRPr="00FA2A68" w:rsidRDefault="00EC6411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4432F" w14:textId="77777777" w:rsidR="00EC6411" w:rsidRPr="00FA2A68" w:rsidRDefault="00EC6411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226DD" w14:textId="77777777" w:rsidR="00EC6411" w:rsidRPr="00FA2A68" w:rsidRDefault="00EC641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99605" w14:textId="77777777" w:rsidR="00EC6411" w:rsidRPr="00FA2A68" w:rsidRDefault="00EC641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D1E53" w14:textId="77777777" w:rsidR="00EC6411" w:rsidRPr="00FA2A68" w:rsidRDefault="00EC641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14532" w14:textId="77777777" w:rsidR="00EC6411" w:rsidRPr="00FA2A68" w:rsidRDefault="00EC641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87080" w14:textId="77777777" w:rsidR="00EC6411" w:rsidRPr="00FA2A68" w:rsidRDefault="00EC641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0901B" w14:textId="77777777" w:rsidR="00EC6411" w:rsidRPr="00FA2A68" w:rsidRDefault="00EC641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518BA" w14:textId="77777777" w:rsidR="00EC6411" w:rsidRPr="00FA2A68" w:rsidRDefault="00EC641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264E6" w14:textId="77777777" w:rsidR="00EC6411" w:rsidRPr="00FA2A68" w:rsidRDefault="00EC641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5A76C" w14:textId="77777777" w:rsidR="00EC6411" w:rsidRPr="00FA2A68" w:rsidRDefault="00EC641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481DE" w14:textId="77777777" w:rsidR="00EC6411" w:rsidRPr="00FA2A68" w:rsidRDefault="00EC641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72538" w14:textId="77777777" w:rsidR="00EC6411" w:rsidRPr="00FA2A68" w:rsidRDefault="00EC641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BD40C" w14:textId="77777777" w:rsidR="00EC6411" w:rsidRPr="00FA2A68" w:rsidRDefault="00EC641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2B031" w14:textId="77777777" w:rsidR="00EC6411" w:rsidRPr="00FA2A68" w:rsidRDefault="00EC641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2DDA" w14:textId="77777777" w:rsidR="00EC6411" w:rsidRPr="00FA2A68" w:rsidRDefault="00EC641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1ED2C" w14:textId="77777777" w:rsidR="00EC6411" w:rsidRPr="00FA2A68" w:rsidRDefault="00EC6411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476E6" w14:textId="77777777" w:rsidR="00EC6411" w:rsidRPr="00FA2A68" w:rsidRDefault="00EC6411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1F4BA" w14:textId="5F9071E5" w:rsidR="00EC6411" w:rsidRPr="00803082" w:rsidRDefault="0033711C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="00EC6411" w:rsidRPr="00803082">
              <w:rPr>
                <w:rFonts w:ascii="Arial" w:hAnsi="Arial" w:cs="Arial"/>
                <w:color w:val="000000"/>
                <w:sz w:val="12"/>
                <w:szCs w:val="12"/>
              </w:rPr>
              <w:t>337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64CA0" w14:textId="77777777" w:rsidR="00EC6411" w:rsidRPr="00803082" w:rsidRDefault="00EC6411" w:rsidP="0087785D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Углерода 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673C9" w14:textId="77777777" w:rsidR="00EC6411" w:rsidRPr="00B608FB" w:rsidRDefault="00EC6411" w:rsidP="00EC641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0,0749</w:t>
            </w:r>
            <w:r w:rsidR="00FD2E6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4C1CE" w14:textId="5D819C2F" w:rsidR="00EC6411" w:rsidRPr="00B608FB" w:rsidRDefault="00D40F83" w:rsidP="00B608FB">
            <w:pPr>
              <w:ind w:left="-57" w:right="-57"/>
              <w:jc w:val="center"/>
              <w:rPr>
                <w:rFonts w:ascii="PragmaticaCTT" w:hAnsi="PragmaticaCTT"/>
                <w:snapToGrid w:val="0"/>
                <w:sz w:val="12"/>
                <w:szCs w:val="12"/>
              </w:rPr>
            </w:pPr>
            <w:r>
              <w:rPr>
                <w:rFonts w:ascii="PragmaticaCTT" w:hAnsi="PragmaticaCTT"/>
                <w:snapToGrid w:val="0"/>
                <w:sz w:val="12"/>
                <w:szCs w:val="12"/>
              </w:rPr>
              <w:t>14,3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BE93B" w14:textId="77777777" w:rsidR="00EC6411" w:rsidRPr="00B608FB" w:rsidRDefault="00EC6411" w:rsidP="00EC641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2,364</w:t>
            </w:r>
            <w:r w:rsidR="00282A86">
              <w:rPr>
                <w:rFonts w:ascii="Arial" w:hAnsi="Arial" w:cs="Arial"/>
                <w:sz w:val="12"/>
                <w:szCs w:val="12"/>
              </w:rPr>
              <w:t>253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F5DC5" w14:textId="77777777" w:rsidR="00EC6411" w:rsidRPr="00B608FB" w:rsidRDefault="00EC6411" w:rsidP="00FD2E6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2,364</w:t>
            </w:r>
            <w:r w:rsidR="00282A86">
              <w:rPr>
                <w:rFonts w:ascii="Arial" w:hAnsi="Arial" w:cs="Arial"/>
                <w:sz w:val="12"/>
                <w:szCs w:val="12"/>
              </w:rPr>
              <w:t>253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D002B" w14:textId="77777777" w:rsidR="00EC6411" w:rsidRPr="0074369A" w:rsidRDefault="00EC641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EC6411" w:rsidRPr="00AD6E55" w14:paraId="398EB4F4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1EF3E" w14:textId="77777777" w:rsidR="00EC6411" w:rsidRPr="00FA2A68" w:rsidRDefault="00EC641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408BE" w14:textId="77777777" w:rsidR="00EC6411" w:rsidRPr="00FA2A68" w:rsidRDefault="00EC641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05E73" w14:textId="77777777" w:rsidR="00EC6411" w:rsidRPr="00FA2A68" w:rsidRDefault="00EC641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464AE" w14:textId="77777777" w:rsidR="00EC6411" w:rsidRPr="00FA2A68" w:rsidRDefault="00EC6411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72746" w14:textId="77777777" w:rsidR="00EC6411" w:rsidRPr="00FA2A68" w:rsidRDefault="00EC6411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A8DE2" w14:textId="77777777" w:rsidR="00EC6411" w:rsidRPr="00FA2A68" w:rsidRDefault="00EC6411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1EEB2" w14:textId="77777777" w:rsidR="00EC6411" w:rsidRPr="00FA2A68" w:rsidRDefault="00EC641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EE31A" w14:textId="77777777" w:rsidR="00EC6411" w:rsidRPr="00FA2A68" w:rsidRDefault="00EC641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B3E61" w14:textId="77777777" w:rsidR="00EC6411" w:rsidRPr="00FA2A68" w:rsidRDefault="00EC641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4D23A" w14:textId="77777777" w:rsidR="00EC6411" w:rsidRPr="00FA2A68" w:rsidRDefault="00EC641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1BD62" w14:textId="77777777" w:rsidR="00EC6411" w:rsidRPr="00FA2A68" w:rsidRDefault="00EC641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B28EE" w14:textId="77777777" w:rsidR="00EC6411" w:rsidRPr="00FA2A68" w:rsidRDefault="00EC641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DDB25" w14:textId="77777777" w:rsidR="00EC6411" w:rsidRPr="00FA2A68" w:rsidRDefault="00EC641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D0C7B" w14:textId="77777777" w:rsidR="00EC6411" w:rsidRPr="00FA2A68" w:rsidRDefault="00EC641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4B636" w14:textId="77777777" w:rsidR="00EC6411" w:rsidRPr="00FA2A68" w:rsidRDefault="00EC641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EDBD5" w14:textId="77777777" w:rsidR="00EC6411" w:rsidRPr="00FA2A68" w:rsidRDefault="00EC641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44649" w14:textId="77777777" w:rsidR="00EC6411" w:rsidRPr="00FA2A68" w:rsidRDefault="00EC641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92912" w14:textId="77777777" w:rsidR="00EC6411" w:rsidRPr="00FA2A68" w:rsidRDefault="00EC641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98D7B" w14:textId="77777777" w:rsidR="00EC6411" w:rsidRPr="00FA2A68" w:rsidRDefault="00EC641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5578F" w14:textId="77777777" w:rsidR="00EC6411" w:rsidRPr="00FA2A68" w:rsidRDefault="00EC641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D0BC6" w14:textId="77777777" w:rsidR="00EC6411" w:rsidRPr="00FA2A68" w:rsidRDefault="00EC6411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98A77" w14:textId="77777777" w:rsidR="00EC6411" w:rsidRPr="00FA2A68" w:rsidRDefault="00EC6411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1C169" w14:textId="32F6D976" w:rsidR="00EC6411" w:rsidRPr="00FA2A68" w:rsidRDefault="0033711C" w:rsidP="00B608FB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="00EC6411">
              <w:rPr>
                <w:rFonts w:ascii="Arial" w:hAnsi="Arial" w:cs="Arial"/>
                <w:color w:val="000000"/>
                <w:sz w:val="12"/>
                <w:szCs w:val="12"/>
              </w:rPr>
              <w:t>703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5AC3E" w14:textId="77777777" w:rsidR="00EC6411" w:rsidRPr="00130291" w:rsidRDefault="00EC6411" w:rsidP="00D12B26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Бенз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>(а)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пирен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D8ADD" w14:textId="77777777" w:rsidR="00EC6411" w:rsidRPr="00EC6411" w:rsidRDefault="00EC6411" w:rsidP="00282A86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C6411">
              <w:rPr>
                <w:rFonts w:ascii="Arial" w:hAnsi="Arial" w:cs="Arial"/>
                <w:sz w:val="12"/>
                <w:szCs w:val="12"/>
              </w:rPr>
              <w:t>5,</w:t>
            </w:r>
            <w:r w:rsidR="00282A86">
              <w:rPr>
                <w:rFonts w:ascii="Arial" w:hAnsi="Arial" w:cs="Arial"/>
                <w:sz w:val="12"/>
                <w:szCs w:val="12"/>
              </w:rPr>
              <w:t>417</w:t>
            </w:r>
            <w:r w:rsidRPr="00EC6411">
              <w:rPr>
                <w:rFonts w:ascii="Arial" w:hAnsi="Arial" w:cs="Arial"/>
                <w:sz w:val="12"/>
                <w:szCs w:val="12"/>
              </w:rPr>
              <w:t>*10</w:t>
            </w:r>
            <w:r w:rsidRPr="00EC6411">
              <w:rPr>
                <w:rFonts w:ascii="Arial" w:hAnsi="Arial" w:cs="Arial"/>
                <w:sz w:val="12"/>
                <w:szCs w:val="12"/>
                <w:vertAlign w:val="superscript"/>
              </w:rPr>
              <w:t>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4E694" w14:textId="50518D77" w:rsidR="00EC6411" w:rsidRPr="00B608FB" w:rsidRDefault="00D40F83" w:rsidP="00B608FB">
            <w:pPr>
              <w:ind w:left="-57" w:right="-57"/>
              <w:jc w:val="center"/>
              <w:rPr>
                <w:rFonts w:ascii="PragmaticaCTT" w:hAnsi="PragmaticaCTT"/>
                <w:snapToGrid w:val="0"/>
                <w:sz w:val="12"/>
                <w:szCs w:val="12"/>
              </w:rPr>
            </w:pPr>
            <w:r>
              <w:rPr>
                <w:rFonts w:ascii="PragmaticaCTT" w:hAnsi="PragmaticaCTT"/>
                <w:snapToGrid w:val="0"/>
                <w:sz w:val="12"/>
                <w:szCs w:val="12"/>
              </w:rPr>
              <w:t>0,00001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E6846" w14:textId="77777777" w:rsidR="00EC6411" w:rsidRPr="00EC6411" w:rsidRDefault="00EC6411" w:rsidP="00B608F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C6411">
              <w:rPr>
                <w:rFonts w:ascii="Arial" w:hAnsi="Arial" w:cs="Arial"/>
                <w:sz w:val="12"/>
                <w:szCs w:val="12"/>
              </w:rPr>
              <w:t>1,738*10</w:t>
            </w:r>
            <w:r w:rsidRPr="00EC6411">
              <w:rPr>
                <w:rFonts w:ascii="Arial" w:hAnsi="Arial" w:cs="Arial"/>
                <w:sz w:val="12"/>
                <w:szCs w:val="12"/>
                <w:vertAlign w:val="superscript"/>
              </w:rPr>
              <w:t>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31B38" w14:textId="77777777" w:rsidR="00EC6411" w:rsidRPr="00EC6411" w:rsidRDefault="00EC6411" w:rsidP="00FD2E6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C6411">
              <w:rPr>
                <w:rFonts w:ascii="Arial" w:hAnsi="Arial" w:cs="Arial"/>
                <w:sz w:val="12"/>
                <w:szCs w:val="12"/>
              </w:rPr>
              <w:t>1,738*10</w:t>
            </w:r>
            <w:r w:rsidRPr="00EC6411">
              <w:rPr>
                <w:rFonts w:ascii="Arial" w:hAnsi="Arial" w:cs="Arial"/>
                <w:sz w:val="12"/>
                <w:szCs w:val="12"/>
                <w:vertAlign w:val="superscript"/>
              </w:rPr>
              <w:t>-6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832B9" w14:textId="77777777" w:rsidR="00EC6411" w:rsidRPr="0074369A" w:rsidRDefault="00EC641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DB7B31" w:rsidRPr="00AD6E55" w14:paraId="59DE72EB" w14:textId="77777777" w:rsidTr="009A722B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0D500" w14:textId="77777777" w:rsidR="00DB7B31" w:rsidRPr="00FA2A68" w:rsidRDefault="00DB7B31" w:rsidP="00D4209E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FA2A68">
              <w:rPr>
                <w:rFonts w:ascii="Arial" w:hAnsi="Arial" w:cs="Arial"/>
                <w:color w:val="000000"/>
                <w:sz w:val="12"/>
                <w:szCs w:val="12"/>
              </w:rPr>
              <w:t>Устано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вка производства этилена ЭП-600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82B1B" w14:textId="239253DF" w:rsidR="00DB7B31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Паровые котлы ВД</w:t>
            </w:r>
          </w:p>
          <w:p w14:paraId="765A76EF" w14:textId="4A50FB43" w:rsidR="00DB7B31" w:rsidRPr="00EC2065" w:rsidRDefault="00EC2065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РА111-01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19DA6" w14:textId="77777777" w:rsidR="00DB7B31" w:rsidRDefault="00DB7B31" w:rsidP="00D4209E">
            <w:pPr>
              <w:ind w:left="-119" w:right="-10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Горелки котлов пара ВД</w:t>
            </w:r>
          </w:p>
          <w:p w14:paraId="78598F4A" w14:textId="77777777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Летний период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B0D9C" w14:textId="77777777" w:rsidR="00DB7B31" w:rsidRPr="00FA2A68" w:rsidRDefault="00DB7B31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5D9BC" w14:textId="77777777" w:rsidR="00DB7B31" w:rsidRPr="00FA2A68" w:rsidRDefault="00DB7B31" w:rsidP="00D4209E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4296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EE6BF" w14:textId="77777777" w:rsidR="00DB7B31" w:rsidRPr="00FA2A68" w:rsidRDefault="00DB7B31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Дымовая труба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72B57" w14:textId="77777777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68F7C" w14:textId="77777777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5009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B4A96" w14:textId="77777777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91B5C" w14:textId="77777777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B5B1C" w14:textId="77777777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2,0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30DF9" w14:textId="77777777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7,5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BEA44" w14:textId="77777777" w:rsidR="00DB7B31" w:rsidRPr="00FA2A68" w:rsidRDefault="00DB7B31" w:rsidP="00807EC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23,68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70042" w14:textId="77777777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169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19760" w14:textId="77777777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14268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92EF0" w14:textId="77777777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1318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AB123" w14:textId="36325484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A609D" w14:textId="43E12412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912CA" w14:textId="2F319165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2D294" w14:textId="1BA394C7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57A10" w14:textId="6D8F5BE6" w:rsidR="00DB7B31" w:rsidRPr="00FA2A68" w:rsidRDefault="00DB7B31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8B337" w14:textId="2FC57CF1" w:rsidR="00DB7B31" w:rsidRPr="00FA2A68" w:rsidRDefault="00DB7B31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04B7A" w14:textId="7C373CA3" w:rsidR="00DB7B31" w:rsidRPr="00803082" w:rsidRDefault="00DB7B31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301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C62F6" w14:textId="77777777" w:rsidR="00DB7B31" w:rsidRPr="00803082" w:rsidRDefault="00DB7B31" w:rsidP="0087785D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Азота диоксид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D3076" w14:textId="77777777" w:rsidR="00DB7B31" w:rsidRPr="00DB16D3" w:rsidRDefault="00DB7B31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0,800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90870" w14:textId="32AADDA0" w:rsidR="00DB7B31" w:rsidRPr="000E42D7" w:rsidRDefault="00DB7B31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33,8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5AE57" w14:textId="77777777" w:rsidR="00DB7B31" w:rsidRPr="00DB16D3" w:rsidRDefault="00DB7B31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12,372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E30F9" w14:textId="36D0DDD8" w:rsidR="00DB7B31" w:rsidRPr="00911208" w:rsidRDefault="00911208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35</w:t>
            </w:r>
            <w:r>
              <w:rPr>
                <w:rFonts w:ascii="Arial" w:hAnsi="Arial" w:cs="Arial"/>
                <w:sz w:val="12"/>
                <w:szCs w:val="12"/>
              </w:rPr>
              <w:t>,649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9938E" w14:textId="77777777" w:rsidR="00DB7B31" w:rsidRPr="0074369A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0F6F4D" w:rsidRPr="00AD6E55" w14:paraId="3E2B33F1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B9463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86CD5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42389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417DD" w14:textId="77777777" w:rsidR="000F6F4D" w:rsidRPr="00FA2A68" w:rsidRDefault="000F6F4D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42BA3" w14:textId="77777777" w:rsidR="000F6F4D" w:rsidRPr="00FA2A68" w:rsidRDefault="000F6F4D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AE873" w14:textId="77777777" w:rsidR="000F6F4D" w:rsidRPr="00FA2A68" w:rsidRDefault="000F6F4D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4749E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AC085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8702E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46196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9F46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AE380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65947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BBFFA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0A2B9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F894C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2E646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8F814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D946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9539A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940D7" w14:textId="77777777" w:rsidR="000F6F4D" w:rsidRPr="00FA2A68" w:rsidRDefault="000F6F4D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968B9" w14:textId="77777777" w:rsidR="000F6F4D" w:rsidRPr="00FA2A68" w:rsidRDefault="000F6F4D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35B45" w14:textId="215C13D8" w:rsidR="000F6F4D" w:rsidRPr="00803082" w:rsidRDefault="0033711C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="000F6F4D" w:rsidRPr="00803082">
              <w:rPr>
                <w:rFonts w:ascii="Arial" w:hAnsi="Arial" w:cs="Arial"/>
                <w:color w:val="000000"/>
                <w:sz w:val="12"/>
                <w:szCs w:val="12"/>
              </w:rPr>
              <w:t>304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14CA6" w14:textId="77777777" w:rsidR="000F6F4D" w:rsidRPr="00803082" w:rsidRDefault="000F6F4D" w:rsidP="0087785D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Азота 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622F7" w14:textId="77777777" w:rsidR="000F6F4D" w:rsidRPr="00DB16D3" w:rsidRDefault="000F6F4D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16D3">
              <w:rPr>
                <w:rFonts w:ascii="Arial" w:hAnsi="Arial" w:cs="Arial"/>
                <w:sz w:val="12"/>
                <w:szCs w:val="12"/>
                <w:lang w:val="en-US"/>
              </w:rPr>
              <w:t>0,</w:t>
            </w:r>
            <w:r w:rsidRPr="00DB16D3">
              <w:rPr>
                <w:rFonts w:ascii="Arial" w:hAnsi="Arial" w:cs="Arial"/>
                <w:sz w:val="12"/>
                <w:szCs w:val="12"/>
              </w:rPr>
              <w:t>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85371" w14:textId="600505A9" w:rsidR="000F6F4D" w:rsidRPr="00DB16D3" w:rsidRDefault="000E42D7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5,5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5FD9B" w14:textId="77777777" w:rsidR="000F6F4D" w:rsidRPr="00DB16D3" w:rsidRDefault="000F6F4D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2,010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ED7FD" w14:textId="05DB7A1E" w:rsidR="000F6F4D" w:rsidRPr="00B608FB" w:rsidRDefault="00911208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5,793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0ACA0" w14:textId="77777777" w:rsidR="000F6F4D" w:rsidRPr="0074369A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0F6F4D" w:rsidRPr="00AD6E55" w14:paraId="0BA8F815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48446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339D1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DA5DF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13687" w14:textId="77777777" w:rsidR="000F6F4D" w:rsidRPr="00FA2A68" w:rsidRDefault="000F6F4D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5B3B5" w14:textId="77777777" w:rsidR="000F6F4D" w:rsidRPr="00FA2A68" w:rsidRDefault="000F6F4D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BF859" w14:textId="77777777" w:rsidR="000F6F4D" w:rsidRPr="00FA2A68" w:rsidRDefault="000F6F4D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3671E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7BC3F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D8843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16834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76218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AE5F9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53E39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0F676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DA1E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B9526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5D45B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08325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40559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DF82E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6D62C" w14:textId="77777777" w:rsidR="000F6F4D" w:rsidRPr="00FA2A68" w:rsidRDefault="000F6F4D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3518B" w14:textId="77777777" w:rsidR="000F6F4D" w:rsidRPr="00FA2A68" w:rsidRDefault="000F6F4D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C0921" w14:textId="669EEFA3" w:rsidR="000F6F4D" w:rsidRPr="00803082" w:rsidRDefault="0033711C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="000F6F4D" w:rsidRPr="00803082">
              <w:rPr>
                <w:rFonts w:ascii="Arial" w:hAnsi="Arial" w:cs="Arial"/>
                <w:color w:val="000000"/>
                <w:sz w:val="12"/>
                <w:szCs w:val="12"/>
              </w:rPr>
              <w:t>337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70358" w14:textId="77777777" w:rsidR="000F6F4D" w:rsidRPr="00803082" w:rsidRDefault="000F6F4D" w:rsidP="0087785D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Углерода 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7FDF7" w14:textId="77777777" w:rsidR="000F6F4D" w:rsidRPr="00DB16D3" w:rsidRDefault="000F6F4D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0,500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6D302" w14:textId="3BB709A0" w:rsidR="000F6F4D" w:rsidRPr="00DB16D3" w:rsidRDefault="000E42D7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21,1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9D9A1" w14:textId="77777777" w:rsidR="000F6F4D" w:rsidRPr="00DB16D3" w:rsidRDefault="000F6F4D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7,733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ED087" w14:textId="4FE891C9" w:rsidR="000F6F4D" w:rsidRPr="00B608FB" w:rsidRDefault="00911208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22,282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2991F" w14:textId="77777777" w:rsidR="000F6F4D" w:rsidRPr="0074369A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3A6C6C" w:rsidRPr="00AD6E55" w14:paraId="1117461E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1EB7C" w14:textId="77777777" w:rsidR="003A6C6C" w:rsidRPr="00FA2A68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3D42E" w14:textId="77777777" w:rsidR="003A6C6C" w:rsidRPr="00FA2A68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C45A" w14:textId="77777777" w:rsidR="003A6C6C" w:rsidRPr="00FA2A68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C69CA" w14:textId="77777777" w:rsidR="003A6C6C" w:rsidRPr="00FA2A68" w:rsidRDefault="003A6C6C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353F5" w14:textId="77777777" w:rsidR="003A6C6C" w:rsidRPr="00FA2A68" w:rsidRDefault="003A6C6C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8B54D" w14:textId="77777777" w:rsidR="003A6C6C" w:rsidRPr="00FA2A68" w:rsidRDefault="003A6C6C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FEF8A" w14:textId="77777777" w:rsidR="003A6C6C" w:rsidRPr="00FA2A68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54D30" w14:textId="77777777" w:rsidR="003A6C6C" w:rsidRPr="00FA2A68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EEBED" w14:textId="77777777" w:rsidR="003A6C6C" w:rsidRPr="00FA2A68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DB37F" w14:textId="77777777" w:rsidR="003A6C6C" w:rsidRPr="00FA2A68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BE528" w14:textId="77777777" w:rsidR="003A6C6C" w:rsidRPr="00FA2A68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2F717" w14:textId="77777777" w:rsidR="003A6C6C" w:rsidRPr="00FA2A68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DF2BC" w14:textId="77777777" w:rsidR="003A6C6C" w:rsidRPr="00FA2A68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61E24" w14:textId="77777777" w:rsidR="003A6C6C" w:rsidRPr="00FA2A68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F310E" w14:textId="77777777" w:rsidR="003A6C6C" w:rsidRPr="00FA2A68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9C817" w14:textId="77777777" w:rsidR="003A6C6C" w:rsidRPr="00FA2A68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E0AAC" w14:textId="77777777" w:rsidR="003A6C6C" w:rsidRPr="00FA2A68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C4D0A" w14:textId="77777777" w:rsidR="003A6C6C" w:rsidRPr="00FA2A68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44954" w14:textId="77777777" w:rsidR="003A6C6C" w:rsidRPr="00FA2A68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E0D68" w14:textId="77777777" w:rsidR="003A6C6C" w:rsidRPr="00FA2A68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52C37" w14:textId="77777777" w:rsidR="003A6C6C" w:rsidRPr="00FA2A68" w:rsidRDefault="003A6C6C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E2739" w14:textId="77777777" w:rsidR="003A6C6C" w:rsidRPr="00FA2A68" w:rsidRDefault="003A6C6C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3AF9D" w14:textId="75EFF724" w:rsidR="003A6C6C" w:rsidRPr="00B608FB" w:rsidRDefault="003A6C6C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041</w:t>
            </w:r>
            <w:r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50841" w14:textId="386871D1" w:rsidR="003A6C6C" w:rsidRPr="00B608FB" w:rsidRDefault="003A6C6C" w:rsidP="00F86E52">
            <w:pPr>
              <w:ind w:left="-57" w:right="-114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Метан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A86F3" w14:textId="4676382B" w:rsidR="003A6C6C" w:rsidRPr="003A6C6C" w:rsidRDefault="003A6C6C" w:rsidP="003A6C6C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  <w:highlight w:val="lightGray"/>
              </w:rPr>
            </w:pPr>
            <w:r w:rsidRPr="003A6C6C">
              <w:rPr>
                <w:rFonts w:ascii="Arial" w:hAnsi="Arial" w:cs="Arial"/>
                <w:sz w:val="12"/>
                <w:szCs w:val="12"/>
                <w:highlight w:val="lightGray"/>
              </w:rPr>
              <w:t>0,193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7C9E1" w14:textId="77F901CF" w:rsidR="003A6C6C" w:rsidRPr="003A6C6C" w:rsidRDefault="003A6C6C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 w:rsidRPr="003A6C6C"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4,2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8A004" w14:textId="55E91FA1" w:rsidR="003A6C6C" w:rsidRPr="003A6C6C" w:rsidRDefault="003A6C6C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  <w:highlight w:val="lightGray"/>
              </w:rPr>
            </w:pPr>
            <w:r w:rsidRPr="003A6C6C">
              <w:rPr>
                <w:rFonts w:ascii="Arial" w:hAnsi="Arial" w:cs="Arial"/>
                <w:sz w:val="12"/>
                <w:szCs w:val="12"/>
                <w:highlight w:val="lightGray"/>
              </w:rPr>
              <w:t>2,9816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FAD24" w14:textId="7EEBF453" w:rsidR="003A6C6C" w:rsidRPr="003A6C6C" w:rsidRDefault="003A6C6C" w:rsidP="003A6C6C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  <w:highlight w:val="lightGray"/>
              </w:rPr>
            </w:pPr>
            <w:r w:rsidRPr="003A6C6C">
              <w:rPr>
                <w:rFonts w:ascii="Arial" w:hAnsi="Arial" w:cs="Arial"/>
                <w:sz w:val="12"/>
                <w:szCs w:val="12"/>
                <w:highlight w:val="lightGray"/>
              </w:rPr>
              <w:t>4,88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2294D" w14:textId="77777777" w:rsidR="003A6C6C" w:rsidRPr="0074369A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0F6F4D" w:rsidRPr="00AD6E55" w14:paraId="41B0F848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9A9E4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7641F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8E05D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4273B" w14:textId="77777777" w:rsidR="000F6F4D" w:rsidRPr="00FA2A68" w:rsidRDefault="000F6F4D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1B4EF" w14:textId="77777777" w:rsidR="000F6F4D" w:rsidRPr="00FA2A68" w:rsidRDefault="000F6F4D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71F00" w14:textId="77777777" w:rsidR="000F6F4D" w:rsidRPr="00FA2A68" w:rsidRDefault="000F6F4D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D053D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EBE83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FA11F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513ED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A59FE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B3886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41897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01D43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F8D54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D77E7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DAF16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2C2E0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AC3BA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35A75" w14:textId="77777777" w:rsidR="000F6F4D" w:rsidRPr="00FA2A68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23AEE" w14:textId="77777777" w:rsidR="000F6F4D" w:rsidRPr="00FA2A68" w:rsidRDefault="000F6F4D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BA330" w14:textId="77777777" w:rsidR="000F6F4D" w:rsidRPr="00FA2A68" w:rsidRDefault="000F6F4D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04367" w14:textId="34924B2C" w:rsidR="000F6F4D" w:rsidRPr="00B608FB" w:rsidRDefault="0033711C" w:rsidP="00FD2E6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="000F6F4D" w:rsidRPr="00B608FB">
              <w:rPr>
                <w:rFonts w:ascii="Arial" w:hAnsi="Arial" w:cs="Arial"/>
                <w:color w:val="000000"/>
                <w:sz w:val="12"/>
                <w:szCs w:val="12"/>
              </w:rPr>
              <w:t>703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68D86" w14:textId="2790E5B8" w:rsidR="000F6F4D" w:rsidRPr="00B608FB" w:rsidRDefault="000F6F4D" w:rsidP="00FD2E68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Бенз</w:t>
            </w:r>
            <w:proofErr w:type="spellEnd"/>
            <w:r w:rsidR="003100ED">
              <w:rPr>
                <w:rFonts w:ascii="Arial" w:hAnsi="Arial" w:cs="Arial"/>
                <w:color w:val="000000"/>
                <w:sz w:val="12"/>
                <w:szCs w:val="12"/>
              </w:rPr>
              <w:t>(</w:t>
            </w:r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а</w:t>
            </w:r>
            <w:r w:rsidR="003100ED">
              <w:rPr>
                <w:rFonts w:ascii="Arial" w:hAnsi="Arial" w:cs="Arial"/>
                <w:color w:val="000000"/>
                <w:sz w:val="12"/>
                <w:szCs w:val="12"/>
              </w:rPr>
              <w:t>)</w:t>
            </w:r>
            <w:proofErr w:type="spellStart"/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пирен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035FA" w14:textId="77777777" w:rsidR="000F6F4D" w:rsidRPr="00DB16D3" w:rsidRDefault="000F6F4D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  <w:vertAlign w:val="superscript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6,200*10</w:t>
            </w:r>
            <w:r w:rsidRPr="00DB16D3">
              <w:rPr>
                <w:rFonts w:ascii="Arial" w:hAnsi="Arial" w:cs="Arial"/>
                <w:sz w:val="12"/>
                <w:szCs w:val="12"/>
                <w:vertAlign w:val="superscript"/>
              </w:rPr>
              <w:t>-7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3B208" w14:textId="26C7555E" w:rsidR="000F6F4D" w:rsidRPr="00DB16D3" w:rsidRDefault="000E42D7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0,00002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19A45" w14:textId="77777777" w:rsidR="000F6F4D" w:rsidRPr="00DB16D3" w:rsidRDefault="000F6F4D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  <w:vertAlign w:val="superscript"/>
                <w:lang w:val="en-US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9,589*10</w:t>
            </w:r>
            <w:r w:rsidRPr="00DB16D3">
              <w:rPr>
                <w:rFonts w:ascii="Arial" w:hAnsi="Arial" w:cs="Arial"/>
                <w:sz w:val="12"/>
                <w:szCs w:val="12"/>
                <w:vertAlign w:val="superscript"/>
              </w:rPr>
              <w:t>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84035" w14:textId="3E0AF55F" w:rsidR="000F6F4D" w:rsidRPr="00B608FB" w:rsidRDefault="00911208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2,</w:t>
            </w:r>
            <w:r w:rsidRPr="00DB16D3">
              <w:rPr>
                <w:rFonts w:ascii="Arial" w:hAnsi="Arial" w:cs="Arial"/>
                <w:sz w:val="12"/>
                <w:szCs w:val="12"/>
              </w:rPr>
              <w:t>7</w:t>
            </w:r>
            <w:r>
              <w:rPr>
                <w:rFonts w:ascii="Arial" w:hAnsi="Arial" w:cs="Arial"/>
                <w:sz w:val="12"/>
                <w:szCs w:val="12"/>
              </w:rPr>
              <w:t>63</w:t>
            </w:r>
            <w:r w:rsidRPr="00DB16D3">
              <w:rPr>
                <w:rFonts w:ascii="Arial" w:hAnsi="Arial" w:cs="Arial"/>
                <w:sz w:val="12"/>
                <w:szCs w:val="12"/>
              </w:rPr>
              <w:t>*10</w:t>
            </w:r>
            <w:r w:rsidRPr="00DB16D3">
              <w:rPr>
                <w:rFonts w:ascii="Arial" w:hAnsi="Arial" w:cs="Arial"/>
                <w:sz w:val="12"/>
                <w:szCs w:val="12"/>
                <w:vertAlign w:val="superscript"/>
              </w:rPr>
              <w:t>-5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3DD62" w14:textId="77777777" w:rsidR="000F6F4D" w:rsidRPr="0074369A" w:rsidRDefault="000F6F4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3F1F2194" w14:textId="77777777" w:rsidTr="009A722B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1A96A" w14:textId="77777777" w:rsidR="00911208" w:rsidRPr="00FA2A68" w:rsidRDefault="00911208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FA2A68">
              <w:rPr>
                <w:rFonts w:ascii="Arial" w:hAnsi="Arial" w:cs="Arial"/>
                <w:color w:val="000000"/>
                <w:sz w:val="12"/>
                <w:szCs w:val="12"/>
              </w:rPr>
              <w:t>Устано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вка производства этилена ЭП-600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D1762" w14:textId="239F9E0A" w:rsidR="0091120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Паровые котлы ВД</w:t>
            </w:r>
          </w:p>
          <w:p w14:paraId="03B6D635" w14:textId="631CC76A" w:rsidR="00911208" w:rsidRPr="00EC2065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РА111</w:t>
            </w:r>
            <w:r w:rsidR="00EC2065">
              <w:rPr>
                <w:rFonts w:ascii="Arial" w:hAnsi="Arial" w:cs="Arial"/>
                <w:color w:val="000000"/>
                <w:sz w:val="12"/>
                <w:szCs w:val="12"/>
              </w:rPr>
              <w:t>-01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46D4C" w14:textId="77777777" w:rsidR="00911208" w:rsidRDefault="00911208" w:rsidP="0087785D">
            <w:pPr>
              <w:ind w:left="-119" w:right="-10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Горелки котлов пара ВД</w:t>
            </w:r>
          </w:p>
          <w:p w14:paraId="1421BF60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зимний период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77347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E6DD8" w14:textId="77777777" w:rsidR="00911208" w:rsidRPr="00FA2A68" w:rsidRDefault="00911208" w:rsidP="0087785D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4296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8C578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Дымовая труба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C69CF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3DC2E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5009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28A1C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0CE4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073ED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2,0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C108F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11,9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40009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37,21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23B0E" w14:textId="77777777" w:rsidR="00911208" w:rsidRPr="00FA2A68" w:rsidRDefault="00911208" w:rsidP="006A03E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190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03D22" w14:textId="77777777" w:rsidR="00911208" w:rsidRPr="00FA2A68" w:rsidRDefault="00911208" w:rsidP="00240A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14268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63246" w14:textId="77777777" w:rsidR="00911208" w:rsidRPr="00FA2A68" w:rsidRDefault="00911208" w:rsidP="00240A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1318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350B7" w14:textId="73B7F1DC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C598B" w14:textId="72C67CF4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3F3E6" w14:textId="43B49C65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0A68E" w14:textId="02E09CFF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273EC" w14:textId="7DF38EFE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5F282" w14:textId="03C19480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553E6" w14:textId="01C2C3A4" w:rsidR="00911208" w:rsidRPr="00803082" w:rsidRDefault="00911208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301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05CF8" w14:textId="77777777" w:rsidR="00911208" w:rsidRPr="00803082" w:rsidRDefault="00911208" w:rsidP="0087785D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Азота диоксид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B7BB2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16D3">
              <w:rPr>
                <w:rFonts w:ascii="Arial" w:hAnsi="Arial" w:cs="Arial"/>
                <w:sz w:val="12"/>
                <w:szCs w:val="12"/>
                <w:lang w:val="en-US"/>
              </w:rPr>
              <w:t>1,</w:t>
            </w:r>
            <w:r w:rsidRPr="00DB16D3">
              <w:rPr>
                <w:rFonts w:ascii="Arial" w:hAnsi="Arial" w:cs="Arial"/>
                <w:sz w:val="12"/>
                <w:szCs w:val="12"/>
              </w:rPr>
              <w:t>416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54131" w14:textId="5BF159D7" w:rsidR="00911208" w:rsidRPr="000E42D7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38,01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2D35D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21,899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35319" w14:textId="0EE263B5" w:rsidR="00911208" w:rsidRPr="00B608FB" w:rsidRDefault="00911208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35</w:t>
            </w:r>
            <w:r>
              <w:rPr>
                <w:rFonts w:ascii="Arial" w:hAnsi="Arial" w:cs="Arial"/>
                <w:sz w:val="12"/>
                <w:szCs w:val="12"/>
              </w:rPr>
              <w:t>,649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7EEC1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544A92C4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7FED6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829F0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DBFFE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B4B03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9A6D4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1ECDC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85F3C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A33D3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2F3E1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2CA7E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F0FC0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C19A2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0305E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C8227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A03B0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C3188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509E5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967B6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CA2EE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3815D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6C533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7E509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A43E4" w14:textId="62D38611" w:rsidR="00911208" w:rsidRPr="00803082" w:rsidRDefault="00911208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304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B4F75" w14:textId="77777777" w:rsidR="00911208" w:rsidRPr="00803082" w:rsidRDefault="00911208" w:rsidP="0087785D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Азота 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3F5E0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16D3">
              <w:rPr>
                <w:rFonts w:ascii="Arial" w:hAnsi="Arial" w:cs="Arial"/>
                <w:sz w:val="12"/>
                <w:szCs w:val="12"/>
                <w:lang w:val="en-US"/>
              </w:rPr>
              <w:t>0,</w:t>
            </w:r>
            <w:r w:rsidRPr="00DB16D3">
              <w:rPr>
                <w:rFonts w:ascii="Arial" w:hAnsi="Arial" w:cs="Arial"/>
                <w:sz w:val="12"/>
                <w:szCs w:val="12"/>
              </w:rPr>
              <w:t>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C58F5" w14:textId="551076DE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8,1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D8CE3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3,559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2D129" w14:textId="1E17CE94" w:rsidR="00911208" w:rsidRPr="00B608FB" w:rsidRDefault="00911208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5,793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ECC90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7CA8B227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D5D1E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A21A9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A4176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E2973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91BF7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27786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00A46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6FAEB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4DAE4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E4EA4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BE668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3154D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4E5A3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AA708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6D1D3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C3F0D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BC6CA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610F7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5CEEA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FB229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2AFD9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119D5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8DFE9" w14:textId="609A1C51" w:rsidR="00911208" w:rsidRPr="00803082" w:rsidRDefault="00911208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337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2DE31" w14:textId="77777777" w:rsidR="00911208" w:rsidRPr="00803082" w:rsidRDefault="00911208" w:rsidP="0087785D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Углерода 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2AA88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0,885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50E1B" w14:textId="73ACF824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23,8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AEE76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13,687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AF7BD" w14:textId="125CC39C" w:rsidR="00911208" w:rsidRPr="00B608FB" w:rsidRDefault="00911208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22,282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EE373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3A6C6C" w:rsidRPr="00AD6E55" w14:paraId="1B83B8B4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77A47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AD639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94038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17364" w14:textId="77777777" w:rsidR="003A6C6C" w:rsidRPr="00FA2A68" w:rsidRDefault="003A6C6C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4B55E" w14:textId="77777777" w:rsidR="003A6C6C" w:rsidRPr="00FA2A68" w:rsidRDefault="003A6C6C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EC286" w14:textId="77777777" w:rsidR="003A6C6C" w:rsidRPr="00FA2A68" w:rsidRDefault="003A6C6C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94D51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816F0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4A811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05478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52D39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4D54D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7B800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AA759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2E8E2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D0123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19028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40C7F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0464A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58324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4B206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E87FD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3DFC2" w14:textId="54E6BDE0" w:rsidR="003A6C6C" w:rsidRPr="00B608FB" w:rsidRDefault="003A6C6C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041</w:t>
            </w:r>
            <w:r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BF011" w14:textId="63148455" w:rsidR="003A6C6C" w:rsidRPr="00B608FB" w:rsidRDefault="003A6C6C" w:rsidP="00F86E52">
            <w:pPr>
              <w:ind w:left="-57" w:right="-114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Метан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586CE" w14:textId="4EBE9465" w:rsidR="003A6C6C" w:rsidRPr="003A6C6C" w:rsidRDefault="003A6C6C" w:rsidP="00BB5449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  <w:highlight w:val="lightGray"/>
              </w:rPr>
            </w:pPr>
            <w:r w:rsidRPr="003A6C6C">
              <w:rPr>
                <w:rFonts w:ascii="Arial" w:hAnsi="Arial" w:cs="Arial"/>
                <w:sz w:val="12"/>
                <w:szCs w:val="12"/>
                <w:highlight w:val="lightGray"/>
              </w:rPr>
              <w:t>0,</w:t>
            </w:r>
            <w:r w:rsidR="00BB5449">
              <w:rPr>
                <w:rFonts w:ascii="Arial" w:hAnsi="Arial" w:cs="Arial"/>
                <w:sz w:val="12"/>
                <w:szCs w:val="12"/>
                <w:highlight w:val="lightGray"/>
              </w:rPr>
              <w:t>1105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16361" w14:textId="359D848B" w:rsidR="003A6C6C" w:rsidRPr="003A6C6C" w:rsidRDefault="003A6C6C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 w:rsidRPr="003A6C6C"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4,2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E5235" w14:textId="1E534815" w:rsidR="00BB5449" w:rsidRPr="003A6C6C" w:rsidRDefault="00BB5449" w:rsidP="00BB5449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  <w:highlight w:val="lightGray"/>
              </w:rPr>
            </w:pPr>
            <w:r>
              <w:rPr>
                <w:rFonts w:ascii="Arial" w:hAnsi="Arial" w:cs="Arial"/>
                <w:sz w:val="12"/>
                <w:szCs w:val="12"/>
                <w:highlight w:val="lightGray"/>
              </w:rPr>
              <w:t>1,7089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4B084" w14:textId="7E02ADFC" w:rsidR="003A6C6C" w:rsidRPr="003A6C6C" w:rsidRDefault="003A6C6C" w:rsidP="003A6C6C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  <w:highlight w:val="lightGray"/>
              </w:rPr>
            </w:pPr>
            <w:r w:rsidRPr="003A6C6C">
              <w:rPr>
                <w:rFonts w:ascii="Arial" w:hAnsi="Arial" w:cs="Arial"/>
                <w:sz w:val="12"/>
                <w:szCs w:val="12"/>
                <w:highlight w:val="lightGray"/>
              </w:rPr>
              <w:t>4,88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9C0E" w14:textId="77777777" w:rsidR="003A6C6C" w:rsidRPr="0074369A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0C114573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18F49" w14:textId="22746B69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29857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B43FB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BD01E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C0A3A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152AD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D7737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32D94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8743D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0211A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2AD39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C482F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A232A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3F845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84C20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D5864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4DC67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840B9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7C2DE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B60F8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3C4E9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60F09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BB7CB" w14:textId="762681E7" w:rsidR="00911208" w:rsidRPr="00B608FB" w:rsidRDefault="00911208" w:rsidP="00FD2E6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703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6B353" w14:textId="59970394" w:rsidR="00911208" w:rsidRPr="00B608FB" w:rsidRDefault="00911208" w:rsidP="00FD2E68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Бенз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>(</w:t>
            </w:r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а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)</w:t>
            </w:r>
            <w:proofErr w:type="spellStart"/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пирен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A430E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  <w:vertAlign w:val="superscript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1,097*10</w:t>
            </w:r>
            <w:r w:rsidRPr="00DB16D3">
              <w:rPr>
                <w:rFonts w:ascii="Arial" w:hAnsi="Arial" w:cs="Arial"/>
                <w:sz w:val="12"/>
                <w:szCs w:val="12"/>
                <w:vertAlign w:val="superscript"/>
              </w:rPr>
              <w:t>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B49FF" w14:textId="143B8408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0,000003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2BAA3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  <w:vertAlign w:val="superscript"/>
                <w:lang w:val="en-US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1,697*10</w:t>
            </w:r>
            <w:r w:rsidRPr="00DB16D3">
              <w:rPr>
                <w:rFonts w:ascii="Arial" w:hAnsi="Arial" w:cs="Arial"/>
                <w:sz w:val="12"/>
                <w:szCs w:val="12"/>
                <w:vertAlign w:val="superscript"/>
              </w:rPr>
              <w:t>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EFAED" w14:textId="348D7284" w:rsidR="00911208" w:rsidRPr="00B608FB" w:rsidRDefault="00911208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2,</w:t>
            </w:r>
            <w:r w:rsidRPr="00DB16D3">
              <w:rPr>
                <w:rFonts w:ascii="Arial" w:hAnsi="Arial" w:cs="Arial"/>
                <w:sz w:val="12"/>
                <w:szCs w:val="12"/>
              </w:rPr>
              <w:t>7</w:t>
            </w:r>
            <w:r>
              <w:rPr>
                <w:rFonts w:ascii="Arial" w:hAnsi="Arial" w:cs="Arial"/>
                <w:sz w:val="12"/>
                <w:szCs w:val="12"/>
              </w:rPr>
              <w:t>63</w:t>
            </w:r>
            <w:r w:rsidRPr="00DB16D3">
              <w:rPr>
                <w:rFonts w:ascii="Arial" w:hAnsi="Arial" w:cs="Arial"/>
                <w:sz w:val="12"/>
                <w:szCs w:val="12"/>
              </w:rPr>
              <w:t>*10</w:t>
            </w:r>
            <w:r w:rsidRPr="00DB16D3">
              <w:rPr>
                <w:rFonts w:ascii="Arial" w:hAnsi="Arial" w:cs="Arial"/>
                <w:sz w:val="12"/>
                <w:szCs w:val="12"/>
                <w:vertAlign w:val="superscript"/>
              </w:rPr>
              <w:t>-5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054E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4788C00E" w14:textId="77777777" w:rsidTr="009A722B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20487" w14:textId="77777777" w:rsidR="00911208" w:rsidRPr="00FA2A68" w:rsidRDefault="00911208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FA2A68">
              <w:rPr>
                <w:rFonts w:ascii="Arial" w:hAnsi="Arial" w:cs="Arial"/>
                <w:color w:val="000000"/>
                <w:sz w:val="12"/>
                <w:szCs w:val="12"/>
              </w:rPr>
              <w:t>Устано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вка производства этилена ЭП-600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467EB" w14:textId="6325D78C" w:rsidR="0091120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Паровые котлы ВД</w:t>
            </w:r>
          </w:p>
          <w:p w14:paraId="276350AE" w14:textId="2D954358" w:rsidR="00911208" w:rsidRPr="00EC2065" w:rsidRDefault="00EC2065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РА111-01 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AE06E" w14:textId="77777777" w:rsidR="00911208" w:rsidRDefault="00911208" w:rsidP="0087785D">
            <w:pPr>
              <w:ind w:left="-119" w:right="-10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Горелки котлов пара ВД</w:t>
            </w:r>
          </w:p>
          <w:p w14:paraId="2A209ECC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Пуск установки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8D2D9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DA765" w14:textId="77777777" w:rsidR="00911208" w:rsidRPr="00FA2A68" w:rsidRDefault="00911208" w:rsidP="0087785D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168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BC25B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Дымовая труба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BEFDB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D7362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5009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053BE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4B09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055C9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2,0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7EA3B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19.2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1B24D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60,17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1F7C9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220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B9C41" w14:textId="77777777" w:rsidR="00911208" w:rsidRPr="00FA2A68" w:rsidRDefault="00911208" w:rsidP="00240A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14268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65955" w14:textId="77777777" w:rsidR="00911208" w:rsidRPr="00FA2A68" w:rsidRDefault="00911208" w:rsidP="00240A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1318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DE520" w14:textId="41D7188F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BCEE5" w14:textId="73D5EB41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D11F8" w14:textId="70AF1D7D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7046E" w14:textId="090B2E70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19F51" w14:textId="0D013311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9B879" w14:textId="0210C562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CFD3" w14:textId="594ECB2A" w:rsidR="00911208" w:rsidRPr="00803082" w:rsidRDefault="00911208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301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FB1A3" w14:textId="77777777" w:rsidR="00911208" w:rsidRPr="00803082" w:rsidRDefault="00911208" w:rsidP="0087785D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Азота диоксид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E87D8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2,279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E23D8" w14:textId="34F04C08" w:rsidR="00911208" w:rsidRPr="00C26313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37,9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1B5B1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1,378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415D2" w14:textId="316EF145" w:rsidR="00911208" w:rsidRPr="00B608FB" w:rsidRDefault="00911208" w:rsidP="00571BE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35</w:t>
            </w:r>
            <w:r>
              <w:rPr>
                <w:rFonts w:ascii="Arial" w:hAnsi="Arial" w:cs="Arial"/>
                <w:sz w:val="12"/>
                <w:szCs w:val="12"/>
              </w:rPr>
              <w:t>,649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5F946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291282F9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CB9D1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173E0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70FE6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9B4E1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D2322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9B1E3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9FF78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A8CAA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32914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BBD82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1E484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86FF2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B8882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0A4CA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EB0BF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F931C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B7F99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AF609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D8EDD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E74B8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0BF23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18B25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3AD6F" w14:textId="6ECF1A41" w:rsidR="00911208" w:rsidRPr="00803082" w:rsidRDefault="00911208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304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14E7E" w14:textId="77777777" w:rsidR="00911208" w:rsidRPr="00803082" w:rsidRDefault="00911208" w:rsidP="0087785D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Азота 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D2971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16D3">
              <w:rPr>
                <w:rFonts w:ascii="Arial" w:hAnsi="Arial" w:cs="Arial"/>
                <w:sz w:val="12"/>
                <w:szCs w:val="12"/>
                <w:lang w:val="en-US"/>
              </w:rPr>
              <w:t>0,</w:t>
            </w:r>
            <w:r w:rsidRPr="00DB16D3">
              <w:rPr>
                <w:rFonts w:ascii="Arial" w:hAnsi="Arial" w:cs="Arial"/>
                <w:sz w:val="12"/>
                <w:szCs w:val="12"/>
              </w:rPr>
              <w:t>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B9CA8" w14:textId="01A1AA66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6,1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5B33F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0,224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A4609" w14:textId="082AAA34" w:rsidR="00911208" w:rsidRPr="00B608FB" w:rsidRDefault="00911208" w:rsidP="00571BE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5,793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DB26A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21321E3F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7449A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F9FFC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970CB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90B51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3E7BD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DF1CF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27C39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47160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E1B1C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2D398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C5791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83E5A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CD304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835DD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75155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7C886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4A1B0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BA1B9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8064F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6BED8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43C83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2317B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0DE86" w14:textId="0CB8D018" w:rsidR="00911208" w:rsidRPr="00803082" w:rsidRDefault="00911208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337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5A648" w14:textId="77777777" w:rsidR="00911208" w:rsidRPr="00803082" w:rsidRDefault="00911208" w:rsidP="0087785D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Углерода 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8C556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1,424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76263" w14:textId="0E27C64D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23,7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64A68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0,862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13479" w14:textId="67D040F7" w:rsidR="00911208" w:rsidRPr="00B608FB" w:rsidRDefault="00911208" w:rsidP="00571BE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22,282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6E4BE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3A6C6C" w:rsidRPr="00AD6E55" w14:paraId="3FAF68E5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F2CD5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7A7F8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39E9A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834B0" w14:textId="77777777" w:rsidR="003A6C6C" w:rsidRPr="00FA2A68" w:rsidRDefault="003A6C6C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A2D5C" w14:textId="77777777" w:rsidR="003A6C6C" w:rsidRPr="00FA2A68" w:rsidRDefault="003A6C6C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B1224" w14:textId="77777777" w:rsidR="003A6C6C" w:rsidRPr="00FA2A68" w:rsidRDefault="003A6C6C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3C253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2BC6C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36603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D2E5A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7DB16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C8ACB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5899B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CBC87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949E2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41779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57BE2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E81EA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ACEAB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735BC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54F4E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2D49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65471" w14:textId="4556D234" w:rsidR="003A6C6C" w:rsidRPr="00B608FB" w:rsidRDefault="003A6C6C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041</w:t>
            </w:r>
            <w:r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21D89" w14:textId="3A7D2A5F" w:rsidR="003A6C6C" w:rsidRPr="00B608FB" w:rsidRDefault="003A6C6C" w:rsidP="00F86E52">
            <w:pPr>
              <w:ind w:left="-57" w:right="-114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Метан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3EA3C" w14:textId="4BBF1C20" w:rsidR="003A6C6C" w:rsidRPr="003A6C6C" w:rsidRDefault="003A6C6C" w:rsidP="003A6C6C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  <w:highlight w:val="lightGray"/>
              </w:rPr>
            </w:pPr>
            <w:r w:rsidRPr="003A6C6C">
              <w:rPr>
                <w:rFonts w:ascii="Arial" w:hAnsi="Arial" w:cs="Arial"/>
                <w:sz w:val="12"/>
                <w:szCs w:val="12"/>
                <w:highlight w:val="lightGray"/>
              </w:rPr>
              <w:t>0,31316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DD4FE" w14:textId="26EF283A" w:rsidR="003A6C6C" w:rsidRPr="003A6C6C" w:rsidRDefault="003A6C6C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 w:rsidRPr="003A6C6C"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4,7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0DBE7" w14:textId="2FC1827D" w:rsidR="003A6C6C" w:rsidRPr="003A6C6C" w:rsidRDefault="003A6C6C" w:rsidP="003A6C6C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  <w:highlight w:val="lightGray"/>
              </w:rPr>
            </w:pPr>
            <w:r w:rsidRPr="003A6C6C">
              <w:rPr>
                <w:rFonts w:ascii="Arial" w:hAnsi="Arial" w:cs="Arial"/>
                <w:sz w:val="12"/>
                <w:szCs w:val="12"/>
                <w:highlight w:val="lightGray"/>
              </w:rPr>
              <w:t>0,189408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FA2" w14:textId="53B855BE" w:rsidR="003A6C6C" w:rsidRPr="003A6C6C" w:rsidRDefault="003A6C6C" w:rsidP="003A6C6C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  <w:highlight w:val="lightGray"/>
              </w:rPr>
            </w:pPr>
            <w:r w:rsidRPr="003A6C6C">
              <w:rPr>
                <w:rFonts w:ascii="Arial" w:hAnsi="Arial" w:cs="Arial"/>
                <w:sz w:val="12"/>
                <w:szCs w:val="12"/>
                <w:highlight w:val="lightGray"/>
              </w:rPr>
              <w:t>4,88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76736" w14:textId="77777777" w:rsidR="003A6C6C" w:rsidRPr="0074369A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243C31A0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7F0B5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A2F97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0738B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D8479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FDBCB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FB94F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4FF3D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0A499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74878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3D0A0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76A55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72169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8D84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6C8A9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CCEB6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31BB8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B4891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BE401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6C178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00E5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42509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DADED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626E7" w14:textId="49D159D8" w:rsidR="00911208" w:rsidRPr="00B608FB" w:rsidRDefault="00911208" w:rsidP="00FD2E6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703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F4288" w14:textId="3D705DCE" w:rsidR="00911208" w:rsidRPr="00B608FB" w:rsidRDefault="00911208" w:rsidP="00FD2E68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Бенз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>(</w:t>
            </w:r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а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(</w:t>
            </w:r>
            <w:proofErr w:type="spellStart"/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пирен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85AB6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  <w:vertAlign w:val="superscript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1,776*10</w:t>
            </w:r>
            <w:r w:rsidRPr="00DB16D3">
              <w:rPr>
                <w:rFonts w:ascii="Arial" w:hAnsi="Arial" w:cs="Arial"/>
                <w:sz w:val="12"/>
                <w:szCs w:val="12"/>
                <w:vertAlign w:val="superscript"/>
              </w:rPr>
              <w:t>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CC2E5" w14:textId="3FE71203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0,00003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AFAB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  <w:vertAlign w:val="superscript"/>
                <w:lang w:val="en-US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1,068*10</w:t>
            </w:r>
            <w:r w:rsidRPr="00DB16D3">
              <w:rPr>
                <w:rFonts w:ascii="Arial" w:hAnsi="Arial" w:cs="Arial"/>
                <w:sz w:val="12"/>
                <w:szCs w:val="12"/>
                <w:vertAlign w:val="superscript"/>
              </w:rPr>
              <w:t>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92336" w14:textId="6631CBCD" w:rsidR="00911208" w:rsidRPr="00B608FB" w:rsidRDefault="00911208" w:rsidP="00571BE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2,</w:t>
            </w:r>
            <w:r w:rsidRPr="00DB16D3">
              <w:rPr>
                <w:rFonts w:ascii="Arial" w:hAnsi="Arial" w:cs="Arial"/>
                <w:sz w:val="12"/>
                <w:szCs w:val="12"/>
              </w:rPr>
              <w:t>7</w:t>
            </w:r>
            <w:r>
              <w:rPr>
                <w:rFonts w:ascii="Arial" w:hAnsi="Arial" w:cs="Arial"/>
                <w:sz w:val="12"/>
                <w:szCs w:val="12"/>
              </w:rPr>
              <w:t>63</w:t>
            </w:r>
            <w:r w:rsidRPr="00DB16D3">
              <w:rPr>
                <w:rFonts w:ascii="Arial" w:hAnsi="Arial" w:cs="Arial"/>
                <w:sz w:val="12"/>
                <w:szCs w:val="12"/>
              </w:rPr>
              <w:t>*10</w:t>
            </w:r>
            <w:r w:rsidRPr="00DB16D3">
              <w:rPr>
                <w:rFonts w:ascii="Arial" w:hAnsi="Arial" w:cs="Arial"/>
                <w:sz w:val="12"/>
                <w:szCs w:val="12"/>
                <w:vertAlign w:val="superscript"/>
              </w:rPr>
              <w:t>-5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8C4A0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57F0F941" w14:textId="77777777" w:rsidTr="009A722B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89893" w14:textId="77777777" w:rsidR="00911208" w:rsidRPr="00FA2A68" w:rsidRDefault="00911208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FA2A68">
              <w:rPr>
                <w:rFonts w:ascii="Arial" w:hAnsi="Arial" w:cs="Arial"/>
                <w:color w:val="000000"/>
                <w:sz w:val="12"/>
                <w:szCs w:val="12"/>
              </w:rPr>
              <w:t>Устано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вка производства этилена ЭП-600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203E3" w14:textId="5B5F9F67" w:rsidR="0091120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Паровые котлы ВД</w:t>
            </w:r>
          </w:p>
          <w:p w14:paraId="2E2BF60E" w14:textId="3910A13F" w:rsidR="00911208" w:rsidRPr="00FA2A68" w:rsidRDefault="00911208" w:rsidP="00EC206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РА11</w:t>
            </w:r>
            <w:r w:rsidR="00EC2065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-01 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B41B6" w14:textId="77777777" w:rsidR="00911208" w:rsidRDefault="00911208" w:rsidP="0087785D">
            <w:pPr>
              <w:ind w:left="-119" w:right="-10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Горелки котлов пара ВД</w:t>
            </w:r>
          </w:p>
          <w:p w14:paraId="6464E005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Летний период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31828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25F11" w14:textId="77777777" w:rsidR="00911208" w:rsidRPr="00FA2A68" w:rsidRDefault="00911208" w:rsidP="0087785D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4296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5F348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Дымовая труба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2DE68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B2009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5010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8D475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B6885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56BE3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2,0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8DECB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7,5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8115A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23,68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E6A0E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169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79C6A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14291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855C3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1318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F1013" w14:textId="74EF0CA2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89B06" w14:textId="11C48A2E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FDADF" w14:textId="3BF5CCC5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C5E7F" w14:textId="5FBD7509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224E5" w14:textId="023FC173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E6193" w14:textId="62ED10D2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20BF6" w14:textId="0B28F50A" w:rsidR="00911208" w:rsidRPr="00803082" w:rsidRDefault="00911208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301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1A1C1" w14:textId="77777777" w:rsidR="00911208" w:rsidRPr="00803082" w:rsidRDefault="00911208" w:rsidP="0087785D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Азота диоксид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7243C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0,800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5D156" w14:textId="6DCDE5A6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33,8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CAB48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12,372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3B73B" w14:textId="375FDE81" w:rsidR="00911208" w:rsidRPr="00B608FB" w:rsidRDefault="00911208" w:rsidP="00571BE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35</w:t>
            </w:r>
            <w:r>
              <w:rPr>
                <w:rFonts w:ascii="Arial" w:hAnsi="Arial" w:cs="Arial"/>
                <w:sz w:val="12"/>
                <w:szCs w:val="12"/>
              </w:rPr>
              <w:t>,649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9369D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39311391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712BF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704F4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5B6C4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16AE6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ED066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DA089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48C8C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0BC8A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DC044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5CB25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F0722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18224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A49EF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35221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2A2F1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1C136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DD6EF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B7002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4C6C1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9C5A2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FCACC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399A5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A4F38" w14:textId="27A6FE68" w:rsidR="00911208" w:rsidRPr="00803082" w:rsidRDefault="00911208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304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DEFFC" w14:textId="77777777" w:rsidR="00911208" w:rsidRPr="00803082" w:rsidRDefault="00911208" w:rsidP="0087785D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Азота 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C6BD0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16D3">
              <w:rPr>
                <w:rFonts w:ascii="Arial" w:hAnsi="Arial" w:cs="Arial"/>
                <w:sz w:val="12"/>
                <w:szCs w:val="12"/>
                <w:lang w:val="en-US"/>
              </w:rPr>
              <w:t>0,</w:t>
            </w:r>
            <w:r w:rsidRPr="00DB16D3">
              <w:rPr>
                <w:rFonts w:ascii="Arial" w:hAnsi="Arial" w:cs="Arial"/>
                <w:sz w:val="12"/>
                <w:szCs w:val="12"/>
              </w:rPr>
              <w:t>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0FF87" w14:textId="0EF00273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5,5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7A659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2,010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58909" w14:textId="73E7BDEC" w:rsidR="00911208" w:rsidRPr="00B608FB" w:rsidRDefault="00911208" w:rsidP="00571BE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5,793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6FCE8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47404E40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87FDD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E011F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DF92D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CF0F1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40CDD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E66C9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9E117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D38C7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7E2DC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71773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B3E44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085FB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0A867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9566E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579B9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B9E27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F0008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0FFC9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1836F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C02C1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28BC0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840FC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1BD50" w14:textId="05EA6FE8" w:rsidR="00911208" w:rsidRPr="00803082" w:rsidRDefault="00911208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337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8A7FD" w14:textId="77777777" w:rsidR="00911208" w:rsidRPr="00803082" w:rsidRDefault="00911208" w:rsidP="0087785D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Углерода 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16D8E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0,500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48F7D" w14:textId="289AB3E5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21,1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1A35F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7,733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5621C" w14:textId="1C6DF661" w:rsidR="00911208" w:rsidRPr="00B608FB" w:rsidRDefault="00911208" w:rsidP="00571BE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22,282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1838B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3A6C6C" w:rsidRPr="00AD6E55" w14:paraId="6278D090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6D687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0B462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50E69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6A0D2" w14:textId="77777777" w:rsidR="003A6C6C" w:rsidRPr="00FA2A68" w:rsidRDefault="003A6C6C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4677E" w14:textId="77777777" w:rsidR="003A6C6C" w:rsidRPr="00FA2A68" w:rsidRDefault="003A6C6C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30007" w14:textId="77777777" w:rsidR="003A6C6C" w:rsidRPr="00FA2A68" w:rsidRDefault="003A6C6C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4C94F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C174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94C3D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EBCD6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F6789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3CE1C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6CBC1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3A52C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45EC8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4D14F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E9572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816C6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E7408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64966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A9683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CEBDE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17A0B" w14:textId="7895AB06" w:rsidR="003A6C6C" w:rsidRPr="00B608FB" w:rsidRDefault="003A6C6C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041</w:t>
            </w:r>
            <w:r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3BC07" w14:textId="3F1A28DA" w:rsidR="003A6C6C" w:rsidRPr="00B608FB" w:rsidRDefault="003A6C6C" w:rsidP="00F86E52">
            <w:pPr>
              <w:ind w:left="-57" w:right="-114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Метан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1560C" w14:textId="0A3B8664" w:rsidR="003A6C6C" w:rsidRPr="00DB16D3" w:rsidRDefault="003A6C6C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6C6C">
              <w:rPr>
                <w:rFonts w:ascii="Arial" w:hAnsi="Arial" w:cs="Arial"/>
                <w:sz w:val="12"/>
                <w:szCs w:val="12"/>
                <w:highlight w:val="lightGray"/>
              </w:rPr>
              <w:t>0,193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EEDCA" w14:textId="06B02490" w:rsidR="003A6C6C" w:rsidRPr="00DB16D3" w:rsidRDefault="003A6C6C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3A6C6C"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4,2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539A5" w14:textId="31A7C179" w:rsidR="003A6C6C" w:rsidRPr="00DB16D3" w:rsidRDefault="003A6C6C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6C6C">
              <w:rPr>
                <w:rFonts w:ascii="Arial" w:hAnsi="Arial" w:cs="Arial"/>
                <w:sz w:val="12"/>
                <w:szCs w:val="12"/>
                <w:highlight w:val="lightGray"/>
              </w:rPr>
              <w:t>2,9816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151EC" w14:textId="62836B8F" w:rsidR="003A6C6C" w:rsidRPr="00B608FB" w:rsidRDefault="003A6C6C" w:rsidP="00571BE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6C6C">
              <w:rPr>
                <w:rFonts w:ascii="Arial" w:hAnsi="Arial" w:cs="Arial"/>
                <w:sz w:val="12"/>
                <w:szCs w:val="12"/>
                <w:highlight w:val="lightGray"/>
              </w:rPr>
              <w:t>4,88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0A28D" w14:textId="77777777" w:rsidR="003A6C6C" w:rsidRPr="0074369A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040D5DB8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6203E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FD4FF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B18BF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1369F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9466F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FCD8B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D1055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8679F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BF0F7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80208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2BFA0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E4B59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D503A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B9212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F7D94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163B8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B523A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E4062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8A3C1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EE6C6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81497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AE848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DDCB5" w14:textId="0647C541" w:rsidR="00911208" w:rsidRPr="00B608FB" w:rsidRDefault="00911208" w:rsidP="00FD2E6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703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01B2" w14:textId="0D8DCC43" w:rsidR="00911208" w:rsidRPr="00B608FB" w:rsidRDefault="00911208" w:rsidP="00FD2E68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Бенз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>(</w:t>
            </w:r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а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)</w:t>
            </w:r>
            <w:proofErr w:type="spellStart"/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пирен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2B98C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  <w:vertAlign w:val="superscript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6,200*10</w:t>
            </w:r>
            <w:r w:rsidRPr="00DB16D3">
              <w:rPr>
                <w:rFonts w:ascii="Arial" w:hAnsi="Arial" w:cs="Arial"/>
                <w:sz w:val="12"/>
                <w:szCs w:val="12"/>
                <w:vertAlign w:val="superscript"/>
              </w:rPr>
              <w:t>-7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4E5F4" w14:textId="1DC62A63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0,00002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6C764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  <w:vertAlign w:val="superscript"/>
                <w:lang w:val="en-US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9,589*10</w:t>
            </w:r>
            <w:r w:rsidRPr="00DB16D3">
              <w:rPr>
                <w:rFonts w:ascii="Arial" w:hAnsi="Arial" w:cs="Arial"/>
                <w:sz w:val="12"/>
                <w:szCs w:val="12"/>
                <w:vertAlign w:val="superscript"/>
              </w:rPr>
              <w:t>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C03A4" w14:textId="0D9DC57A" w:rsidR="00911208" w:rsidRPr="00B608FB" w:rsidRDefault="00911208" w:rsidP="00571BE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2,</w:t>
            </w:r>
            <w:r w:rsidRPr="00DB16D3">
              <w:rPr>
                <w:rFonts w:ascii="Arial" w:hAnsi="Arial" w:cs="Arial"/>
                <w:sz w:val="12"/>
                <w:szCs w:val="12"/>
              </w:rPr>
              <w:t>7</w:t>
            </w:r>
            <w:r>
              <w:rPr>
                <w:rFonts w:ascii="Arial" w:hAnsi="Arial" w:cs="Arial"/>
                <w:sz w:val="12"/>
                <w:szCs w:val="12"/>
              </w:rPr>
              <w:t>63</w:t>
            </w:r>
            <w:r w:rsidRPr="00DB16D3">
              <w:rPr>
                <w:rFonts w:ascii="Arial" w:hAnsi="Arial" w:cs="Arial"/>
                <w:sz w:val="12"/>
                <w:szCs w:val="12"/>
              </w:rPr>
              <w:t>*10</w:t>
            </w:r>
            <w:r w:rsidRPr="00DB16D3">
              <w:rPr>
                <w:rFonts w:ascii="Arial" w:hAnsi="Arial" w:cs="Arial"/>
                <w:sz w:val="12"/>
                <w:szCs w:val="12"/>
                <w:vertAlign w:val="superscript"/>
              </w:rPr>
              <w:t>-5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4B33F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437AFFE6" w14:textId="77777777" w:rsidTr="009A722B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1098E" w14:textId="77777777" w:rsidR="00911208" w:rsidRPr="00FA2A68" w:rsidRDefault="00911208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FA2A68">
              <w:rPr>
                <w:rFonts w:ascii="Arial" w:hAnsi="Arial" w:cs="Arial"/>
                <w:color w:val="000000"/>
                <w:sz w:val="12"/>
                <w:szCs w:val="12"/>
              </w:rPr>
              <w:t>Устано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вка производства этилена ЭП-600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8386B" w14:textId="2F5E72D5" w:rsidR="0091120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Паровые котлы ВД</w:t>
            </w:r>
          </w:p>
          <w:p w14:paraId="764944AC" w14:textId="7BFDCD12" w:rsidR="00911208" w:rsidRPr="00FA2A68" w:rsidRDefault="00911208" w:rsidP="00EC206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РА11</w:t>
            </w:r>
            <w:r w:rsidR="00EC2065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-01 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C7896" w14:textId="77777777" w:rsidR="00911208" w:rsidRDefault="00911208" w:rsidP="0087785D">
            <w:pPr>
              <w:ind w:left="-119" w:right="-10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Горелки котлов пара ВД</w:t>
            </w:r>
          </w:p>
          <w:p w14:paraId="6C0B074E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зимний период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41C11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5A532" w14:textId="77777777" w:rsidR="00911208" w:rsidRPr="00FA2A68" w:rsidRDefault="00911208" w:rsidP="0087785D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4296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F5417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Дымовая труба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9E9E6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ED37A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5010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3CEA2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AD220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BF515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2,0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61035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11,9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8721B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37,21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E6021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190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AC886" w14:textId="77777777" w:rsidR="00911208" w:rsidRPr="00FA2A68" w:rsidRDefault="00911208" w:rsidP="00240A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14291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BA427" w14:textId="77777777" w:rsidR="00911208" w:rsidRPr="00FA2A68" w:rsidRDefault="00911208" w:rsidP="00240A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1318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56686" w14:textId="11E028BA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B1446" w14:textId="5F871A4C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582FE" w14:textId="5D08AE53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F21A5" w14:textId="31148264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A627B" w14:textId="7ADB00CE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0AA41" w14:textId="3EBACDCE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04179" w14:textId="391DD2AB" w:rsidR="00911208" w:rsidRPr="00803082" w:rsidRDefault="00911208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301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CB232" w14:textId="77777777" w:rsidR="00911208" w:rsidRPr="00803082" w:rsidRDefault="00911208" w:rsidP="0087785D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Азота диоксид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D0FF2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16D3">
              <w:rPr>
                <w:rFonts w:ascii="Arial" w:hAnsi="Arial" w:cs="Arial"/>
                <w:sz w:val="12"/>
                <w:szCs w:val="12"/>
                <w:lang w:val="en-US"/>
              </w:rPr>
              <w:t>1,</w:t>
            </w:r>
            <w:r w:rsidRPr="00DB16D3">
              <w:rPr>
                <w:rFonts w:ascii="Arial" w:hAnsi="Arial" w:cs="Arial"/>
                <w:sz w:val="12"/>
                <w:szCs w:val="12"/>
              </w:rPr>
              <w:t>416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95A0E" w14:textId="5654CEA9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38,01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0AC31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21,899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ABD3A" w14:textId="78ADA179" w:rsidR="00911208" w:rsidRPr="00B608FB" w:rsidRDefault="00911208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35</w:t>
            </w:r>
            <w:r>
              <w:rPr>
                <w:rFonts w:ascii="Arial" w:hAnsi="Arial" w:cs="Arial"/>
                <w:sz w:val="12"/>
                <w:szCs w:val="12"/>
              </w:rPr>
              <w:t>,649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A2359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6BC9800C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7EA0D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AEA37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7EC43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FAD97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35F62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F1129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23494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7CDB4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B7E96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3EE46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8CC98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DC2E7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AF008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7541F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314B5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E4FDF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B2256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0EB0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D60C9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6D9C3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CC00A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0344B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31A54" w14:textId="1F98E9B5" w:rsidR="00911208" w:rsidRPr="00803082" w:rsidRDefault="00911208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304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5F6BD" w14:textId="77777777" w:rsidR="00911208" w:rsidRPr="00803082" w:rsidRDefault="00911208" w:rsidP="0087785D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Азота 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76BA1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16D3">
              <w:rPr>
                <w:rFonts w:ascii="Arial" w:hAnsi="Arial" w:cs="Arial"/>
                <w:sz w:val="12"/>
                <w:szCs w:val="12"/>
                <w:lang w:val="en-US"/>
              </w:rPr>
              <w:t>0,</w:t>
            </w:r>
            <w:r w:rsidRPr="00DB16D3">
              <w:rPr>
                <w:rFonts w:ascii="Arial" w:hAnsi="Arial" w:cs="Arial"/>
                <w:sz w:val="12"/>
                <w:szCs w:val="12"/>
              </w:rPr>
              <w:t>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8D774" w14:textId="0E891A2A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8,1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E606B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3,559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5DC8F" w14:textId="38189C17" w:rsidR="00911208" w:rsidRPr="00B608FB" w:rsidRDefault="00911208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5,793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B452C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607EE4F3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24F1C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1BDAA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5EA18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24B33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BAB03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C5081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94A78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A9CC2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C9D09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144F3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0096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639F5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A4013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8EB19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001E4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53935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074A1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71E2D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D8E72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E8D0C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5D2D5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62E8B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43308" w14:textId="0CB7ABAD" w:rsidR="00911208" w:rsidRPr="00803082" w:rsidRDefault="00911208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337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69E04" w14:textId="77777777" w:rsidR="00911208" w:rsidRPr="00803082" w:rsidRDefault="00911208" w:rsidP="0087785D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Углерода 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8A657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0,885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23BDB" w14:textId="3CBD7EE5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23,8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F421C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13,687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80843" w14:textId="2328DEDF" w:rsidR="00911208" w:rsidRPr="00B608FB" w:rsidRDefault="00911208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22,282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1AEE3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BB5449" w:rsidRPr="00AD6E55" w14:paraId="3AEA2378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217BD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5A937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9910D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E730B" w14:textId="77777777" w:rsidR="00BB5449" w:rsidRPr="00FA2A68" w:rsidRDefault="00BB5449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0463C" w14:textId="77777777" w:rsidR="00BB5449" w:rsidRPr="00FA2A68" w:rsidRDefault="00BB5449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35273" w14:textId="77777777" w:rsidR="00BB5449" w:rsidRPr="00FA2A68" w:rsidRDefault="00BB5449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ED9C5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54C28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78275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499F1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2B1C7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B0977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702E7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74E9A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F5F5B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A182C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E4253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34B08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26CCA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45706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B729F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917E6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6C01A" w14:textId="470213FB" w:rsidR="00BB5449" w:rsidRPr="00B608FB" w:rsidRDefault="00BB5449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041</w:t>
            </w:r>
            <w:r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46E5A" w14:textId="6E14109A" w:rsidR="00BB5449" w:rsidRPr="00B608FB" w:rsidRDefault="00BB5449" w:rsidP="00F86E52">
            <w:pPr>
              <w:ind w:left="-57" w:right="-114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Метан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A426B" w14:textId="70BBB097" w:rsidR="00BB5449" w:rsidRPr="00DB16D3" w:rsidRDefault="00BB5449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6C6C">
              <w:rPr>
                <w:rFonts w:ascii="Arial" w:hAnsi="Arial" w:cs="Arial"/>
                <w:sz w:val="12"/>
                <w:szCs w:val="12"/>
                <w:highlight w:val="lightGray"/>
              </w:rPr>
              <w:t>0,</w:t>
            </w:r>
            <w:r>
              <w:rPr>
                <w:rFonts w:ascii="Arial" w:hAnsi="Arial" w:cs="Arial"/>
                <w:sz w:val="12"/>
                <w:szCs w:val="12"/>
                <w:highlight w:val="lightGray"/>
              </w:rPr>
              <w:t>1105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2E6E7" w14:textId="2602B4E3" w:rsidR="00BB5449" w:rsidRPr="00DB16D3" w:rsidRDefault="00BB5449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3A6C6C"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4,2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0F234" w14:textId="0FDAA142" w:rsidR="00BB5449" w:rsidRPr="00DB16D3" w:rsidRDefault="00BB5449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highlight w:val="lightGray"/>
              </w:rPr>
              <w:t>1,7089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876E6" w14:textId="46D53CBA" w:rsidR="00BB5449" w:rsidRPr="00B608FB" w:rsidRDefault="00BB5449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6C6C">
              <w:rPr>
                <w:rFonts w:ascii="Arial" w:hAnsi="Arial" w:cs="Arial"/>
                <w:sz w:val="12"/>
                <w:szCs w:val="12"/>
                <w:highlight w:val="lightGray"/>
              </w:rPr>
              <w:t>4,88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656BB" w14:textId="77777777" w:rsidR="00BB5449" w:rsidRPr="0074369A" w:rsidRDefault="00BB5449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06A7B0B1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F7CC6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28B07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C4FE1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13765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6CA33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7DC51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C0ECE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0C696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F227C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ADF84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D9714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9C915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41D58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69655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1FACB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F1544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F8B2D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AFD09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A2B3F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9D5B9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D8C5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0F11C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E763F" w14:textId="1FC7F0F2" w:rsidR="00911208" w:rsidRPr="00B608FB" w:rsidRDefault="00911208" w:rsidP="00FD2E6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703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B15C5" w14:textId="5C39E3E7" w:rsidR="00911208" w:rsidRPr="00B608FB" w:rsidRDefault="00911208" w:rsidP="00FD2E68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Бенз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>(</w:t>
            </w:r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а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)</w:t>
            </w:r>
            <w:proofErr w:type="spellStart"/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пирен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EF9F6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  <w:vertAlign w:val="superscript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1,097*10</w:t>
            </w:r>
            <w:r w:rsidRPr="00DB16D3">
              <w:rPr>
                <w:rFonts w:ascii="Arial" w:hAnsi="Arial" w:cs="Arial"/>
                <w:sz w:val="12"/>
                <w:szCs w:val="12"/>
                <w:vertAlign w:val="superscript"/>
              </w:rPr>
              <w:t>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83292" w14:textId="150D09D2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0,000003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913F0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  <w:vertAlign w:val="superscript"/>
                <w:lang w:val="en-US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1,697*10</w:t>
            </w:r>
            <w:r w:rsidRPr="00DB16D3">
              <w:rPr>
                <w:rFonts w:ascii="Arial" w:hAnsi="Arial" w:cs="Arial"/>
                <w:sz w:val="12"/>
                <w:szCs w:val="12"/>
                <w:vertAlign w:val="superscript"/>
              </w:rPr>
              <w:t>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E8C45" w14:textId="3E928717" w:rsidR="00911208" w:rsidRPr="00B608FB" w:rsidRDefault="00911208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2,</w:t>
            </w:r>
            <w:r w:rsidRPr="00DB16D3">
              <w:rPr>
                <w:rFonts w:ascii="Arial" w:hAnsi="Arial" w:cs="Arial"/>
                <w:sz w:val="12"/>
                <w:szCs w:val="12"/>
              </w:rPr>
              <w:t>7</w:t>
            </w:r>
            <w:r>
              <w:rPr>
                <w:rFonts w:ascii="Arial" w:hAnsi="Arial" w:cs="Arial"/>
                <w:sz w:val="12"/>
                <w:szCs w:val="12"/>
              </w:rPr>
              <w:t>63</w:t>
            </w:r>
            <w:r w:rsidRPr="00DB16D3">
              <w:rPr>
                <w:rFonts w:ascii="Arial" w:hAnsi="Arial" w:cs="Arial"/>
                <w:sz w:val="12"/>
                <w:szCs w:val="12"/>
              </w:rPr>
              <w:t>*10</w:t>
            </w:r>
            <w:r w:rsidRPr="00DB16D3">
              <w:rPr>
                <w:rFonts w:ascii="Arial" w:hAnsi="Arial" w:cs="Arial"/>
                <w:sz w:val="12"/>
                <w:szCs w:val="12"/>
                <w:vertAlign w:val="superscript"/>
              </w:rPr>
              <w:t>-5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801BE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71DAC412" w14:textId="77777777" w:rsidTr="009A722B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22188" w14:textId="77777777" w:rsidR="00911208" w:rsidRPr="00FA2A68" w:rsidRDefault="00911208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FA2A68">
              <w:rPr>
                <w:rFonts w:ascii="Arial" w:hAnsi="Arial" w:cs="Arial"/>
                <w:color w:val="000000"/>
                <w:sz w:val="12"/>
                <w:szCs w:val="12"/>
              </w:rPr>
              <w:t>Устано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вка производства этилена ЭП-600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D5731" w14:textId="4746100C" w:rsidR="0091120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Паровые  котлы ВД</w:t>
            </w:r>
          </w:p>
          <w:p w14:paraId="6C46C525" w14:textId="74E5D7BB" w:rsidR="00911208" w:rsidRPr="00FA2A68" w:rsidRDefault="00911208" w:rsidP="00EC206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РА11</w:t>
            </w:r>
            <w:r w:rsidR="00EC2065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-01 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60E2E" w14:textId="77777777" w:rsidR="00911208" w:rsidRDefault="00911208" w:rsidP="0087785D">
            <w:pPr>
              <w:ind w:left="-119" w:right="-10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Горелки котлов пара ВД</w:t>
            </w:r>
          </w:p>
          <w:p w14:paraId="6D5AF0B8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Пуск установки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1C658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2EF6B" w14:textId="77777777" w:rsidR="00911208" w:rsidRPr="00FA2A68" w:rsidRDefault="00911208" w:rsidP="0087785D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168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7A05C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Дымовая труба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F9DA6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FB3EE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5010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6B9DF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55A62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9282E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2,0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770F5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19.2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557C5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60,17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50890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220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68102" w14:textId="77777777" w:rsidR="00911208" w:rsidRPr="00FA2A68" w:rsidRDefault="00911208" w:rsidP="00240A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14291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01DF0" w14:textId="77777777" w:rsidR="00911208" w:rsidRPr="00FA2A68" w:rsidRDefault="00911208" w:rsidP="00240A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1318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975D3" w14:textId="49B48426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A003C" w14:textId="2D3E8FAE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7DCCE" w14:textId="541AD2F0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EB0F6" w14:textId="241B1B0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7BD63" w14:textId="3EE8AD3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947B8" w14:textId="7F49F05E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145FF" w14:textId="3018DE06" w:rsidR="00911208" w:rsidRPr="00803082" w:rsidRDefault="00911208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301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70D8C" w14:textId="77777777" w:rsidR="00911208" w:rsidRPr="00803082" w:rsidRDefault="00911208" w:rsidP="0087785D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Азота диоксид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F7965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2,279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E0BF" w14:textId="303E8599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37,9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ADD0C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1,378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EF126" w14:textId="1655401F" w:rsidR="00911208" w:rsidRPr="00B608FB" w:rsidRDefault="00911208" w:rsidP="00571BE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35</w:t>
            </w:r>
            <w:r>
              <w:rPr>
                <w:rFonts w:ascii="Arial" w:hAnsi="Arial" w:cs="Arial"/>
                <w:sz w:val="12"/>
                <w:szCs w:val="12"/>
              </w:rPr>
              <w:t>,649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605D6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21A4EB13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0E4DE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8FC14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B669B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C0BE4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123E3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A912E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08A1F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F9D20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BDAF8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C5028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BF64F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4FE35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8F1FF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8AD10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40817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74CEB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EC93B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AD1EC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41D62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7F97E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B15CA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FB701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C8C48" w14:textId="48FACB3D" w:rsidR="00911208" w:rsidRPr="00803082" w:rsidRDefault="00911208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304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EAE15" w14:textId="77777777" w:rsidR="00911208" w:rsidRPr="00803082" w:rsidRDefault="00911208" w:rsidP="0087785D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Азота 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8FBEC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16D3">
              <w:rPr>
                <w:rFonts w:ascii="Arial" w:hAnsi="Arial" w:cs="Arial"/>
                <w:sz w:val="12"/>
                <w:szCs w:val="12"/>
                <w:lang w:val="en-US"/>
              </w:rPr>
              <w:t>0,</w:t>
            </w:r>
            <w:r w:rsidRPr="00DB16D3">
              <w:rPr>
                <w:rFonts w:ascii="Arial" w:hAnsi="Arial" w:cs="Arial"/>
                <w:sz w:val="12"/>
                <w:szCs w:val="12"/>
              </w:rPr>
              <w:t>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57197" w14:textId="6997FCEC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6,1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38B10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0,224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AE384" w14:textId="5F8992AB" w:rsidR="00911208" w:rsidRPr="00B608FB" w:rsidRDefault="00911208" w:rsidP="00571BE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5,793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71ECA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217F1B71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AFA83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95FC9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C86F2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1E575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C706E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1E4E8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773EA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6DDD4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8F7BE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F2D0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3F7A4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045DE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50FB7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8D6EA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9BD87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8BAE3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65DF1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EF1B1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AF8FA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E7B51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DACDE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D7D57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E5164" w14:textId="02E063A5" w:rsidR="00911208" w:rsidRPr="00803082" w:rsidRDefault="00911208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337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53A8C" w14:textId="77777777" w:rsidR="00911208" w:rsidRPr="00803082" w:rsidRDefault="00911208" w:rsidP="0087785D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Углерода 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4092B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1,424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0774A" w14:textId="06CEC85F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23,7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CFBFF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0,862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1C42" w14:textId="3BCC86CF" w:rsidR="00911208" w:rsidRPr="00B608FB" w:rsidRDefault="00911208" w:rsidP="00571BE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22,282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4F9C7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BB5449" w:rsidRPr="00AD6E55" w14:paraId="1B480F54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C70DB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23AE1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9A1DB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3196A" w14:textId="77777777" w:rsidR="00BB5449" w:rsidRPr="00FA2A68" w:rsidRDefault="00BB5449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2BC97" w14:textId="77777777" w:rsidR="00BB5449" w:rsidRPr="00FA2A68" w:rsidRDefault="00BB5449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9D8D5" w14:textId="77777777" w:rsidR="00BB5449" w:rsidRPr="00FA2A68" w:rsidRDefault="00BB5449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00D0B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1122D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309A6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5F777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35D67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33C11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4378F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44B8D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361ED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084C1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1E124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6F3D2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4C602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D2B59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4A908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7E7B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22813" w14:textId="2043E30C" w:rsidR="00BB5449" w:rsidRPr="00B608FB" w:rsidRDefault="00BB5449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041</w:t>
            </w:r>
            <w:r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83041" w14:textId="6C200882" w:rsidR="00BB5449" w:rsidRPr="00B608FB" w:rsidRDefault="00BB5449" w:rsidP="00F86E52">
            <w:pPr>
              <w:ind w:left="-57" w:right="-114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Метан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FEECD" w14:textId="7FC89465" w:rsidR="00BB5449" w:rsidRPr="00DB16D3" w:rsidRDefault="00BB5449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6C6C">
              <w:rPr>
                <w:rFonts w:ascii="Arial" w:hAnsi="Arial" w:cs="Arial"/>
                <w:sz w:val="12"/>
                <w:szCs w:val="12"/>
                <w:highlight w:val="lightGray"/>
              </w:rPr>
              <w:t>0,31316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9095D" w14:textId="777B8DA1" w:rsidR="00BB5449" w:rsidRPr="00DB16D3" w:rsidRDefault="00BB5449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3A6C6C"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4,7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8F4EC" w14:textId="307C7B25" w:rsidR="00BB5449" w:rsidRPr="00DB16D3" w:rsidRDefault="00BB5449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6C6C">
              <w:rPr>
                <w:rFonts w:ascii="Arial" w:hAnsi="Arial" w:cs="Arial"/>
                <w:sz w:val="12"/>
                <w:szCs w:val="12"/>
                <w:highlight w:val="lightGray"/>
              </w:rPr>
              <w:t>0,189408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8EE27" w14:textId="65816BAB" w:rsidR="00BB5449" w:rsidRPr="00B608FB" w:rsidRDefault="00BB5449" w:rsidP="00571BE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6C6C">
              <w:rPr>
                <w:rFonts w:ascii="Arial" w:hAnsi="Arial" w:cs="Arial"/>
                <w:sz w:val="12"/>
                <w:szCs w:val="12"/>
                <w:highlight w:val="lightGray"/>
              </w:rPr>
              <w:t>4,88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54800" w14:textId="77777777" w:rsidR="00BB5449" w:rsidRPr="0074369A" w:rsidRDefault="00BB5449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5985E35F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0CF93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80DE0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90B2F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F0ED9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96F93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A44F3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4035A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1953E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76DF9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2CC70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9BC81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17634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0A4D3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FF6EA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034B0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2414A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FAFBD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5C93D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6125D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B2E29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6B376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F842A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E3857" w14:textId="3CFA1D92" w:rsidR="00911208" w:rsidRPr="00B608FB" w:rsidRDefault="00911208" w:rsidP="00FD2E6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703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44FD3" w14:textId="0EB6E521" w:rsidR="00911208" w:rsidRPr="00B608FB" w:rsidRDefault="00911208" w:rsidP="00FD2E68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Бенз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>(</w:t>
            </w:r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а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)</w:t>
            </w:r>
            <w:proofErr w:type="spellStart"/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пирен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32FC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  <w:vertAlign w:val="superscript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1,776*10</w:t>
            </w:r>
            <w:r w:rsidRPr="00DB16D3">
              <w:rPr>
                <w:rFonts w:ascii="Arial" w:hAnsi="Arial" w:cs="Arial"/>
                <w:sz w:val="12"/>
                <w:szCs w:val="12"/>
                <w:vertAlign w:val="superscript"/>
              </w:rPr>
              <w:t>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BC583" w14:textId="2FD71B4C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0,00003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515DF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  <w:vertAlign w:val="superscript"/>
                <w:lang w:val="en-US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1,068*10</w:t>
            </w:r>
            <w:r w:rsidRPr="00DB16D3">
              <w:rPr>
                <w:rFonts w:ascii="Arial" w:hAnsi="Arial" w:cs="Arial"/>
                <w:sz w:val="12"/>
                <w:szCs w:val="12"/>
                <w:vertAlign w:val="superscript"/>
              </w:rPr>
              <w:t>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4D956" w14:textId="67D27EDE" w:rsidR="00911208" w:rsidRPr="00B608FB" w:rsidRDefault="00911208" w:rsidP="00571BE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2,</w:t>
            </w:r>
            <w:r w:rsidRPr="00DB16D3">
              <w:rPr>
                <w:rFonts w:ascii="Arial" w:hAnsi="Arial" w:cs="Arial"/>
                <w:sz w:val="12"/>
                <w:szCs w:val="12"/>
              </w:rPr>
              <w:t>7</w:t>
            </w:r>
            <w:r>
              <w:rPr>
                <w:rFonts w:ascii="Arial" w:hAnsi="Arial" w:cs="Arial"/>
                <w:sz w:val="12"/>
                <w:szCs w:val="12"/>
              </w:rPr>
              <w:t>63</w:t>
            </w:r>
            <w:r w:rsidRPr="00DB16D3">
              <w:rPr>
                <w:rFonts w:ascii="Arial" w:hAnsi="Arial" w:cs="Arial"/>
                <w:sz w:val="12"/>
                <w:szCs w:val="12"/>
              </w:rPr>
              <w:t>*10</w:t>
            </w:r>
            <w:r w:rsidRPr="00DB16D3">
              <w:rPr>
                <w:rFonts w:ascii="Arial" w:hAnsi="Arial" w:cs="Arial"/>
                <w:sz w:val="12"/>
                <w:szCs w:val="12"/>
                <w:vertAlign w:val="superscript"/>
              </w:rPr>
              <w:t>-5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2A377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57CEC1E2" w14:textId="77777777" w:rsidTr="009A722B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096DF" w14:textId="77777777" w:rsidR="00911208" w:rsidRPr="00FA2A68" w:rsidRDefault="00911208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FA2A68">
              <w:rPr>
                <w:rFonts w:ascii="Arial" w:hAnsi="Arial" w:cs="Arial"/>
                <w:color w:val="000000"/>
                <w:sz w:val="12"/>
                <w:szCs w:val="12"/>
              </w:rPr>
              <w:t>Устано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вка производства этилена ЭП-600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896F1" w14:textId="17D04B45" w:rsidR="0091120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Паровые котлы ВД</w:t>
            </w:r>
          </w:p>
          <w:p w14:paraId="33A382A8" w14:textId="30922748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РА113-01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823A6" w14:textId="77777777" w:rsidR="00911208" w:rsidRDefault="00911208" w:rsidP="0087785D">
            <w:pPr>
              <w:ind w:left="-119" w:right="-10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Горелки котлов пара ВД</w:t>
            </w:r>
          </w:p>
          <w:p w14:paraId="58DC6F1F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Летний период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FCD9C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F88E0" w14:textId="77777777" w:rsidR="00911208" w:rsidRPr="00FA2A68" w:rsidRDefault="00911208" w:rsidP="0087785D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4296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2E3D8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Дымовая труба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BD9F1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4D1C9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5011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0E0B0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8A384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5E828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2,0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7FAE9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7,5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16EDA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23,68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64923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169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07013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14314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50C2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1318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F03BB" w14:textId="50008DFB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F144C" w14:textId="4053ABD4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68A5" w14:textId="64F3AF18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D7541" w14:textId="739105B4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82D5B" w14:textId="1D94D05D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0E7BB" w14:textId="710A50EE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6CB86" w14:textId="58F59053" w:rsidR="00911208" w:rsidRPr="00803082" w:rsidRDefault="00911208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301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A9E50" w14:textId="77777777" w:rsidR="00911208" w:rsidRPr="00803082" w:rsidRDefault="00911208" w:rsidP="0087785D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Азота диоксид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8133E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0,800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7037F" w14:textId="6A3EF272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33,8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DEE0A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12,372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1B35F" w14:textId="63C395A9" w:rsidR="00911208" w:rsidRPr="00B608FB" w:rsidRDefault="00911208" w:rsidP="00571BE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35</w:t>
            </w:r>
            <w:r>
              <w:rPr>
                <w:rFonts w:ascii="Arial" w:hAnsi="Arial" w:cs="Arial"/>
                <w:sz w:val="12"/>
                <w:szCs w:val="12"/>
              </w:rPr>
              <w:t>,649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B3720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7B7B4856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0CD39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DE08A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C105D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C6792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E3730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7FCB0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B404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7F39E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9B909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C506F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674B7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84168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22412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EB8F5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A507D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EC22C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BE801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035EB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1641E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AB462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6D325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EE71E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537FA" w14:textId="02F959B6" w:rsidR="00911208" w:rsidRPr="00803082" w:rsidRDefault="00911208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304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12FA3" w14:textId="77777777" w:rsidR="00911208" w:rsidRPr="00803082" w:rsidRDefault="00911208" w:rsidP="0087785D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Азота 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D5470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16D3">
              <w:rPr>
                <w:rFonts w:ascii="Arial" w:hAnsi="Arial" w:cs="Arial"/>
                <w:sz w:val="12"/>
                <w:szCs w:val="12"/>
                <w:lang w:val="en-US"/>
              </w:rPr>
              <w:t>0,</w:t>
            </w:r>
            <w:r w:rsidRPr="00DB16D3">
              <w:rPr>
                <w:rFonts w:ascii="Arial" w:hAnsi="Arial" w:cs="Arial"/>
                <w:sz w:val="12"/>
                <w:szCs w:val="12"/>
              </w:rPr>
              <w:t>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D1D76" w14:textId="0BE7F654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5,5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00A5C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2,010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A6B19" w14:textId="61516E73" w:rsidR="00911208" w:rsidRPr="00B608FB" w:rsidRDefault="00911208" w:rsidP="00571BE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5,793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B8BB3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4A69DC79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3042D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412C7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153BA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5F516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84A32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34E16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76760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AF5B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51C09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16746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3D8C0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EFBF0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41D40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2EBDA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EEE9A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44CB5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F8F87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1E45E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2B813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C8725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972E8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9E74C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B5794" w14:textId="4F46EC2D" w:rsidR="00911208" w:rsidRPr="00803082" w:rsidRDefault="00911208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337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BA41A" w14:textId="77777777" w:rsidR="00911208" w:rsidRPr="00803082" w:rsidRDefault="00911208" w:rsidP="0087785D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Углерода 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36365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0,500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8ED63" w14:textId="5CE1B21B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21,1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7C4AF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7,733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13FA0" w14:textId="0C072DDD" w:rsidR="00911208" w:rsidRPr="00B608FB" w:rsidRDefault="00911208" w:rsidP="00571BE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22,282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28CA2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3A6C6C" w:rsidRPr="00AD6E55" w14:paraId="0DAF7EBA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BE715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CFFF9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4CA26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BF3B6" w14:textId="77777777" w:rsidR="003A6C6C" w:rsidRPr="00FA2A68" w:rsidRDefault="003A6C6C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17A23" w14:textId="77777777" w:rsidR="003A6C6C" w:rsidRPr="00FA2A68" w:rsidRDefault="003A6C6C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75A6" w14:textId="77777777" w:rsidR="003A6C6C" w:rsidRPr="00FA2A68" w:rsidRDefault="003A6C6C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081D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9442E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9E75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0D12F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5DA62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7A111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ADD3E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68C14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8E56F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6AB11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D798E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CEFE9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CA7BF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C05A7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1CB81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90D2C" w14:textId="77777777" w:rsidR="003A6C6C" w:rsidRPr="00FA2A68" w:rsidRDefault="003A6C6C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B2DD3" w14:textId="435F847F" w:rsidR="003A6C6C" w:rsidRPr="00B608FB" w:rsidRDefault="003A6C6C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041</w:t>
            </w:r>
            <w:r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9AD26" w14:textId="15F91C82" w:rsidR="003A6C6C" w:rsidRPr="00B608FB" w:rsidRDefault="003A6C6C" w:rsidP="00F86E52">
            <w:pPr>
              <w:ind w:left="-57" w:right="-114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Метан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47F2A" w14:textId="4E0EC185" w:rsidR="003A6C6C" w:rsidRPr="00DB16D3" w:rsidRDefault="003A6C6C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6C6C">
              <w:rPr>
                <w:rFonts w:ascii="Arial" w:hAnsi="Arial" w:cs="Arial"/>
                <w:sz w:val="12"/>
                <w:szCs w:val="12"/>
                <w:highlight w:val="lightGray"/>
              </w:rPr>
              <w:t>0,193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F71D6" w14:textId="03C61E4A" w:rsidR="003A6C6C" w:rsidRPr="00DB16D3" w:rsidRDefault="003A6C6C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3A6C6C"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4,2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ED0B7" w14:textId="17578C22" w:rsidR="003A6C6C" w:rsidRPr="00DB16D3" w:rsidRDefault="003A6C6C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6C6C">
              <w:rPr>
                <w:rFonts w:ascii="Arial" w:hAnsi="Arial" w:cs="Arial"/>
                <w:sz w:val="12"/>
                <w:szCs w:val="12"/>
                <w:highlight w:val="lightGray"/>
              </w:rPr>
              <w:t>2,9816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A029B" w14:textId="7DFE0BC5" w:rsidR="003A6C6C" w:rsidRPr="00B608FB" w:rsidRDefault="003A6C6C" w:rsidP="00571BE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6C6C">
              <w:rPr>
                <w:rFonts w:ascii="Arial" w:hAnsi="Arial" w:cs="Arial"/>
                <w:sz w:val="12"/>
                <w:szCs w:val="12"/>
                <w:highlight w:val="lightGray"/>
              </w:rPr>
              <w:t>4,88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2B892" w14:textId="77777777" w:rsidR="003A6C6C" w:rsidRPr="0074369A" w:rsidRDefault="003A6C6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7F1144A2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D5633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0B7F2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D9B73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17121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DDD79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646AB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1F48C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F8463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6A885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FF5C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04ECE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BFB57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635E3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E13EA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ED8AB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AD7BD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3294D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45F4A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87E71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75F63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3247F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BD335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2857F" w14:textId="536E5D1E" w:rsidR="00911208" w:rsidRPr="00B608FB" w:rsidRDefault="00911208" w:rsidP="00FD2E6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703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8530C" w14:textId="7E5FE885" w:rsidR="00911208" w:rsidRPr="00B608FB" w:rsidRDefault="00911208" w:rsidP="00FD2E68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Бенз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>(</w:t>
            </w:r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а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)</w:t>
            </w:r>
            <w:proofErr w:type="spellStart"/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пирен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6BB24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  <w:vertAlign w:val="superscript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6,200*10</w:t>
            </w:r>
            <w:r w:rsidRPr="00DB16D3">
              <w:rPr>
                <w:rFonts w:ascii="Arial" w:hAnsi="Arial" w:cs="Arial"/>
                <w:sz w:val="12"/>
                <w:szCs w:val="12"/>
                <w:vertAlign w:val="superscript"/>
              </w:rPr>
              <w:t>-7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62E5F" w14:textId="4FABD08B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0,00002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DA144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  <w:vertAlign w:val="superscript"/>
                <w:lang w:val="en-US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9,589*10</w:t>
            </w:r>
            <w:r w:rsidRPr="00DB16D3">
              <w:rPr>
                <w:rFonts w:ascii="Arial" w:hAnsi="Arial" w:cs="Arial"/>
                <w:sz w:val="12"/>
                <w:szCs w:val="12"/>
                <w:vertAlign w:val="superscript"/>
              </w:rPr>
              <w:t>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094BC" w14:textId="178559F7" w:rsidR="00911208" w:rsidRPr="00B608FB" w:rsidRDefault="00911208" w:rsidP="00571BE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2,</w:t>
            </w:r>
            <w:r w:rsidRPr="00DB16D3">
              <w:rPr>
                <w:rFonts w:ascii="Arial" w:hAnsi="Arial" w:cs="Arial"/>
                <w:sz w:val="12"/>
                <w:szCs w:val="12"/>
              </w:rPr>
              <w:t>7</w:t>
            </w:r>
            <w:r>
              <w:rPr>
                <w:rFonts w:ascii="Arial" w:hAnsi="Arial" w:cs="Arial"/>
                <w:sz w:val="12"/>
                <w:szCs w:val="12"/>
              </w:rPr>
              <w:t>63</w:t>
            </w:r>
            <w:r w:rsidRPr="00DB16D3">
              <w:rPr>
                <w:rFonts w:ascii="Arial" w:hAnsi="Arial" w:cs="Arial"/>
                <w:sz w:val="12"/>
                <w:szCs w:val="12"/>
              </w:rPr>
              <w:t>*10</w:t>
            </w:r>
            <w:r w:rsidRPr="00DB16D3">
              <w:rPr>
                <w:rFonts w:ascii="Arial" w:hAnsi="Arial" w:cs="Arial"/>
                <w:sz w:val="12"/>
                <w:szCs w:val="12"/>
                <w:vertAlign w:val="superscript"/>
              </w:rPr>
              <w:t>-5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69A7B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6A41EDBC" w14:textId="77777777" w:rsidTr="009A722B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306E4" w14:textId="77777777" w:rsidR="00911208" w:rsidRPr="00FA2A68" w:rsidRDefault="00911208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FA2A68">
              <w:rPr>
                <w:rFonts w:ascii="Arial" w:hAnsi="Arial" w:cs="Arial"/>
                <w:color w:val="000000"/>
                <w:sz w:val="12"/>
                <w:szCs w:val="12"/>
              </w:rPr>
              <w:t>Устано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вка производства этилена ЭП-600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C4566" w14:textId="6C0D5AE2" w:rsidR="00911208" w:rsidRDefault="00911208" w:rsidP="00201C28">
            <w:pPr>
              <w:ind w:left="-119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Паровые  котлы ВД</w:t>
            </w:r>
          </w:p>
          <w:p w14:paraId="08EF3B77" w14:textId="71F9C2DB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РА113-01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8FCCD" w14:textId="77777777" w:rsidR="00911208" w:rsidRDefault="00911208" w:rsidP="0087785D">
            <w:pPr>
              <w:ind w:left="-119" w:right="-10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Горелки котлов пара ВД</w:t>
            </w:r>
          </w:p>
          <w:p w14:paraId="259723A2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зимний период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ECB8E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3C7ED" w14:textId="77777777" w:rsidR="00911208" w:rsidRPr="00FA2A68" w:rsidRDefault="00911208" w:rsidP="0087785D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4296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9918F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Дымовая труба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1F935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2536D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5011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74906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94F82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C1063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2,0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D577F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11,9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25916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37,21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07270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190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31D89" w14:textId="77777777" w:rsidR="00911208" w:rsidRPr="00FA2A68" w:rsidRDefault="00911208" w:rsidP="00240A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14314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0EB5C" w14:textId="77777777" w:rsidR="00911208" w:rsidRPr="00FA2A68" w:rsidRDefault="00911208" w:rsidP="00240A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1318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1F30E" w14:textId="5A2C1CFC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61043" w14:textId="6960CDF4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AD2AD" w14:textId="41CA04BF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105E5" w14:textId="7E24FDEE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C143C" w14:textId="6C2E9EE6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106F4" w14:textId="5392DF1B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4B195" w14:textId="68BFCD50" w:rsidR="00911208" w:rsidRPr="00803082" w:rsidRDefault="00911208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301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D6D07" w14:textId="77777777" w:rsidR="00911208" w:rsidRPr="00803082" w:rsidRDefault="00911208" w:rsidP="0087785D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Азота диоксид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CA5D3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16D3">
              <w:rPr>
                <w:rFonts w:ascii="Arial" w:hAnsi="Arial" w:cs="Arial"/>
                <w:sz w:val="12"/>
                <w:szCs w:val="12"/>
                <w:lang w:val="en-US"/>
              </w:rPr>
              <w:t>1,</w:t>
            </w:r>
            <w:r w:rsidRPr="00DB16D3">
              <w:rPr>
                <w:rFonts w:ascii="Arial" w:hAnsi="Arial" w:cs="Arial"/>
                <w:sz w:val="12"/>
                <w:szCs w:val="12"/>
              </w:rPr>
              <w:t>416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241EF" w14:textId="0D6C3EF0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38,01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81CBA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21,899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30088" w14:textId="71D91259" w:rsidR="00911208" w:rsidRPr="00B608FB" w:rsidRDefault="00911208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35</w:t>
            </w:r>
            <w:r>
              <w:rPr>
                <w:rFonts w:ascii="Arial" w:hAnsi="Arial" w:cs="Arial"/>
                <w:sz w:val="12"/>
                <w:szCs w:val="12"/>
              </w:rPr>
              <w:t>,649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85000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1821E377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A280D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F63FE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0F6B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8575D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C35F1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E505E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DFC9F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10466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2B671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DCA6B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B3BA5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BFB71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9D101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3DA9E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6D5A3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99F7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58B12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51292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64D7F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7CEB0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10FB4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43718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2713A" w14:textId="6659A652" w:rsidR="00911208" w:rsidRPr="00803082" w:rsidRDefault="00911208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304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EB24A" w14:textId="77777777" w:rsidR="00911208" w:rsidRPr="00803082" w:rsidRDefault="00911208" w:rsidP="0087785D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Азота 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A69DF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16D3">
              <w:rPr>
                <w:rFonts w:ascii="Arial" w:hAnsi="Arial" w:cs="Arial"/>
                <w:sz w:val="12"/>
                <w:szCs w:val="12"/>
                <w:lang w:val="en-US"/>
              </w:rPr>
              <w:t>0,</w:t>
            </w:r>
            <w:r w:rsidRPr="00DB16D3">
              <w:rPr>
                <w:rFonts w:ascii="Arial" w:hAnsi="Arial" w:cs="Arial"/>
                <w:sz w:val="12"/>
                <w:szCs w:val="12"/>
              </w:rPr>
              <w:t>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C5134" w14:textId="0CB739E2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8,1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3EC6B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3,559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18503" w14:textId="2FA1D453" w:rsidR="00911208" w:rsidRPr="00B608FB" w:rsidRDefault="00911208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5,793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895A6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56CFF215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FFDC2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6D7CA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131D5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17CDD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004DF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7D001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38CE8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17240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8F684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5E3B1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CF0EA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32556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C3666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FBEF3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D263A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05084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DC2CD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70D36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2A930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13E60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2BB99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3A470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83DF1" w14:textId="65413D3F" w:rsidR="00911208" w:rsidRPr="00803082" w:rsidRDefault="00911208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337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D3E0F" w14:textId="77777777" w:rsidR="00911208" w:rsidRPr="00803082" w:rsidRDefault="00911208" w:rsidP="0087785D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Углерода 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2BADD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0,885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77BF6" w14:textId="6C344B85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23,8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B77BC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13,687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72A9" w14:textId="6E5B2E85" w:rsidR="00911208" w:rsidRPr="00B608FB" w:rsidRDefault="00911208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22,282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4B7E7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BB5449" w:rsidRPr="00AD6E55" w14:paraId="12E743F3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6EF51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7A82E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BB792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E11C3" w14:textId="77777777" w:rsidR="00BB5449" w:rsidRPr="00FA2A68" w:rsidRDefault="00BB5449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C48BF" w14:textId="77777777" w:rsidR="00BB5449" w:rsidRPr="00FA2A68" w:rsidRDefault="00BB5449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F983C" w14:textId="77777777" w:rsidR="00BB5449" w:rsidRPr="00FA2A68" w:rsidRDefault="00BB5449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00F42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65288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91967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050C5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772ED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0D461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03E65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6622A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0A4F3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4C0E3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8B0AA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E2853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DC554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804CD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D0BC9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9D34C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BC3B4" w14:textId="31BB9538" w:rsidR="00BB5449" w:rsidRPr="00B608FB" w:rsidRDefault="00BB5449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041</w:t>
            </w:r>
            <w:r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FB9F6" w14:textId="4B5CD5DC" w:rsidR="00BB5449" w:rsidRPr="00B608FB" w:rsidRDefault="00BB5449" w:rsidP="00F86E52">
            <w:pPr>
              <w:ind w:left="-57" w:right="-114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Метан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E0FF2" w14:textId="0F604F8D" w:rsidR="00BB5449" w:rsidRPr="00DB16D3" w:rsidRDefault="00BB5449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6C6C">
              <w:rPr>
                <w:rFonts w:ascii="Arial" w:hAnsi="Arial" w:cs="Arial"/>
                <w:sz w:val="12"/>
                <w:szCs w:val="12"/>
                <w:highlight w:val="lightGray"/>
              </w:rPr>
              <w:t>0,</w:t>
            </w:r>
            <w:r>
              <w:rPr>
                <w:rFonts w:ascii="Arial" w:hAnsi="Arial" w:cs="Arial"/>
                <w:sz w:val="12"/>
                <w:szCs w:val="12"/>
                <w:highlight w:val="lightGray"/>
              </w:rPr>
              <w:t>1105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6A13D" w14:textId="1B30C050" w:rsidR="00BB5449" w:rsidRPr="00DB16D3" w:rsidRDefault="00BB5449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3A6C6C"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4,2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47156" w14:textId="3570E219" w:rsidR="00BB5449" w:rsidRPr="00DB16D3" w:rsidRDefault="00BB5449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highlight w:val="lightGray"/>
              </w:rPr>
              <w:t>1,7089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CB15B" w14:textId="4EF873CA" w:rsidR="00BB5449" w:rsidRPr="00B608FB" w:rsidRDefault="00BB5449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6C6C">
              <w:rPr>
                <w:rFonts w:ascii="Arial" w:hAnsi="Arial" w:cs="Arial"/>
                <w:sz w:val="12"/>
                <w:szCs w:val="12"/>
                <w:highlight w:val="lightGray"/>
              </w:rPr>
              <w:t>4,88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CC3FB" w14:textId="77777777" w:rsidR="00BB5449" w:rsidRPr="0074369A" w:rsidRDefault="00BB5449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3BCB8CC7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66F3F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69B4A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04E7D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FB466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8A696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BBA4F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73F3F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1FF80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37A0A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D8F60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22321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A66E1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9A0EC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F801C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28E1C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29D24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3472B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E1557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5607B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3192A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928DD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1807F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B7CA6" w14:textId="5B98A772" w:rsidR="00911208" w:rsidRPr="00B608FB" w:rsidRDefault="00911208" w:rsidP="00FD2E6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703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D773" w14:textId="78FA9E52" w:rsidR="00911208" w:rsidRPr="00B608FB" w:rsidRDefault="00911208" w:rsidP="00FD2E68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Бенз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>(</w:t>
            </w:r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а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)</w:t>
            </w:r>
            <w:proofErr w:type="spellStart"/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пирен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B4D3D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  <w:vertAlign w:val="superscript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1,097*10</w:t>
            </w:r>
            <w:r w:rsidRPr="00DB16D3">
              <w:rPr>
                <w:rFonts w:ascii="Arial" w:hAnsi="Arial" w:cs="Arial"/>
                <w:sz w:val="12"/>
                <w:szCs w:val="12"/>
                <w:vertAlign w:val="superscript"/>
              </w:rPr>
              <w:t>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EFDBF" w14:textId="5D8E87DC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0,000003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94108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  <w:vertAlign w:val="superscript"/>
                <w:lang w:val="en-US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1,697*10</w:t>
            </w:r>
            <w:r w:rsidRPr="00DB16D3">
              <w:rPr>
                <w:rFonts w:ascii="Arial" w:hAnsi="Arial" w:cs="Arial"/>
                <w:sz w:val="12"/>
                <w:szCs w:val="12"/>
                <w:vertAlign w:val="superscript"/>
              </w:rPr>
              <w:t>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0B609" w14:textId="1F15953A" w:rsidR="00911208" w:rsidRPr="00B608FB" w:rsidRDefault="00911208" w:rsidP="00124E55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2,</w:t>
            </w:r>
            <w:r w:rsidRPr="00DB16D3">
              <w:rPr>
                <w:rFonts w:ascii="Arial" w:hAnsi="Arial" w:cs="Arial"/>
                <w:sz w:val="12"/>
                <w:szCs w:val="12"/>
              </w:rPr>
              <w:t>7</w:t>
            </w:r>
            <w:r>
              <w:rPr>
                <w:rFonts w:ascii="Arial" w:hAnsi="Arial" w:cs="Arial"/>
                <w:sz w:val="12"/>
                <w:szCs w:val="12"/>
              </w:rPr>
              <w:t>63</w:t>
            </w:r>
            <w:r w:rsidRPr="00DB16D3">
              <w:rPr>
                <w:rFonts w:ascii="Arial" w:hAnsi="Arial" w:cs="Arial"/>
                <w:sz w:val="12"/>
                <w:szCs w:val="12"/>
              </w:rPr>
              <w:t>*10</w:t>
            </w:r>
            <w:r w:rsidRPr="00DB16D3">
              <w:rPr>
                <w:rFonts w:ascii="Arial" w:hAnsi="Arial" w:cs="Arial"/>
                <w:sz w:val="12"/>
                <w:szCs w:val="12"/>
                <w:vertAlign w:val="superscript"/>
              </w:rPr>
              <w:t>-5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440EC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62CBDC85" w14:textId="77777777" w:rsidTr="009A722B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48FA1" w14:textId="77777777" w:rsidR="00911208" w:rsidRPr="00FA2A68" w:rsidRDefault="00911208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FA2A68">
              <w:rPr>
                <w:rFonts w:ascii="Arial" w:hAnsi="Arial" w:cs="Arial"/>
                <w:color w:val="000000"/>
                <w:sz w:val="12"/>
                <w:szCs w:val="12"/>
              </w:rPr>
              <w:t>Устано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вка производства этилена ЭП-600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6C516" w14:textId="00630D41" w:rsidR="0091120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Паровые котлы ВД</w:t>
            </w:r>
          </w:p>
          <w:p w14:paraId="6AA3E6A2" w14:textId="15B53343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РА113-01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3C89E" w14:textId="77777777" w:rsidR="00911208" w:rsidRDefault="00911208" w:rsidP="0087785D">
            <w:pPr>
              <w:ind w:left="-119" w:right="-10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Горелки котлов пара ВД</w:t>
            </w:r>
          </w:p>
          <w:p w14:paraId="53C4213A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Пуск установки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B8105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15337" w14:textId="77777777" w:rsidR="00911208" w:rsidRPr="00FA2A68" w:rsidRDefault="00911208" w:rsidP="0087785D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168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239E0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Дымовая труба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3187F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F9CF9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5011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5D851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88FCA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115AC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2,0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9206D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19.2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DF799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60,17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0880B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220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FD135" w14:textId="77777777" w:rsidR="00911208" w:rsidRPr="00FA2A68" w:rsidRDefault="00911208" w:rsidP="00240A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14314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9B579" w14:textId="77777777" w:rsidR="00911208" w:rsidRPr="00FA2A68" w:rsidRDefault="00911208" w:rsidP="00240A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1318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3A6EA" w14:textId="30DB454B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7558C" w14:textId="66FE15E0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99CF8" w14:textId="3C9A251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7D061" w14:textId="008DC0B8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1DD80" w14:textId="592712C2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B3D2F" w14:textId="4B0773FE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70B10" w14:textId="6AF3AFF7" w:rsidR="00911208" w:rsidRPr="00803082" w:rsidRDefault="00911208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301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06099" w14:textId="77777777" w:rsidR="00911208" w:rsidRPr="00803082" w:rsidRDefault="00911208" w:rsidP="0087785D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Азота диоксид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683C1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2,279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96977" w14:textId="3FFEE9E0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37,9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FD8B6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1,378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9C032" w14:textId="1A0A9C67" w:rsidR="00911208" w:rsidRPr="00B608FB" w:rsidRDefault="00911208" w:rsidP="00571BE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35</w:t>
            </w:r>
            <w:r>
              <w:rPr>
                <w:rFonts w:ascii="Arial" w:hAnsi="Arial" w:cs="Arial"/>
                <w:sz w:val="12"/>
                <w:szCs w:val="12"/>
              </w:rPr>
              <w:t>,649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EFE3B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26CF4C48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7D846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0CCE0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05FE1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AFE8C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42975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75D3A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026F3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330EA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8456B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ED7D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2C987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9EFD8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32D54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EACA8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28B43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56832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B44B8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818BD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9F8F5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090DD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26187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4399C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2C6AD" w14:textId="6F638553" w:rsidR="00911208" w:rsidRPr="00803082" w:rsidRDefault="00911208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304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CACBF" w14:textId="77777777" w:rsidR="00911208" w:rsidRPr="00803082" w:rsidRDefault="00911208" w:rsidP="0087785D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Азота 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BE351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16D3">
              <w:rPr>
                <w:rFonts w:ascii="Arial" w:hAnsi="Arial" w:cs="Arial"/>
                <w:sz w:val="12"/>
                <w:szCs w:val="12"/>
                <w:lang w:val="en-US"/>
              </w:rPr>
              <w:t>0,</w:t>
            </w:r>
            <w:r w:rsidRPr="00DB16D3">
              <w:rPr>
                <w:rFonts w:ascii="Arial" w:hAnsi="Arial" w:cs="Arial"/>
                <w:sz w:val="12"/>
                <w:szCs w:val="12"/>
              </w:rPr>
              <w:t>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C82A8" w14:textId="315EFFE2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6,1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D0D8C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0,224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D7546" w14:textId="241ED617" w:rsidR="00911208" w:rsidRPr="00B608FB" w:rsidRDefault="00911208" w:rsidP="00571BE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5,793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8D63B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096DE89A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E3E7E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06DE6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4C96D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02F44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22748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9DE5C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423CD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E21AD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EB826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B5C86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96EE7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04ED0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C5290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81F59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78CA6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B84B0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1940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B6066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E1313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EC0ED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C3C36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E9DB1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43A02" w14:textId="2BBB7084" w:rsidR="00911208" w:rsidRPr="00803082" w:rsidRDefault="00911208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337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4D18" w14:textId="77777777" w:rsidR="00911208" w:rsidRPr="00803082" w:rsidRDefault="00911208" w:rsidP="0087785D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Углерода 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480E9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1,424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259C4" w14:textId="248B3BD9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23,7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A75FD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0,862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D572E" w14:textId="4E07EC73" w:rsidR="00911208" w:rsidRPr="00B608FB" w:rsidRDefault="00911208" w:rsidP="00571BE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22,282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66BAF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BB5449" w:rsidRPr="00AD6E55" w14:paraId="09205A5D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10F1F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DF46C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6BD1D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1A7E7" w14:textId="77777777" w:rsidR="00BB5449" w:rsidRPr="00FA2A68" w:rsidRDefault="00BB5449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2FC64" w14:textId="77777777" w:rsidR="00BB5449" w:rsidRPr="00FA2A68" w:rsidRDefault="00BB5449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98E00" w14:textId="77777777" w:rsidR="00BB5449" w:rsidRPr="00FA2A68" w:rsidRDefault="00BB5449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971A3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959AD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2050E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8E7AA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C4F14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2A8E1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587D2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85316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85DFE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A9B70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9DA13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FE231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56318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75BC6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87C6B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9E544" w14:textId="77777777" w:rsidR="00BB5449" w:rsidRPr="00FA2A68" w:rsidRDefault="00BB5449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D5E16" w14:textId="433C2154" w:rsidR="00BB5449" w:rsidRPr="00B608FB" w:rsidRDefault="00BB5449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041</w:t>
            </w:r>
            <w:r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F398C" w14:textId="0A0C10E5" w:rsidR="00BB5449" w:rsidRPr="00B608FB" w:rsidRDefault="00BB5449" w:rsidP="00F86E52">
            <w:pPr>
              <w:ind w:left="-57" w:right="-114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A6C6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Метан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9B9B" w14:textId="4F031261" w:rsidR="00BB5449" w:rsidRPr="00DB16D3" w:rsidRDefault="00BB5449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6C6C">
              <w:rPr>
                <w:rFonts w:ascii="Arial" w:hAnsi="Arial" w:cs="Arial"/>
                <w:sz w:val="12"/>
                <w:szCs w:val="12"/>
                <w:highlight w:val="lightGray"/>
              </w:rPr>
              <w:t>0,31316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16ACB" w14:textId="421436AB" w:rsidR="00BB5449" w:rsidRPr="00DB16D3" w:rsidRDefault="00BB5449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3A6C6C"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4,7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AAD4A" w14:textId="45C42B34" w:rsidR="00BB5449" w:rsidRPr="00DB16D3" w:rsidRDefault="00BB5449" w:rsidP="00DB16D3">
            <w:pPr>
              <w:ind w:left="-104" w:right="-11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6C6C">
              <w:rPr>
                <w:rFonts w:ascii="Arial" w:hAnsi="Arial" w:cs="Arial"/>
                <w:sz w:val="12"/>
                <w:szCs w:val="12"/>
                <w:highlight w:val="lightGray"/>
              </w:rPr>
              <w:t>0,189408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6A490" w14:textId="31831195" w:rsidR="00BB5449" w:rsidRPr="00B608FB" w:rsidRDefault="00BB5449" w:rsidP="00571BE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6C6C">
              <w:rPr>
                <w:rFonts w:ascii="Arial" w:hAnsi="Arial" w:cs="Arial"/>
                <w:sz w:val="12"/>
                <w:szCs w:val="12"/>
                <w:highlight w:val="lightGray"/>
              </w:rPr>
              <w:t>4,88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3D006" w14:textId="77777777" w:rsidR="00BB5449" w:rsidRPr="0074369A" w:rsidRDefault="00BB5449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2BC2256A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766A5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99F03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5EC1C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FECF4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20D01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9BA54" w14:textId="77777777" w:rsidR="00911208" w:rsidRPr="00FA2A68" w:rsidRDefault="00911208" w:rsidP="0087785D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DEF9F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E8F11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32CA8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50CAF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49147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64CCD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D1F8E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03E36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F7D3B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3EB37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39252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11880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5AFA1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F981E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B8EA4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BF7F4" w14:textId="77777777" w:rsidR="00911208" w:rsidRPr="00FA2A68" w:rsidRDefault="00911208" w:rsidP="0087785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42555" w14:textId="63819740" w:rsidR="00911208" w:rsidRPr="00B608FB" w:rsidRDefault="00911208" w:rsidP="00FD2E6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703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8F19E" w14:textId="161AFDB0" w:rsidR="00911208" w:rsidRPr="00B608FB" w:rsidRDefault="00911208" w:rsidP="00FD2E68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Бенз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>(</w:t>
            </w:r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а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)</w:t>
            </w:r>
            <w:proofErr w:type="spellStart"/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пирен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9F5AB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  <w:vertAlign w:val="superscript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1,776*10</w:t>
            </w:r>
            <w:r w:rsidRPr="00DB16D3">
              <w:rPr>
                <w:rFonts w:ascii="Arial" w:hAnsi="Arial" w:cs="Arial"/>
                <w:sz w:val="12"/>
                <w:szCs w:val="12"/>
                <w:vertAlign w:val="superscript"/>
              </w:rPr>
              <w:t>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26E98" w14:textId="340C3879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0,00003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9B660" w14:textId="77777777" w:rsidR="00911208" w:rsidRPr="00DB16D3" w:rsidRDefault="00911208" w:rsidP="00DB16D3">
            <w:pPr>
              <w:ind w:left="-104" w:right="-112"/>
              <w:jc w:val="center"/>
              <w:rPr>
                <w:rFonts w:ascii="Arial" w:hAnsi="Arial" w:cs="Arial"/>
                <w:snapToGrid w:val="0"/>
                <w:sz w:val="12"/>
                <w:szCs w:val="12"/>
                <w:vertAlign w:val="superscript"/>
                <w:lang w:val="en-US"/>
              </w:rPr>
            </w:pPr>
            <w:r w:rsidRPr="00DB16D3">
              <w:rPr>
                <w:rFonts w:ascii="Arial" w:hAnsi="Arial" w:cs="Arial"/>
                <w:sz w:val="12"/>
                <w:szCs w:val="12"/>
              </w:rPr>
              <w:t>1,068*10</w:t>
            </w:r>
            <w:r w:rsidRPr="00DB16D3">
              <w:rPr>
                <w:rFonts w:ascii="Arial" w:hAnsi="Arial" w:cs="Arial"/>
                <w:sz w:val="12"/>
                <w:szCs w:val="12"/>
                <w:vertAlign w:val="superscript"/>
              </w:rPr>
              <w:t>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67623" w14:textId="1BC7418A" w:rsidR="00911208" w:rsidRPr="00B608FB" w:rsidRDefault="00911208" w:rsidP="00571BE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2,</w:t>
            </w:r>
            <w:r w:rsidRPr="00DB16D3">
              <w:rPr>
                <w:rFonts w:ascii="Arial" w:hAnsi="Arial" w:cs="Arial"/>
                <w:sz w:val="12"/>
                <w:szCs w:val="12"/>
              </w:rPr>
              <w:t>7</w:t>
            </w:r>
            <w:r>
              <w:rPr>
                <w:rFonts w:ascii="Arial" w:hAnsi="Arial" w:cs="Arial"/>
                <w:sz w:val="12"/>
                <w:szCs w:val="12"/>
              </w:rPr>
              <w:t>63</w:t>
            </w:r>
            <w:r w:rsidRPr="00DB16D3">
              <w:rPr>
                <w:rFonts w:ascii="Arial" w:hAnsi="Arial" w:cs="Arial"/>
                <w:sz w:val="12"/>
                <w:szCs w:val="12"/>
              </w:rPr>
              <w:t>*10</w:t>
            </w:r>
            <w:r w:rsidRPr="00DB16D3">
              <w:rPr>
                <w:rFonts w:ascii="Arial" w:hAnsi="Arial" w:cs="Arial"/>
                <w:sz w:val="12"/>
                <w:szCs w:val="12"/>
                <w:vertAlign w:val="superscript"/>
              </w:rPr>
              <w:t>-5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F00E5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DB7B31" w:rsidRPr="00AD6E55" w14:paraId="7810A433" w14:textId="77777777" w:rsidTr="009A722B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20D47" w14:textId="77777777" w:rsidR="00DB7B31" w:rsidRPr="00FA2A68" w:rsidRDefault="00DB7B31" w:rsidP="0087785D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FA2A68">
              <w:rPr>
                <w:rFonts w:ascii="Arial" w:hAnsi="Arial" w:cs="Arial"/>
                <w:color w:val="000000"/>
                <w:sz w:val="12"/>
                <w:szCs w:val="12"/>
              </w:rPr>
              <w:t>Устано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вка производства этилена ЭП-600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4385A" w14:textId="719B0FCA" w:rsidR="00DB7B31" w:rsidRPr="00FA2A68" w:rsidRDefault="00DB7B31" w:rsidP="00BA4A5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Печь термической обработки РА151-01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2D38D" w14:textId="2BD78EC1" w:rsidR="00DB7B31" w:rsidRDefault="00DB7B31" w:rsidP="00BA4A56">
            <w:pPr>
              <w:ind w:left="-119" w:right="-10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Горелка печи термич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е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ской обработки</w:t>
            </w:r>
          </w:p>
          <w:p w14:paraId="2D0A8FA1" w14:textId="77777777" w:rsidR="00DB7B31" w:rsidRPr="00FA2A68" w:rsidRDefault="00DB7B31" w:rsidP="00BA4A56">
            <w:pPr>
              <w:ind w:left="-119" w:right="-10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Нормальный режим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4F14D" w14:textId="77777777" w:rsidR="00DB7B31" w:rsidRPr="00FA2A68" w:rsidRDefault="00DB7B31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9DA55" w14:textId="21461708" w:rsidR="00DB7B31" w:rsidRPr="00A74F87" w:rsidRDefault="00DB7B31" w:rsidP="00A74F87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 w:rsidRPr="00A74F87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87</w:t>
            </w:r>
            <w:r w:rsidR="00A74F87" w:rsidRPr="00A74F87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56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9D409" w14:textId="77777777" w:rsidR="00DB7B31" w:rsidRPr="00FA2A68" w:rsidRDefault="00DB7B31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Дымовая труба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818FD" w14:textId="77777777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72D6" w14:textId="77777777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5012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935CF" w14:textId="77777777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23DA2" w14:textId="4075B76D" w:rsidR="00DB7B31" w:rsidRPr="00A74F87" w:rsidRDefault="00A74F87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 w:rsidRPr="00A74F87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53,4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35E39" w14:textId="77777777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2,8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2798A" w14:textId="77777777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D6BE3" w14:textId="77777777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86,6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0CB9D" w14:textId="77777777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1050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03275" w14:textId="77777777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15005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C860D" w14:textId="77777777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1034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F6881" w14:textId="6A3B013D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8F727" w14:textId="74AB6E41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E6849" w14:textId="6FB19F6F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39F8D" w14:textId="0C3E4DDA" w:rsidR="00DB7B31" w:rsidRPr="00FA2A68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C8E68" w14:textId="4D3D66A8" w:rsidR="00DB7B31" w:rsidRPr="00FA2A68" w:rsidRDefault="00DB7B31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00FBD" w14:textId="4798194A" w:rsidR="00DB7B31" w:rsidRPr="00FA2A68" w:rsidRDefault="00DB7B31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884F9" w14:textId="572E1500" w:rsidR="00DB7B31" w:rsidRPr="00803082" w:rsidRDefault="00DB7B31" w:rsidP="00E9443E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301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230F4" w14:textId="77777777" w:rsidR="00DB7B31" w:rsidRPr="00803082" w:rsidRDefault="00DB7B31" w:rsidP="00E9443E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Азота диоксид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CDB15" w14:textId="77777777" w:rsidR="00DB7B31" w:rsidRPr="00B608FB" w:rsidRDefault="00DB7B31" w:rsidP="00B608F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2,536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D7152" w14:textId="78E001F9" w:rsidR="00DB7B31" w:rsidRPr="00B608FB" w:rsidRDefault="00DB7B31" w:rsidP="00B608FB">
            <w:pPr>
              <w:ind w:left="-57" w:right="-57"/>
              <w:jc w:val="center"/>
              <w:rPr>
                <w:rFonts w:ascii="PragmaticaCTT" w:hAnsi="PragmaticaCTT"/>
                <w:snapToGrid w:val="0"/>
                <w:sz w:val="12"/>
                <w:szCs w:val="12"/>
              </w:rPr>
            </w:pPr>
            <w:r>
              <w:rPr>
                <w:rFonts w:ascii="PragmaticaCTT" w:hAnsi="PragmaticaCTT"/>
                <w:snapToGrid w:val="0"/>
                <w:sz w:val="12"/>
                <w:szCs w:val="12"/>
              </w:rPr>
              <w:t>29,3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13594" w14:textId="77777777" w:rsidR="00DB7B31" w:rsidRPr="00B608FB" w:rsidRDefault="00DB7B31" w:rsidP="00B608F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1199F" w14:textId="77777777" w:rsidR="00DB7B31" w:rsidRPr="00B608FB" w:rsidRDefault="00DB7B31" w:rsidP="00571BE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80,0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0E512" w14:textId="77777777" w:rsidR="00DB7B31" w:rsidRPr="0074369A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26523D" w:rsidRPr="00AD6E55" w14:paraId="79ABEEBD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82F5D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DDFEB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4321C" w14:textId="77777777" w:rsidR="0026523D" w:rsidRPr="00FA2A68" w:rsidRDefault="0026523D" w:rsidP="00BA4A56">
            <w:pPr>
              <w:ind w:left="-119" w:right="-10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319B1" w14:textId="77777777" w:rsidR="0026523D" w:rsidRPr="00FA2A68" w:rsidRDefault="0026523D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D53A6" w14:textId="77777777" w:rsidR="0026523D" w:rsidRPr="00FA2A68" w:rsidRDefault="0026523D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ED190" w14:textId="77777777" w:rsidR="0026523D" w:rsidRPr="00FA2A68" w:rsidRDefault="0026523D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A4367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881D7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9CA28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D2B15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ABA91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422EB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C6DD6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E63C3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1272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E7AC0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801B4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603B8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9A5ED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F4724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92C4F" w14:textId="77777777" w:rsidR="0026523D" w:rsidRPr="00FA2A68" w:rsidRDefault="0026523D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5B2D4" w14:textId="77777777" w:rsidR="0026523D" w:rsidRPr="00FA2A68" w:rsidRDefault="0026523D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A70F1" w14:textId="2C893E15" w:rsidR="0026523D" w:rsidRPr="00803082" w:rsidRDefault="0033711C" w:rsidP="00E9443E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="0026523D" w:rsidRPr="00803082">
              <w:rPr>
                <w:rFonts w:ascii="Arial" w:hAnsi="Arial" w:cs="Arial"/>
                <w:color w:val="000000"/>
                <w:sz w:val="12"/>
                <w:szCs w:val="12"/>
              </w:rPr>
              <w:t>304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BA631" w14:textId="77777777" w:rsidR="0026523D" w:rsidRPr="00803082" w:rsidRDefault="0026523D" w:rsidP="00E9443E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Азота 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37B11" w14:textId="77777777" w:rsidR="0026523D" w:rsidRPr="00B608FB" w:rsidRDefault="0026523D" w:rsidP="00B608F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0,4121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53024" w14:textId="44B898D4" w:rsidR="0026523D" w:rsidRPr="00B608FB" w:rsidRDefault="00E07DCD" w:rsidP="00B608FB">
            <w:pPr>
              <w:ind w:left="-57" w:right="-57"/>
              <w:jc w:val="center"/>
              <w:rPr>
                <w:rFonts w:ascii="PragmaticaCTT" w:hAnsi="PragmaticaCTT"/>
                <w:snapToGrid w:val="0"/>
                <w:sz w:val="12"/>
                <w:szCs w:val="12"/>
              </w:rPr>
            </w:pPr>
            <w:r>
              <w:rPr>
                <w:rFonts w:ascii="PragmaticaCTT" w:hAnsi="PragmaticaCTT"/>
                <w:snapToGrid w:val="0"/>
                <w:sz w:val="12"/>
                <w:szCs w:val="12"/>
              </w:rPr>
              <w:t>4,8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49D62" w14:textId="77777777" w:rsidR="0026523D" w:rsidRPr="00B608FB" w:rsidRDefault="0026523D" w:rsidP="00B608F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69D4E" w14:textId="77777777" w:rsidR="0026523D" w:rsidRPr="00B608FB" w:rsidRDefault="0026523D" w:rsidP="00571BE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D97F9" w14:textId="77777777" w:rsidR="0026523D" w:rsidRPr="0074369A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26523D" w:rsidRPr="00AD6E55" w14:paraId="1F150A38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2CD35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75088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948ED" w14:textId="77777777" w:rsidR="0026523D" w:rsidRPr="00FA2A68" w:rsidRDefault="0026523D" w:rsidP="00BA4A56">
            <w:pPr>
              <w:ind w:left="-119" w:right="-10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F6591" w14:textId="77777777" w:rsidR="0026523D" w:rsidRPr="00FA2A68" w:rsidRDefault="0026523D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851BB" w14:textId="77777777" w:rsidR="0026523D" w:rsidRPr="00FA2A68" w:rsidRDefault="0026523D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4358B" w14:textId="77777777" w:rsidR="0026523D" w:rsidRPr="00FA2A68" w:rsidRDefault="0026523D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701B1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8C83A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64C9B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5DA1C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D2B22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C6B5A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F37C9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BD690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32329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8B55C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25F9E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F808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A1742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B1C56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AF584" w14:textId="77777777" w:rsidR="0026523D" w:rsidRPr="00FA2A68" w:rsidRDefault="0026523D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9C6D5" w14:textId="77777777" w:rsidR="0026523D" w:rsidRPr="00FA2A68" w:rsidRDefault="0026523D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DB937" w14:textId="0B887500" w:rsidR="0026523D" w:rsidRPr="00803082" w:rsidRDefault="0033711C" w:rsidP="00E9443E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="0026523D">
              <w:rPr>
                <w:rFonts w:ascii="Arial" w:hAnsi="Arial" w:cs="Arial"/>
                <w:color w:val="000000"/>
                <w:sz w:val="12"/>
                <w:szCs w:val="12"/>
              </w:rPr>
              <w:t>328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732AB" w14:textId="77777777" w:rsidR="0026523D" w:rsidRPr="00803082" w:rsidRDefault="0026523D" w:rsidP="00E9443E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Углерод (сажа)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FB319" w14:textId="77777777" w:rsidR="0026523D" w:rsidRPr="00B608FB" w:rsidRDefault="0026523D" w:rsidP="00B608F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68BFD" w14:textId="78CBE217" w:rsidR="0026523D" w:rsidRPr="00B608FB" w:rsidRDefault="00E07DCD" w:rsidP="00B608FB">
            <w:pPr>
              <w:ind w:left="-57" w:right="-57"/>
              <w:jc w:val="center"/>
              <w:rPr>
                <w:rFonts w:ascii="PragmaticaCTT" w:hAnsi="PragmaticaCTT"/>
                <w:snapToGrid w:val="0"/>
                <w:sz w:val="12"/>
                <w:szCs w:val="12"/>
              </w:rPr>
            </w:pPr>
            <w:r>
              <w:rPr>
                <w:rFonts w:ascii="PragmaticaCTT" w:hAnsi="PragmaticaCTT"/>
                <w:snapToGrid w:val="0"/>
                <w:sz w:val="12"/>
                <w:szCs w:val="12"/>
              </w:rPr>
              <w:t>1,8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554CF" w14:textId="77777777" w:rsidR="0026523D" w:rsidRPr="00B608FB" w:rsidRDefault="0026523D" w:rsidP="00B608F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35242" w14:textId="77777777" w:rsidR="0026523D" w:rsidRPr="00B608FB" w:rsidRDefault="0026523D" w:rsidP="00571BE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76546" w14:textId="77777777" w:rsidR="0026523D" w:rsidRPr="0074369A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26523D" w:rsidRPr="00AD6E55" w14:paraId="5E156AAC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5CD61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4BD34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B7238" w14:textId="77777777" w:rsidR="0026523D" w:rsidRPr="00FA2A68" w:rsidRDefault="0026523D" w:rsidP="00BA4A56">
            <w:pPr>
              <w:ind w:left="-119" w:right="-10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9B1C6" w14:textId="77777777" w:rsidR="0026523D" w:rsidRPr="00FA2A68" w:rsidRDefault="0026523D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5D432" w14:textId="77777777" w:rsidR="0026523D" w:rsidRPr="00FA2A68" w:rsidRDefault="0026523D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A3EC7" w14:textId="77777777" w:rsidR="0026523D" w:rsidRPr="00FA2A68" w:rsidRDefault="0026523D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75679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D354C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2A08A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5B8C2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DB03B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ECBC1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BA2EC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622A8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C68AA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80F3C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4397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6ED0C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09C21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295BB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6C98E" w14:textId="77777777" w:rsidR="0026523D" w:rsidRPr="00FA2A68" w:rsidRDefault="0026523D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EFCEA" w14:textId="77777777" w:rsidR="0026523D" w:rsidRPr="00FA2A68" w:rsidRDefault="0026523D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9886C" w14:textId="6FFB3BA8" w:rsidR="0026523D" w:rsidRDefault="0033711C" w:rsidP="00E9443E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="0026523D">
              <w:rPr>
                <w:rFonts w:ascii="Arial" w:hAnsi="Arial" w:cs="Arial"/>
                <w:color w:val="000000"/>
                <w:sz w:val="12"/>
                <w:szCs w:val="12"/>
              </w:rPr>
              <w:t>330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34624" w14:textId="77777777" w:rsidR="0026523D" w:rsidRDefault="0026523D" w:rsidP="00E9443E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Серы диоксид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6A1AE" w14:textId="77777777" w:rsidR="0026523D" w:rsidRDefault="0026523D" w:rsidP="00B608F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55872" w14:textId="40AD8DD5" w:rsidR="0026523D" w:rsidRPr="00B608FB" w:rsidRDefault="00E07DCD" w:rsidP="00B608FB">
            <w:pPr>
              <w:ind w:left="-57" w:right="-57"/>
              <w:jc w:val="center"/>
              <w:rPr>
                <w:rFonts w:ascii="PragmaticaCTT" w:hAnsi="PragmaticaCTT"/>
                <w:snapToGrid w:val="0"/>
                <w:sz w:val="12"/>
                <w:szCs w:val="12"/>
              </w:rPr>
            </w:pPr>
            <w:r>
              <w:rPr>
                <w:rFonts w:ascii="PragmaticaCTT" w:hAnsi="PragmaticaCTT"/>
                <w:snapToGrid w:val="0"/>
                <w:sz w:val="12"/>
                <w:szCs w:val="12"/>
              </w:rPr>
              <w:t>9,2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EC4C9" w14:textId="77777777" w:rsidR="0026523D" w:rsidRPr="00B608FB" w:rsidRDefault="0026523D" w:rsidP="00B608F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035C6" w14:textId="77777777" w:rsidR="0026523D" w:rsidRPr="00B608FB" w:rsidRDefault="0026523D" w:rsidP="00571BE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BD634" w14:textId="77777777" w:rsidR="0026523D" w:rsidRPr="0074369A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26523D" w:rsidRPr="00AD6E55" w14:paraId="5E701797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A23E5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FF91B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476D2" w14:textId="77777777" w:rsidR="0026523D" w:rsidRPr="00FA2A68" w:rsidRDefault="0026523D" w:rsidP="00BA4A56">
            <w:pPr>
              <w:ind w:left="-119" w:right="-10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F336E" w14:textId="77777777" w:rsidR="0026523D" w:rsidRPr="00FA2A68" w:rsidRDefault="0026523D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4ADF9" w14:textId="77777777" w:rsidR="0026523D" w:rsidRPr="00FA2A68" w:rsidRDefault="0026523D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2E6F8" w14:textId="77777777" w:rsidR="0026523D" w:rsidRPr="00FA2A68" w:rsidRDefault="0026523D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3BD2B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CE4E1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53F70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F9245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B1EBB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6D894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F8E25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CD5F7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94B3B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802DC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25F08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476B9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B4F41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C455B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D9E9B" w14:textId="77777777" w:rsidR="0026523D" w:rsidRPr="00FA2A68" w:rsidRDefault="0026523D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A858A" w14:textId="77777777" w:rsidR="0026523D" w:rsidRPr="00FA2A68" w:rsidRDefault="0026523D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1C1D2" w14:textId="539BB441" w:rsidR="0026523D" w:rsidRPr="00803082" w:rsidRDefault="0033711C" w:rsidP="00E9443E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="0026523D">
              <w:rPr>
                <w:rFonts w:ascii="Arial" w:hAnsi="Arial" w:cs="Arial"/>
                <w:color w:val="000000"/>
                <w:sz w:val="12"/>
                <w:szCs w:val="12"/>
              </w:rPr>
              <w:t>333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56218" w14:textId="6409AD57" w:rsidR="0026523D" w:rsidRPr="00803082" w:rsidRDefault="00F64AB5" w:rsidP="00E9443E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Дигидросу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>л</w:t>
            </w:r>
            <w:proofErr w:type="spellStart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ьфид</w:t>
            </w:r>
            <w:proofErr w:type="spellEnd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 xml:space="preserve"> (</w:t>
            </w:r>
            <w:proofErr w:type="spellStart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Сероводород</w:t>
            </w:r>
            <w:proofErr w:type="spellEnd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0ED2A" w14:textId="77777777" w:rsidR="0026523D" w:rsidRPr="00B608FB" w:rsidRDefault="0026523D" w:rsidP="00B608F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731D0" w14:textId="5D26F96C" w:rsidR="0026523D" w:rsidRPr="00B608FB" w:rsidRDefault="00E07DCD" w:rsidP="00B608FB">
            <w:pPr>
              <w:ind w:left="-57" w:right="-57"/>
              <w:jc w:val="center"/>
              <w:rPr>
                <w:rFonts w:ascii="PragmaticaCTT" w:hAnsi="PragmaticaCTT"/>
                <w:snapToGrid w:val="0"/>
                <w:sz w:val="12"/>
                <w:szCs w:val="12"/>
              </w:rPr>
            </w:pPr>
            <w:r>
              <w:rPr>
                <w:rFonts w:ascii="PragmaticaCTT" w:hAnsi="PragmaticaCTT"/>
                <w:snapToGrid w:val="0"/>
                <w:sz w:val="12"/>
                <w:szCs w:val="12"/>
              </w:rPr>
              <w:t>0,00001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EABF7" w14:textId="77777777" w:rsidR="0026523D" w:rsidRPr="00B608FB" w:rsidRDefault="0026523D" w:rsidP="00B608F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7ED6F" w14:textId="77777777" w:rsidR="0026523D" w:rsidRPr="00B608FB" w:rsidRDefault="0026523D" w:rsidP="00571BE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C98D6" w14:textId="77777777" w:rsidR="0026523D" w:rsidRPr="0074369A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26523D" w:rsidRPr="00AD6E55" w14:paraId="0283F681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5F17F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E4F5B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73512" w14:textId="77777777" w:rsidR="0026523D" w:rsidRPr="00FA2A68" w:rsidRDefault="0026523D" w:rsidP="00BA4A56">
            <w:pPr>
              <w:ind w:left="-119" w:right="-10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BB34D" w14:textId="77777777" w:rsidR="0026523D" w:rsidRPr="00FA2A68" w:rsidRDefault="0026523D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A80EA" w14:textId="77777777" w:rsidR="0026523D" w:rsidRPr="00FA2A68" w:rsidRDefault="0026523D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07915" w14:textId="77777777" w:rsidR="0026523D" w:rsidRPr="00FA2A68" w:rsidRDefault="0026523D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FFEE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43D7B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76070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B90D7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04E03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DB4FC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516F8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DF65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CDB1E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ED4EE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B8FCB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836B6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C766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96162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9B176" w14:textId="77777777" w:rsidR="0026523D" w:rsidRPr="00FA2A68" w:rsidRDefault="0026523D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9D2F0" w14:textId="77777777" w:rsidR="0026523D" w:rsidRPr="00FA2A68" w:rsidRDefault="0026523D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DF736" w14:textId="7720D9B6" w:rsidR="0026523D" w:rsidRPr="00803082" w:rsidRDefault="0033711C" w:rsidP="00E9443E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="0026523D" w:rsidRPr="00803082">
              <w:rPr>
                <w:rFonts w:ascii="Arial" w:hAnsi="Arial" w:cs="Arial"/>
                <w:color w:val="000000"/>
                <w:sz w:val="12"/>
                <w:szCs w:val="12"/>
              </w:rPr>
              <w:t>337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1AB08" w14:textId="77777777" w:rsidR="0026523D" w:rsidRPr="00803082" w:rsidRDefault="0026523D" w:rsidP="00E9443E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Углерода 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B38A2" w14:textId="77777777" w:rsidR="0026523D" w:rsidRPr="00B608FB" w:rsidRDefault="0026523D" w:rsidP="00B608F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879D0" w14:textId="3B3B844B" w:rsidR="0026523D" w:rsidRPr="00B608FB" w:rsidRDefault="00E07DCD" w:rsidP="00B608FB">
            <w:pPr>
              <w:ind w:left="-57" w:right="-57"/>
              <w:jc w:val="center"/>
              <w:rPr>
                <w:rFonts w:ascii="PragmaticaCTT" w:hAnsi="PragmaticaCTT"/>
                <w:snapToGrid w:val="0"/>
                <w:sz w:val="12"/>
                <w:szCs w:val="12"/>
              </w:rPr>
            </w:pPr>
            <w:r>
              <w:rPr>
                <w:rFonts w:ascii="PragmaticaCTT" w:hAnsi="PragmaticaCTT"/>
                <w:snapToGrid w:val="0"/>
                <w:sz w:val="12"/>
                <w:szCs w:val="12"/>
              </w:rPr>
              <w:t>9,2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60E07" w14:textId="77777777" w:rsidR="0026523D" w:rsidRPr="00B608FB" w:rsidRDefault="0026523D" w:rsidP="00B608F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53149" w14:textId="77777777" w:rsidR="0026523D" w:rsidRPr="00B608FB" w:rsidRDefault="0026523D" w:rsidP="00571BE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0720C" w14:textId="77777777" w:rsidR="0026523D" w:rsidRPr="0074369A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26523D" w:rsidRPr="00AD6E55" w14:paraId="55AB62D4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4528F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00B6C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3060C" w14:textId="77777777" w:rsidR="0026523D" w:rsidRPr="00FA2A68" w:rsidRDefault="0026523D" w:rsidP="00BA4A56">
            <w:pPr>
              <w:ind w:left="-119" w:right="-10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F611" w14:textId="77777777" w:rsidR="0026523D" w:rsidRPr="00FA2A68" w:rsidRDefault="0026523D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BBFBE" w14:textId="77777777" w:rsidR="0026523D" w:rsidRPr="00FA2A68" w:rsidRDefault="0026523D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7C67F" w14:textId="77777777" w:rsidR="0026523D" w:rsidRPr="00FA2A68" w:rsidRDefault="0026523D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6D43E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9541E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CFE02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956FC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AED98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9B736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66809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1FDCD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2AE31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14612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A0A31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5B19F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C06F7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0248" w14:textId="77777777" w:rsidR="0026523D" w:rsidRPr="00FA2A68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841C0" w14:textId="77777777" w:rsidR="0026523D" w:rsidRPr="00FA2A68" w:rsidRDefault="0026523D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F2211" w14:textId="77777777" w:rsidR="0026523D" w:rsidRPr="00FA2A68" w:rsidRDefault="0026523D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AAC4F" w14:textId="06265BC2" w:rsidR="0026523D" w:rsidRPr="002D594A" w:rsidRDefault="0026523D" w:rsidP="002D594A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 w:rsidRPr="002D594A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290</w:t>
            </w:r>
            <w:r w:rsidR="002D594A" w:rsidRPr="002D594A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12D24" w14:textId="589EBDC4" w:rsidR="0026523D" w:rsidRPr="002D594A" w:rsidRDefault="002D594A" w:rsidP="00E9443E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 w:rsidRPr="002D594A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Мазутная зола теплоэлектроста</w:t>
            </w:r>
            <w:r w:rsidRPr="002D594A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н</w:t>
            </w:r>
            <w:r w:rsidRPr="002D594A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ций (в пересчете на ванадий)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D7AC6" w14:textId="77777777" w:rsidR="0026523D" w:rsidRPr="00B608FB" w:rsidRDefault="0026523D" w:rsidP="00B608F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BB65A" w14:textId="754F05D6" w:rsidR="0026523D" w:rsidRPr="00B608FB" w:rsidRDefault="00E07DCD" w:rsidP="00B608FB">
            <w:pPr>
              <w:ind w:left="-57" w:right="-57"/>
              <w:jc w:val="center"/>
              <w:rPr>
                <w:rFonts w:ascii="PragmaticaCTT" w:hAnsi="PragmaticaCTT"/>
                <w:snapToGrid w:val="0"/>
                <w:sz w:val="12"/>
                <w:szCs w:val="12"/>
              </w:rPr>
            </w:pPr>
            <w:r>
              <w:rPr>
                <w:rFonts w:ascii="PragmaticaCTT" w:hAnsi="PragmaticaCTT"/>
                <w:snapToGrid w:val="0"/>
                <w:sz w:val="12"/>
                <w:szCs w:val="12"/>
              </w:rPr>
              <w:t>1,8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F6BEA" w14:textId="77777777" w:rsidR="0026523D" w:rsidRPr="00B608FB" w:rsidRDefault="0026523D" w:rsidP="00B608F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BEC51" w14:textId="77777777" w:rsidR="0026523D" w:rsidRPr="00B608FB" w:rsidRDefault="0026523D" w:rsidP="00571BE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5A017" w14:textId="77777777" w:rsidR="0026523D" w:rsidRPr="0074369A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2D594A" w:rsidRPr="00AD6E55" w14:paraId="4234975B" w14:textId="77777777" w:rsidTr="009A722B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B3C01" w14:textId="77777777" w:rsidR="002D594A" w:rsidRPr="00FA2A68" w:rsidRDefault="002D594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FA2A68">
              <w:rPr>
                <w:rFonts w:ascii="Arial" w:hAnsi="Arial" w:cs="Arial"/>
                <w:color w:val="000000"/>
                <w:sz w:val="12"/>
                <w:szCs w:val="12"/>
              </w:rPr>
              <w:t>Устано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вка производства этилена ЭП-600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9B5CE" w14:textId="26FC95CD" w:rsidR="002D594A" w:rsidRPr="00FA2A68" w:rsidRDefault="002D594A" w:rsidP="00BA4A5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Печь термической обработки РА151-01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03F3B" w14:textId="4B80EB81" w:rsidR="002D594A" w:rsidRDefault="002D594A" w:rsidP="00BA4A56">
            <w:pPr>
              <w:ind w:left="-119" w:right="-10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Горелка печи термич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е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ской обработки</w:t>
            </w:r>
          </w:p>
          <w:p w14:paraId="1C869866" w14:textId="77777777" w:rsidR="002D594A" w:rsidRPr="00FA2A68" w:rsidRDefault="002D594A" w:rsidP="00BA4A56">
            <w:pPr>
              <w:ind w:left="-119" w:right="-10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Остановка установки (1 раз в 5 лет)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142FD" w14:textId="77777777" w:rsidR="002D594A" w:rsidRPr="00FA2A68" w:rsidRDefault="002D594A" w:rsidP="00E9443E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3DE1E" w14:textId="77777777" w:rsidR="002D594A" w:rsidRPr="00FA2A68" w:rsidRDefault="002D594A" w:rsidP="00E9443E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1008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D08A0" w14:textId="77777777" w:rsidR="002D594A" w:rsidRPr="00FA2A68" w:rsidRDefault="002D594A" w:rsidP="00E9443E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Дымовая труба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0D943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BB1FD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5012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7F7CC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A327D" w14:textId="699CC04D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4F87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53,4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FB60A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2,8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73BD5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F1593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18,79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B7A6A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1015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3F3B6" w14:textId="77777777" w:rsidR="002D594A" w:rsidRPr="00FA2A68" w:rsidRDefault="002D594A" w:rsidP="00240A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15005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95BFC" w14:textId="77777777" w:rsidR="002D594A" w:rsidRPr="00FA2A68" w:rsidRDefault="002D594A" w:rsidP="00240A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1034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A79AA" w14:textId="529E76EF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A1B31" w14:textId="24458B23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1F5A0" w14:textId="1AF78F2A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8E3BA" w14:textId="263C02BF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1FED" w14:textId="67420D9C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69A45" w14:textId="6C110AA9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9145E" w14:textId="7B594380" w:rsidR="002D594A" w:rsidRPr="00803082" w:rsidRDefault="002D594A" w:rsidP="00E9443E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301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F490B" w14:textId="77777777" w:rsidR="002D594A" w:rsidRPr="00803082" w:rsidRDefault="002D594A" w:rsidP="00E9443E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Азота диоксид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1FE3F" w14:textId="77777777" w:rsidR="002D594A" w:rsidRPr="00B608FB" w:rsidRDefault="002D594A" w:rsidP="00B608F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0,608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362CB" w14:textId="761BF4A6" w:rsidR="002D594A" w:rsidRPr="00B608FB" w:rsidRDefault="002D594A" w:rsidP="00B608FB">
            <w:pPr>
              <w:ind w:left="-57" w:right="-57"/>
              <w:jc w:val="center"/>
              <w:rPr>
                <w:rFonts w:ascii="PragmaticaCTT" w:hAnsi="PragmaticaCTT"/>
                <w:snapToGrid w:val="0"/>
                <w:sz w:val="12"/>
                <w:szCs w:val="12"/>
              </w:rPr>
            </w:pPr>
            <w:r>
              <w:rPr>
                <w:rFonts w:ascii="PragmaticaCTT" w:hAnsi="PragmaticaCTT"/>
                <w:snapToGrid w:val="0"/>
                <w:sz w:val="12"/>
                <w:szCs w:val="12"/>
              </w:rPr>
              <w:t>32,4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1F085" w14:textId="5CD8F7A8" w:rsidR="002D594A" w:rsidRPr="002D594A" w:rsidRDefault="002D594A" w:rsidP="00B608F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  <w:highlight w:val="lightGray"/>
              </w:rPr>
            </w:pPr>
            <w:r w:rsidRPr="002D594A">
              <w:rPr>
                <w:rFonts w:ascii="Arial" w:hAnsi="Arial" w:cs="Arial"/>
                <w:sz w:val="12"/>
                <w:szCs w:val="12"/>
                <w:highlight w:val="lightGray"/>
              </w:rPr>
              <w:t>0,44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4F1F0" w14:textId="7C31C7D4" w:rsidR="002D594A" w:rsidRPr="002D594A" w:rsidRDefault="002D594A" w:rsidP="00571BE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  <w:highlight w:val="lightGray"/>
              </w:rPr>
            </w:pPr>
            <w:r w:rsidRPr="002D594A">
              <w:rPr>
                <w:rFonts w:ascii="Arial" w:hAnsi="Arial" w:cs="Arial"/>
                <w:sz w:val="12"/>
                <w:szCs w:val="12"/>
                <w:highlight w:val="lightGray"/>
              </w:rPr>
              <w:t>0,44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252F0" w14:textId="77777777" w:rsidR="002D594A" w:rsidRPr="0074369A" w:rsidRDefault="002D594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2D594A" w:rsidRPr="00AD6E55" w14:paraId="7DD16DC8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F538C" w14:textId="77777777" w:rsidR="002D594A" w:rsidRPr="00FA2A68" w:rsidRDefault="002D594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52BBA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B60CD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D7756" w14:textId="77777777" w:rsidR="002D594A" w:rsidRPr="00FA2A68" w:rsidRDefault="002D594A" w:rsidP="00E9443E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7D013" w14:textId="77777777" w:rsidR="002D594A" w:rsidRPr="00FA2A68" w:rsidRDefault="002D594A" w:rsidP="00E9443E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6145C" w14:textId="77777777" w:rsidR="002D594A" w:rsidRPr="00FA2A68" w:rsidRDefault="002D594A" w:rsidP="00E9443E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7F4BF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52FD0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7EBAB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8E64B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7D006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42490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B6C81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E34AE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7CA4F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FD08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00EEC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9469B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67E1A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08476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6749E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48B66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46BCC" w14:textId="6E9F3E1D" w:rsidR="002D594A" w:rsidRPr="00803082" w:rsidRDefault="002D594A" w:rsidP="00E9443E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304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83D3C" w14:textId="77777777" w:rsidR="002D594A" w:rsidRPr="00803082" w:rsidRDefault="002D594A" w:rsidP="00E9443E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Азота 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2159E" w14:textId="77777777" w:rsidR="002D594A" w:rsidRPr="00B608FB" w:rsidRDefault="002D594A" w:rsidP="00B608F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0,0988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41AAC" w14:textId="298585DB" w:rsidR="002D594A" w:rsidRPr="00B608FB" w:rsidRDefault="002D594A" w:rsidP="00B608FB">
            <w:pPr>
              <w:ind w:left="-57" w:right="-57"/>
              <w:jc w:val="center"/>
              <w:rPr>
                <w:rFonts w:ascii="PragmaticaCTT" w:hAnsi="PragmaticaCTT"/>
                <w:snapToGrid w:val="0"/>
                <w:sz w:val="12"/>
                <w:szCs w:val="12"/>
              </w:rPr>
            </w:pPr>
            <w:r>
              <w:rPr>
                <w:rFonts w:ascii="PragmaticaCTT" w:hAnsi="PragmaticaCTT"/>
                <w:snapToGrid w:val="0"/>
                <w:sz w:val="12"/>
                <w:szCs w:val="12"/>
              </w:rPr>
              <w:t>5,3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0353D" w14:textId="1D5E6923" w:rsidR="002D594A" w:rsidRPr="002D594A" w:rsidRDefault="002D594A" w:rsidP="002D594A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  <w:highlight w:val="lightGray"/>
              </w:rPr>
            </w:pPr>
            <w:r w:rsidRPr="002D594A">
              <w:rPr>
                <w:rFonts w:ascii="Arial" w:hAnsi="Arial" w:cs="Arial"/>
                <w:sz w:val="12"/>
                <w:szCs w:val="12"/>
                <w:highlight w:val="lightGray"/>
              </w:rPr>
              <w:t>0,0715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74F8E" w14:textId="5C2F5F29" w:rsidR="002D594A" w:rsidRPr="002D594A" w:rsidRDefault="002D594A" w:rsidP="00571BE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  <w:highlight w:val="lightGray"/>
              </w:rPr>
            </w:pPr>
            <w:r w:rsidRPr="002D594A">
              <w:rPr>
                <w:rFonts w:ascii="Arial" w:hAnsi="Arial" w:cs="Arial"/>
                <w:sz w:val="12"/>
                <w:szCs w:val="12"/>
                <w:highlight w:val="lightGray"/>
              </w:rPr>
              <w:t>0,0715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3F817" w14:textId="77777777" w:rsidR="002D594A" w:rsidRPr="0074369A" w:rsidRDefault="002D594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2D594A" w:rsidRPr="00AD6E55" w14:paraId="1C6FE4B0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D9348" w14:textId="77777777" w:rsidR="002D594A" w:rsidRPr="00FA2A68" w:rsidRDefault="002D594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8144A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F1A45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FBC89" w14:textId="77777777" w:rsidR="002D594A" w:rsidRPr="00FA2A68" w:rsidRDefault="002D594A" w:rsidP="00E9443E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083CD" w14:textId="77777777" w:rsidR="002D594A" w:rsidRPr="00FA2A68" w:rsidRDefault="002D594A" w:rsidP="00E9443E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D1383" w14:textId="77777777" w:rsidR="002D594A" w:rsidRPr="00FA2A68" w:rsidRDefault="002D594A" w:rsidP="00E9443E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2395E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FAE81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65F50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32861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0BA13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F4485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45F16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08E62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312B4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159B6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B5830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2DE57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86C39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C9E87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A5006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CCBC0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148DB" w14:textId="57EE40C2" w:rsidR="002D594A" w:rsidRPr="00803082" w:rsidRDefault="002D594A" w:rsidP="00E9443E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0328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4FE08" w14:textId="77777777" w:rsidR="002D594A" w:rsidRPr="00803082" w:rsidRDefault="002D594A" w:rsidP="00E9443E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Углерод (сажа)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263AE" w14:textId="77777777" w:rsidR="002D594A" w:rsidRPr="00B608FB" w:rsidRDefault="002D594A" w:rsidP="00B608F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6DDD5" w14:textId="026CFEA6" w:rsidR="002D594A" w:rsidRPr="00B608FB" w:rsidRDefault="002D594A" w:rsidP="00B608FB">
            <w:pPr>
              <w:ind w:left="-57" w:right="-57"/>
              <w:jc w:val="center"/>
              <w:rPr>
                <w:rFonts w:ascii="PragmaticaCTT" w:hAnsi="PragmaticaCTT"/>
                <w:snapToGrid w:val="0"/>
                <w:sz w:val="12"/>
                <w:szCs w:val="12"/>
              </w:rPr>
            </w:pPr>
            <w:r>
              <w:rPr>
                <w:rFonts w:ascii="PragmaticaCTT" w:hAnsi="PragmaticaCTT"/>
                <w:snapToGrid w:val="0"/>
                <w:sz w:val="12"/>
                <w:szCs w:val="12"/>
              </w:rPr>
              <w:t>2,1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0321" w14:textId="3078A02B" w:rsidR="002D594A" w:rsidRPr="002D594A" w:rsidRDefault="002D594A" w:rsidP="002D594A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  <w:highlight w:val="lightGray"/>
              </w:rPr>
            </w:pPr>
            <w:r w:rsidRPr="002D594A">
              <w:rPr>
                <w:rFonts w:ascii="Arial" w:hAnsi="Arial" w:cs="Arial"/>
                <w:sz w:val="12"/>
                <w:szCs w:val="12"/>
                <w:highlight w:val="lightGray"/>
              </w:rPr>
              <w:t>0,03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9DF28" w14:textId="7FC9E770" w:rsidR="002D594A" w:rsidRPr="002D594A" w:rsidRDefault="002D594A" w:rsidP="00571BE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  <w:highlight w:val="lightGray"/>
              </w:rPr>
            </w:pPr>
            <w:r w:rsidRPr="002D594A">
              <w:rPr>
                <w:rFonts w:ascii="Arial" w:hAnsi="Arial" w:cs="Arial"/>
                <w:sz w:val="12"/>
                <w:szCs w:val="12"/>
                <w:highlight w:val="lightGray"/>
              </w:rPr>
              <w:t>0,03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2D706" w14:textId="77777777" w:rsidR="002D594A" w:rsidRPr="0074369A" w:rsidRDefault="002D594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2D594A" w:rsidRPr="00AD6E55" w14:paraId="7179D46E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4EFCF" w14:textId="77777777" w:rsidR="002D594A" w:rsidRPr="00FA2A68" w:rsidRDefault="002D594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90B2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BD4DB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1A762" w14:textId="77777777" w:rsidR="002D594A" w:rsidRPr="00FA2A68" w:rsidRDefault="002D594A" w:rsidP="00E9443E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F1B90" w14:textId="77777777" w:rsidR="002D594A" w:rsidRPr="00FA2A68" w:rsidRDefault="002D594A" w:rsidP="00E9443E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14FA9" w14:textId="77777777" w:rsidR="002D594A" w:rsidRPr="00FA2A68" w:rsidRDefault="002D594A" w:rsidP="00E9443E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9D30C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2463B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D1B3A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A5916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872BE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69D04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292EC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B33F1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44D9C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24832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85691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DDF8D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60D1F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2437E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3FB76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2AAAC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A42EE" w14:textId="3F67ABFF" w:rsidR="002D594A" w:rsidRDefault="002D594A" w:rsidP="00E9443E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0330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7203" w14:textId="77777777" w:rsidR="002D594A" w:rsidRDefault="002D594A" w:rsidP="00E9443E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Серы диоксид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0B6DA" w14:textId="77777777" w:rsidR="002D594A" w:rsidRPr="00B608FB" w:rsidRDefault="002D594A" w:rsidP="00B608F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3BA43" w14:textId="6E186FAE" w:rsidR="002D594A" w:rsidRPr="00B608FB" w:rsidRDefault="002D594A" w:rsidP="00B608FB">
            <w:pPr>
              <w:ind w:left="-57" w:right="-57"/>
              <w:jc w:val="center"/>
              <w:rPr>
                <w:rFonts w:ascii="PragmaticaCTT" w:hAnsi="PragmaticaCTT"/>
                <w:snapToGrid w:val="0"/>
                <w:sz w:val="12"/>
                <w:szCs w:val="12"/>
              </w:rPr>
            </w:pPr>
            <w:r>
              <w:rPr>
                <w:rFonts w:ascii="PragmaticaCTT" w:hAnsi="PragmaticaCTT"/>
                <w:snapToGrid w:val="0"/>
                <w:sz w:val="12"/>
                <w:szCs w:val="12"/>
              </w:rPr>
              <w:t>10,1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D79DA" w14:textId="5899671F" w:rsidR="002D594A" w:rsidRPr="002D594A" w:rsidRDefault="002D594A" w:rsidP="002D594A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  <w:highlight w:val="lightGray"/>
              </w:rPr>
            </w:pPr>
            <w:r w:rsidRPr="002D594A">
              <w:rPr>
                <w:rFonts w:ascii="Arial" w:hAnsi="Arial" w:cs="Arial"/>
                <w:sz w:val="12"/>
                <w:szCs w:val="12"/>
                <w:highlight w:val="lightGray"/>
              </w:rPr>
              <w:t>0,14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86E0C" w14:textId="1D6BF2E4" w:rsidR="002D594A" w:rsidRPr="002D594A" w:rsidRDefault="002D594A" w:rsidP="00571BE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  <w:highlight w:val="lightGray"/>
              </w:rPr>
            </w:pPr>
            <w:r w:rsidRPr="002D594A">
              <w:rPr>
                <w:rFonts w:ascii="Arial" w:hAnsi="Arial" w:cs="Arial"/>
                <w:sz w:val="12"/>
                <w:szCs w:val="12"/>
                <w:highlight w:val="lightGray"/>
              </w:rPr>
              <w:t>0,14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291A2" w14:textId="77777777" w:rsidR="002D594A" w:rsidRPr="0074369A" w:rsidRDefault="002D594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2D594A" w:rsidRPr="00AD6E55" w14:paraId="2E86451A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8555" w14:textId="77777777" w:rsidR="002D594A" w:rsidRPr="00FA2A68" w:rsidRDefault="002D594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2F402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7BA4F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32A69" w14:textId="77777777" w:rsidR="002D594A" w:rsidRPr="00FA2A68" w:rsidRDefault="002D594A" w:rsidP="00E9443E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EE373" w14:textId="77777777" w:rsidR="002D594A" w:rsidRPr="00FA2A68" w:rsidRDefault="002D594A" w:rsidP="00E9443E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87C6E" w14:textId="77777777" w:rsidR="002D594A" w:rsidRPr="00FA2A68" w:rsidRDefault="002D594A" w:rsidP="00E9443E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A7701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4428C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9BEE4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CF5FC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5B77E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D0277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450B9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9733E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6E78B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D870D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2E977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3823A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7B89E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28586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956E6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77AA3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8AB31" w14:textId="7872E865" w:rsidR="002D594A" w:rsidRPr="00803082" w:rsidRDefault="002D594A" w:rsidP="00E9443E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0333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C208A" w14:textId="0957049C" w:rsidR="002D594A" w:rsidRPr="00803082" w:rsidRDefault="002D594A" w:rsidP="00E9443E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Дигидросу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>л</w:t>
            </w:r>
            <w:proofErr w:type="spellStart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ьфид</w:t>
            </w:r>
            <w:proofErr w:type="spellEnd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 xml:space="preserve"> (</w:t>
            </w:r>
            <w:proofErr w:type="spellStart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Сероводород</w:t>
            </w:r>
            <w:proofErr w:type="spellEnd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90848" w14:textId="62AF0081" w:rsidR="002D594A" w:rsidRPr="002D594A" w:rsidRDefault="002D594A" w:rsidP="002D594A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  <w:highlight w:val="lightGray"/>
              </w:rPr>
            </w:pPr>
            <w:r w:rsidRPr="002D594A">
              <w:rPr>
                <w:rFonts w:ascii="Arial" w:hAnsi="Arial" w:cs="Arial"/>
                <w:sz w:val="12"/>
                <w:szCs w:val="12"/>
                <w:highlight w:val="lightGray"/>
              </w:rPr>
              <w:t>0,0003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63D6" w14:textId="08172F97" w:rsidR="002D594A" w:rsidRPr="002D594A" w:rsidRDefault="002D594A" w:rsidP="00B608FB">
            <w:pPr>
              <w:ind w:left="-57" w:right="-57"/>
              <w:jc w:val="center"/>
              <w:rPr>
                <w:rFonts w:ascii="PragmaticaCTT" w:hAnsi="PragmaticaCTT"/>
                <w:snapToGrid w:val="0"/>
                <w:sz w:val="12"/>
                <w:szCs w:val="12"/>
                <w:highlight w:val="lightGray"/>
              </w:rPr>
            </w:pPr>
            <w:r w:rsidRPr="002D594A">
              <w:rPr>
                <w:rFonts w:ascii="PragmaticaCTT" w:hAnsi="PragmaticaCTT"/>
                <w:snapToGrid w:val="0"/>
                <w:sz w:val="12"/>
                <w:szCs w:val="12"/>
                <w:highlight w:val="lightGray"/>
              </w:rPr>
              <w:t>0,01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5CCA1" w14:textId="199617B2" w:rsidR="002D594A" w:rsidRPr="002D594A" w:rsidRDefault="002D594A" w:rsidP="002D594A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  <w:highlight w:val="lightGray"/>
              </w:rPr>
            </w:pPr>
            <w:r w:rsidRPr="002D594A">
              <w:rPr>
                <w:rFonts w:ascii="Arial" w:hAnsi="Arial" w:cs="Arial"/>
                <w:sz w:val="12"/>
                <w:szCs w:val="12"/>
                <w:highlight w:val="lightGray"/>
              </w:rPr>
              <w:t>0,0002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05B1" w14:textId="4DF076CB" w:rsidR="002D594A" w:rsidRPr="002D594A" w:rsidRDefault="002D594A" w:rsidP="002D594A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  <w:highlight w:val="lightGray"/>
              </w:rPr>
            </w:pPr>
            <w:r w:rsidRPr="002D594A">
              <w:rPr>
                <w:rFonts w:ascii="Arial" w:hAnsi="Arial" w:cs="Arial"/>
                <w:sz w:val="12"/>
                <w:szCs w:val="12"/>
                <w:highlight w:val="lightGray"/>
              </w:rPr>
              <w:t>0,0002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F42E6" w14:textId="77777777" w:rsidR="002D594A" w:rsidRPr="0074369A" w:rsidRDefault="002D594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2D594A" w:rsidRPr="00AD6E55" w14:paraId="5C8FA56F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5BE39" w14:textId="77777777" w:rsidR="002D594A" w:rsidRPr="00FA2A68" w:rsidRDefault="002D594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F915D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84B9D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9B409" w14:textId="77777777" w:rsidR="002D594A" w:rsidRPr="00FA2A68" w:rsidRDefault="002D594A" w:rsidP="00E9443E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C6343" w14:textId="77777777" w:rsidR="002D594A" w:rsidRPr="00FA2A68" w:rsidRDefault="002D594A" w:rsidP="00E9443E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B857" w14:textId="77777777" w:rsidR="002D594A" w:rsidRPr="00FA2A68" w:rsidRDefault="002D594A" w:rsidP="00E9443E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4A185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542D5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1C537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78EAB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91F19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AC7EB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440EF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C045E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04113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D2EDA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B1679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9D90D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8C84D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001F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69069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EDC3D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41708" w14:textId="7279297E" w:rsidR="002D594A" w:rsidRPr="00803082" w:rsidRDefault="002D594A" w:rsidP="00E9443E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337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465F4" w14:textId="77777777" w:rsidR="002D594A" w:rsidRPr="00803082" w:rsidRDefault="002D594A" w:rsidP="00E9443E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Углерода 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7DF29" w14:textId="77777777" w:rsidR="002D594A" w:rsidRPr="00B608FB" w:rsidRDefault="002D594A" w:rsidP="00B608F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91777" w14:textId="7C897A49" w:rsidR="002D594A" w:rsidRPr="00B608FB" w:rsidRDefault="002D594A" w:rsidP="00B608FB">
            <w:pPr>
              <w:ind w:left="-57" w:right="-57"/>
              <w:jc w:val="center"/>
              <w:rPr>
                <w:rFonts w:ascii="PragmaticaCTT" w:hAnsi="PragmaticaCTT"/>
                <w:snapToGrid w:val="0"/>
                <w:sz w:val="12"/>
                <w:szCs w:val="12"/>
              </w:rPr>
            </w:pPr>
            <w:r>
              <w:rPr>
                <w:rFonts w:ascii="PragmaticaCTT" w:hAnsi="PragmaticaCTT"/>
                <w:snapToGrid w:val="0"/>
                <w:sz w:val="12"/>
                <w:szCs w:val="12"/>
              </w:rPr>
              <w:t>10,1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60113" w14:textId="55409B1D" w:rsidR="002D594A" w:rsidRPr="002D594A" w:rsidRDefault="002D594A" w:rsidP="002D594A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  <w:highlight w:val="lightGray"/>
              </w:rPr>
            </w:pPr>
            <w:r w:rsidRPr="002D594A">
              <w:rPr>
                <w:rFonts w:ascii="Arial" w:hAnsi="Arial" w:cs="Arial"/>
                <w:sz w:val="12"/>
                <w:szCs w:val="12"/>
                <w:highlight w:val="lightGray"/>
              </w:rPr>
              <w:t>0,14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435BA" w14:textId="2B99256C" w:rsidR="002D594A" w:rsidRPr="002D594A" w:rsidRDefault="002D594A" w:rsidP="00571BE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  <w:highlight w:val="lightGray"/>
              </w:rPr>
            </w:pPr>
            <w:r w:rsidRPr="002D594A">
              <w:rPr>
                <w:rFonts w:ascii="Arial" w:hAnsi="Arial" w:cs="Arial"/>
                <w:sz w:val="12"/>
                <w:szCs w:val="12"/>
                <w:highlight w:val="lightGray"/>
              </w:rPr>
              <w:t>0,14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E1C48" w14:textId="77777777" w:rsidR="002D594A" w:rsidRPr="0074369A" w:rsidRDefault="002D594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2D594A" w:rsidRPr="00AD6E55" w14:paraId="2960DBFB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A84C5" w14:textId="77777777" w:rsidR="002D594A" w:rsidRPr="00FA2A68" w:rsidRDefault="002D594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42D32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6906A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DD4B" w14:textId="77777777" w:rsidR="002D594A" w:rsidRPr="00FA2A68" w:rsidRDefault="002D594A" w:rsidP="00E9443E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C5539" w14:textId="77777777" w:rsidR="002D594A" w:rsidRPr="00FA2A68" w:rsidRDefault="002D594A" w:rsidP="00E9443E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E306B" w14:textId="77777777" w:rsidR="002D594A" w:rsidRPr="00FA2A68" w:rsidRDefault="002D594A" w:rsidP="00E9443E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44201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4DEA2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D9E27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92BF1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77400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9E75C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D9992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97E7C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62C0B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48966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7DB01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9A41B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98B7B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8C846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7F00F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145FE" w14:textId="77777777" w:rsidR="002D594A" w:rsidRPr="00FA2A68" w:rsidRDefault="002D594A" w:rsidP="00E9443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6F33E" w14:textId="4E1EADCA" w:rsidR="002D594A" w:rsidRPr="002D594A" w:rsidRDefault="002D594A" w:rsidP="00E9443E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 w:rsidRPr="002D594A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2904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E86C9" w14:textId="6DB2C530" w:rsidR="002D594A" w:rsidRPr="002D594A" w:rsidRDefault="002D594A" w:rsidP="00E9443E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 w:rsidRPr="002D594A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Мазутная зола теплоэлектроста</w:t>
            </w:r>
            <w:r w:rsidRPr="002D594A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н</w:t>
            </w:r>
            <w:r w:rsidRPr="002D594A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ций (в пересчете на ванадий)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5B133" w14:textId="77777777" w:rsidR="002D594A" w:rsidRPr="00B608FB" w:rsidRDefault="002D594A" w:rsidP="00B608F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BC5C0" w14:textId="412538D5" w:rsidR="002D594A" w:rsidRPr="00B608FB" w:rsidRDefault="002D594A" w:rsidP="00B608FB">
            <w:pPr>
              <w:ind w:left="-57" w:right="-57"/>
              <w:jc w:val="center"/>
              <w:rPr>
                <w:rFonts w:ascii="PragmaticaCTT" w:hAnsi="PragmaticaCTT"/>
                <w:snapToGrid w:val="0"/>
                <w:sz w:val="12"/>
                <w:szCs w:val="12"/>
              </w:rPr>
            </w:pPr>
            <w:r>
              <w:rPr>
                <w:rFonts w:ascii="PragmaticaCTT" w:hAnsi="PragmaticaCTT"/>
                <w:snapToGrid w:val="0"/>
                <w:sz w:val="12"/>
                <w:szCs w:val="12"/>
              </w:rPr>
              <w:t>2,1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E1085" w14:textId="0E44F58B" w:rsidR="002D594A" w:rsidRPr="002D594A" w:rsidRDefault="002D594A" w:rsidP="002D594A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  <w:highlight w:val="lightGray"/>
              </w:rPr>
            </w:pPr>
            <w:r w:rsidRPr="002D594A">
              <w:rPr>
                <w:rFonts w:ascii="Arial" w:hAnsi="Arial" w:cs="Arial"/>
                <w:sz w:val="12"/>
                <w:szCs w:val="12"/>
                <w:highlight w:val="lightGray"/>
              </w:rPr>
              <w:t>0,03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C99E2" w14:textId="265F2C2B" w:rsidR="002D594A" w:rsidRPr="002D594A" w:rsidRDefault="002D594A" w:rsidP="00571BE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  <w:highlight w:val="lightGray"/>
              </w:rPr>
            </w:pPr>
            <w:r w:rsidRPr="002D594A">
              <w:rPr>
                <w:rFonts w:ascii="Arial" w:hAnsi="Arial" w:cs="Arial"/>
                <w:sz w:val="12"/>
                <w:szCs w:val="12"/>
                <w:highlight w:val="lightGray"/>
              </w:rPr>
              <w:t>0,03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830B2" w14:textId="77777777" w:rsidR="002D594A" w:rsidRPr="0074369A" w:rsidRDefault="002D594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DB7B31" w:rsidRPr="00AD6E55" w14:paraId="4EE05E1C" w14:textId="77777777" w:rsidTr="009A722B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3F252" w14:textId="77777777" w:rsidR="00DB7B31" w:rsidRPr="001D4DC0" w:rsidRDefault="00DB7B31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4DC0">
              <w:rPr>
                <w:rFonts w:ascii="Arial" w:hAnsi="Arial" w:cs="Arial"/>
                <w:color w:val="000000"/>
                <w:sz w:val="12"/>
                <w:szCs w:val="12"/>
              </w:rPr>
              <w:t>Установка производства этилена ЭП-600</w:t>
            </w:r>
          </w:p>
          <w:p w14:paraId="5AD3E7DD" w14:textId="77777777" w:rsidR="00DB7B31" w:rsidRPr="001D4DC0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2EC58" w14:textId="77777777" w:rsidR="00DB7B31" w:rsidRPr="001D4DC0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4DC0">
              <w:rPr>
                <w:rFonts w:ascii="Arial" w:hAnsi="Arial" w:cs="Arial"/>
                <w:color w:val="000000"/>
                <w:sz w:val="12"/>
                <w:szCs w:val="12"/>
              </w:rPr>
              <w:t xml:space="preserve">Факел технический </w:t>
            </w:r>
            <w:r w:rsidRPr="001D4DC0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FL</w:t>
            </w:r>
            <w:r w:rsidRPr="001D4DC0">
              <w:rPr>
                <w:rFonts w:ascii="Arial" w:hAnsi="Arial" w:cs="Arial"/>
                <w:color w:val="000000"/>
                <w:sz w:val="12"/>
                <w:szCs w:val="12"/>
              </w:rPr>
              <w:t>150-01</w:t>
            </w:r>
          </w:p>
          <w:p w14:paraId="69E1A463" w14:textId="77777777" w:rsidR="00DB7B31" w:rsidRPr="001D4DC0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4DC0">
              <w:rPr>
                <w:rFonts w:ascii="Arial" w:hAnsi="Arial" w:cs="Arial"/>
                <w:color w:val="000000"/>
                <w:sz w:val="12"/>
                <w:szCs w:val="12"/>
              </w:rPr>
              <w:t>(нормальный режим работы)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C618E" w14:textId="77777777" w:rsidR="00DB7B31" w:rsidRPr="001D4DC0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4DC0">
              <w:rPr>
                <w:rFonts w:ascii="Arial" w:hAnsi="Arial" w:cs="Arial"/>
                <w:color w:val="000000"/>
                <w:sz w:val="12"/>
                <w:szCs w:val="12"/>
              </w:rPr>
              <w:t>Факельная горелка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7342B" w14:textId="77777777" w:rsidR="00DB7B31" w:rsidRPr="001D4DC0" w:rsidRDefault="00DB7B31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91636" w14:textId="77777777" w:rsidR="00DB7B31" w:rsidRPr="001D4DC0" w:rsidRDefault="00DB7B31" w:rsidP="001D4DC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8760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5DF1F" w14:textId="77777777" w:rsidR="00DB7B31" w:rsidRPr="001D4DC0" w:rsidRDefault="00DB7B31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Факельная горелка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D895F" w14:textId="77777777" w:rsidR="00DB7B31" w:rsidRPr="001D4DC0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BC493" w14:textId="77777777" w:rsidR="00DB7B31" w:rsidRPr="001D4DC0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5013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104AE" w14:textId="77777777" w:rsidR="00DB7B31" w:rsidRPr="001D4DC0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79C6" w14:textId="77777777" w:rsidR="00DB7B31" w:rsidRPr="001D4DC0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150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596CA" w14:textId="77777777" w:rsidR="00DB7B31" w:rsidRPr="001D4DC0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2,286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6B8DF" w14:textId="6152ADC6" w:rsidR="00DB7B31" w:rsidRPr="001D4DC0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0,044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F15A9" w14:textId="3BE16E34" w:rsidR="00DB7B31" w:rsidRPr="001D4DC0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0,182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EB548" w14:textId="77777777" w:rsidR="00DB7B31" w:rsidRPr="001D4DC0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850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D7089" w14:textId="77777777" w:rsidR="00DB7B31" w:rsidRPr="001D4DC0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14972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30864" w14:textId="77777777" w:rsidR="00DB7B31" w:rsidRPr="001D4DC0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1138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5CF40" w14:textId="08A6AB94" w:rsidR="00DB7B31" w:rsidRPr="001D4DC0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CABE2" w14:textId="7D110722" w:rsidR="00DB7B31" w:rsidRPr="001D4DC0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ACA94" w14:textId="114B904D" w:rsidR="00DB7B31" w:rsidRPr="001D4DC0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A6290" w14:textId="1AEB917F" w:rsidR="00DB7B31" w:rsidRPr="001D4DC0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3FD23" w14:textId="5A397F77" w:rsidR="00DB7B31" w:rsidRPr="001D4DC0" w:rsidRDefault="00DB7B31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304DA" w14:textId="6ADBD943" w:rsidR="00DB7B31" w:rsidRPr="001D4DC0" w:rsidRDefault="00DB7B31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DF091" w14:textId="77777777" w:rsidR="00DB7B31" w:rsidRPr="001D4DC0" w:rsidRDefault="00DB7B31" w:rsidP="00A6707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1D4DC0">
              <w:rPr>
                <w:rFonts w:ascii="Arial" w:hAnsi="Arial" w:cs="Arial"/>
                <w:sz w:val="12"/>
                <w:szCs w:val="12"/>
                <w:lang w:val="en-US"/>
              </w:rPr>
              <w:t>0301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2CE8E" w14:textId="77777777" w:rsidR="00DB7B31" w:rsidRPr="001D4DC0" w:rsidRDefault="00DB7B31" w:rsidP="001D4DC0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  <w:sz w:val="12"/>
                <w:szCs w:val="12"/>
              </w:rPr>
            </w:pPr>
            <w:r w:rsidRPr="001D4DC0">
              <w:rPr>
                <w:rFonts w:ascii="Arial" w:hAnsi="Arial" w:cs="Arial"/>
                <w:sz w:val="12"/>
                <w:szCs w:val="12"/>
              </w:rPr>
              <w:t>Азот (</w:t>
            </w:r>
            <w:r w:rsidRPr="001D4DC0">
              <w:rPr>
                <w:rFonts w:ascii="Arial" w:hAnsi="Arial" w:cs="Arial"/>
                <w:sz w:val="12"/>
                <w:szCs w:val="12"/>
                <w:lang w:val="en-US"/>
              </w:rPr>
              <w:t>IV</w:t>
            </w:r>
            <w:r w:rsidRPr="001D4DC0">
              <w:rPr>
                <w:rFonts w:ascii="Arial" w:hAnsi="Arial" w:cs="Arial"/>
                <w:sz w:val="12"/>
                <w:szCs w:val="12"/>
              </w:rPr>
              <w:t>) оксид (Азота диоксид)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AFC4B" w14:textId="77777777" w:rsidR="00DB7B31" w:rsidRPr="001D4DC0" w:rsidRDefault="00DB7B31" w:rsidP="001D4DC0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  <w:sz w:val="12"/>
                <w:szCs w:val="12"/>
              </w:rPr>
            </w:pPr>
            <w:r w:rsidRPr="001D4DC0">
              <w:rPr>
                <w:rFonts w:ascii="Arial" w:hAnsi="Arial" w:cs="Arial"/>
                <w:sz w:val="12"/>
                <w:szCs w:val="12"/>
                <w:lang w:val="en-US"/>
              </w:rPr>
              <w:t>0.3147175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DB9DD" w14:textId="7FC9341B" w:rsidR="00DB7B31" w:rsidRPr="000E2E7C" w:rsidRDefault="00DB7B31" w:rsidP="001D4DC0">
            <w:pPr>
              <w:ind w:left="-57" w:right="-57"/>
              <w:rPr>
                <w:rFonts w:ascii="Arial" w:hAnsi="Arial" w:cs="Arial"/>
                <w:sz w:val="12"/>
                <w:szCs w:val="12"/>
              </w:rPr>
            </w:pPr>
            <w:r w:rsidRPr="000E2E7C">
              <w:rPr>
                <w:rFonts w:ascii="Arial" w:hAnsi="Arial" w:cs="Arial"/>
                <w:sz w:val="12"/>
                <w:szCs w:val="12"/>
              </w:rPr>
              <w:t>1729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02D6C" w14:textId="77777777" w:rsidR="00DB7B31" w:rsidRPr="001D4DC0" w:rsidRDefault="00DB7B31" w:rsidP="001D4DC0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  <w:sz w:val="12"/>
                <w:szCs w:val="12"/>
              </w:rPr>
            </w:pPr>
            <w:r w:rsidRPr="001D4DC0">
              <w:rPr>
                <w:rFonts w:ascii="Arial" w:hAnsi="Arial" w:cs="Arial"/>
                <w:sz w:val="12"/>
                <w:szCs w:val="12"/>
                <w:lang w:val="en-US"/>
              </w:rPr>
              <w:t>9.924930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B75C7" w14:textId="77777777" w:rsidR="00DB7B31" w:rsidRPr="001D4DC0" w:rsidRDefault="00DB7B31" w:rsidP="00571BE2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  <w:sz w:val="12"/>
                <w:szCs w:val="12"/>
              </w:rPr>
            </w:pPr>
            <w:r w:rsidRPr="001D4DC0">
              <w:rPr>
                <w:rFonts w:ascii="Arial" w:hAnsi="Arial" w:cs="Arial"/>
                <w:sz w:val="12"/>
                <w:szCs w:val="12"/>
                <w:lang w:val="en-US"/>
              </w:rPr>
              <w:t>9.924930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24290" w14:textId="77777777" w:rsidR="00DB7B31" w:rsidRPr="0074369A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26523D" w:rsidRPr="00AD6E55" w14:paraId="0E66B846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7432C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8B126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C131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04C18" w14:textId="77777777" w:rsidR="0026523D" w:rsidRPr="001D4DC0" w:rsidRDefault="0026523D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3FFA5" w14:textId="77777777" w:rsidR="0026523D" w:rsidRPr="001D4DC0" w:rsidRDefault="0026523D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34F5B" w14:textId="77777777" w:rsidR="0026523D" w:rsidRPr="001D4DC0" w:rsidRDefault="0026523D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83DFD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EC3FE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199C6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52B1A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36D0B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B2EB7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BF5A7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BD2F9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962FC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75728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76BCE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F8240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47E81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60FFB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FD6FF" w14:textId="77777777" w:rsidR="0026523D" w:rsidRPr="001D4DC0" w:rsidRDefault="0026523D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79AB4" w14:textId="77777777" w:rsidR="0026523D" w:rsidRPr="001D4DC0" w:rsidRDefault="0026523D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6A95C" w14:textId="77777777" w:rsidR="0026523D" w:rsidRPr="001D4DC0" w:rsidRDefault="0026523D" w:rsidP="00A6707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1D4DC0">
              <w:rPr>
                <w:rFonts w:ascii="Arial" w:hAnsi="Arial" w:cs="Arial"/>
                <w:sz w:val="12"/>
                <w:szCs w:val="12"/>
                <w:lang w:val="en-US"/>
              </w:rPr>
              <w:t>0304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C0138" w14:textId="77777777" w:rsidR="0026523D" w:rsidRPr="001D4DC0" w:rsidRDefault="0026523D" w:rsidP="001D4DC0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  <w:sz w:val="12"/>
                <w:szCs w:val="12"/>
              </w:rPr>
            </w:pPr>
            <w:r w:rsidRPr="001D4DC0">
              <w:rPr>
                <w:rFonts w:ascii="Arial" w:hAnsi="Arial" w:cs="Arial"/>
                <w:sz w:val="12"/>
                <w:szCs w:val="12"/>
              </w:rPr>
              <w:t>Азот (</w:t>
            </w:r>
            <w:r w:rsidRPr="001D4DC0">
              <w:rPr>
                <w:rFonts w:ascii="Arial" w:hAnsi="Arial" w:cs="Arial"/>
                <w:sz w:val="12"/>
                <w:szCs w:val="12"/>
                <w:lang w:val="en-US"/>
              </w:rPr>
              <w:t>II</w:t>
            </w:r>
            <w:r w:rsidRPr="001D4DC0">
              <w:rPr>
                <w:rFonts w:ascii="Arial" w:hAnsi="Arial" w:cs="Arial"/>
                <w:sz w:val="12"/>
                <w:szCs w:val="12"/>
              </w:rPr>
              <w:t>) оксид (Азота оксид)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7902B" w14:textId="77777777" w:rsidR="0026523D" w:rsidRPr="001D4DC0" w:rsidRDefault="0026523D" w:rsidP="001D4DC0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  <w:sz w:val="12"/>
                <w:szCs w:val="12"/>
              </w:rPr>
            </w:pPr>
            <w:r w:rsidRPr="001D4DC0">
              <w:rPr>
                <w:rFonts w:ascii="Arial" w:hAnsi="Arial" w:cs="Arial"/>
                <w:sz w:val="12"/>
                <w:szCs w:val="12"/>
                <w:lang w:val="en-US"/>
              </w:rPr>
              <w:t>0.0511416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29EC1" w14:textId="64E0F94D" w:rsidR="0026523D" w:rsidRPr="000E2E7C" w:rsidRDefault="00794A17" w:rsidP="001D4DC0">
            <w:pPr>
              <w:ind w:left="-57" w:right="-57"/>
              <w:rPr>
                <w:rFonts w:ascii="Arial" w:hAnsi="Arial" w:cs="Arial"/>
                <w:sz w:val="12"/>
                <w:szCs w:val="12"/>
              </w:rPr>
            </w:pPr>
            <w:r w:rsidRPr="000E2E7C">
              <w:rPr>
                <w:rFonts w:ascii="Arial" w:hAnsi="Arial" w:cs="Arial"/>
                <w:sz w:val="12"/>
                <w:szCs w:val="12"/>
              </w:rPr>
              <w:t>281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149DA" w14:textId="77777777" w:rsidR="0026523D" w:rsidRPr="001D4DC0" w:rsidRDefault="0026523D" w:rsidP="001D4DC0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  <w:sz w:val="12"/>
                <w:szCs w:val="12"/>
              </w:rPr>
            </w:pPr>
            <w:r w:rsidRPr="001D4DC0">
              <w:rPr>
                <w:rFonts w:ascii="Arial" w:hAnsi="Arial" w:cs="Arial"/>
                <w:sz w:val="12"/>
                <w:szCs w:val="12"/>
                <w:lang w:val="en-US"/>
              </w:rPr>
              <w:t>1.612801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AEDB5" w14:textId="77777777" w:rsidR="0026523D" w:rsidRPr="001D4DC0" w:rsidRDefault="0026523D" w:rsidP="00571BE2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  <w:sz w:val="12"/>
                <w:szCs w:val="12"/>
              </w:rPr>
            </w:pPr>
            <w:r w:rsidRPr="001D4DC0">
              <w:rPr>
                <w:rFonts w:ascii="Arial" w:hAnsi="Arial" w:cs="Arial"/>
                <w:sz w:val="12"/>
                <w:szCs w:val="12"/>
                <w:lang w:val="en-US"/>
              </w:rPr>
              <w:t>1.612801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E3DD5" w14:textId="77777777" w:rsidR="0026523D" w:rsidRPr="0074369A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26523D" w:rsidRPr="00AD6E55" w14:paraId="4F6D3E1E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80922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31D90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210B4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798BD" w14:textId="77777777" w:rsidR="0026523D" w:rsidRPr="001D4DC0" w:rsidRDefault="0026523D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B7236" w14:textId="77777777" w:rsidR="0026523D" w:rsidRPr="001D4DC0" w:rsidRDefault="0026523D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95C81" w14:textId="77777777" w:rsidR="0026523D" w:rsidRPr="001D4DC0" w:rsidRDefault="0026523D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EA75E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78734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ACFB9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FD362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D3504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788D6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93DED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9922D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9BA77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33335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05922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8683C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39B70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F0921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E1120" w14:textId="77777777" w:rsidR="0026523D" w:rsidRPr="001D4DC0" w:rsidRDefault="0026523D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3E62B" w14:textId="77777777" w:rsidR="0026523D" w:rsidRPr="001D4DC0" w:rsidRDefault="0026523D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1EEE4" w14:textId="77777777" w:rsidR="0026523D" w:rsidRPr="001D4DC0" w:rsidRDefault="0026523D" w:rsidP="00D12B2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1D4DC0">
              <w:rPr>
                <w:rFonts w:ascii="Arial" w:hAnsi="Arial" w:cs="Arial"/>
                <w:sz w:val="12"/>
                <w:szCs w:val="12"/>
                <w:lang w:val="en-US"/>
              </w:rPr>
              <w:t>0328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670A1" w14:textId="77777777" w:rsidR="0026523D" w:rsidRPr="001D4DC0" w:rsidRDefault="0026523D" w:rsidP="00D12B26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1D4DC0">
              <w:rPr>
                <w:rFonts w:ascii="Arial" w:hAnsi="Arial" w:cs="Arial"/>
                <w:sz w:val="12"/>
                <w:szCs w:val="12"/>
                <w:lang w:val="en-US"/>
              </w:rPr>
              <w:t>Углерод</w:t>
            </w:r>
            <w:proofErr w:type="spellEnd"/>
            <w:r w:rsidRPr="001D4DC0">
              <w:rPr>
                <w:rFonts w:ascii="Arial" w:hAnsi="Arial" w:cs="Arial"/>
                <w:sz w:val="12"/>
                <w:szCs w:val="12"/>
                <w:lang w:val="en-US"/>
              </w:rPr>
              <w:t xml:space="preserve"> (</w:t>
            </w:r>
            <w:proofErr w:type="spellStart"/>
            <w:r w:rsidRPr="001D4DC0">
              <w:rPr>
                <w:rFonts w:ascii="Arial" w:hAnsi="Arial" w:cs="Arial"/>
                <w:sz w:val="12"/>
                <w:szCs w:val="12"/>
                <w:lang w:val="en-US"/>
              </w:rPr>
              <w:t>Сажа</w:t>
            </w:r>
            <w:proofErr w:type="spellEnd"/>
            <w:r w:rsidRPr="001D4DC0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B9520" w14:textId="77777777" w:rsidR="0026523D" w:rsidRPr="001D4DC0" w:rsidRDefault="0026523D" w:rsidP="00D12B26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  <w:sz w:val="12"/>
                <w:szCs w:val="12"/>
              </w:rPr>
            </w:pPr>
            <w:r w:rsidRPr="001D4DC0">
              <w:rPr>
                <w:rFonts w:ascii="Arial" w:hAnsi="Arial" w:cs="Arial"/>
                <w:sz w:val="12"/>
                <w:szCs w:val="12"/>
                <w:lang w:val="en-US"/>
              </w:rPr>
              <w:t>0.2622646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4AEC9" w14:textId="25C8E4CD" w:rsidR="0026523D" w:rsidRPr="000E2E7C" w:rsidRDefault="00794A17" w:rsidP="00D12B26">
            <w:pPr>
              <w:ind w:left="-57" w:right="-57"/>
              <w:rPr>
                <w:rFonts w:ascii="Arial" w:hAnsi="Arial" w:cs="Arial"/>
                <w:sz w:val="12"/>
                <w:szCs w:val="12"/>
              </w:rPr>
            </w:pPr>
            <w:r w:rsidRPr="000E2E7C">
              <w:rPr>
                <w:rFonts w:ascii="Arial" w:hAnsi="Arial" w:cs="Arial"/>
                <w:sz w:val="12"/>
                <w:szCs w:val="12"/>
              </w:rPr>
              <w:t>1441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23DC4" w14:textId="77777777" w:rsidR="0026523D" w:rsidRPr="001D4DC0" w:rsidRDefault="0026523D" w:rsidP="00D12B26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  <w:sz w:val="12"/>
                <w:szCs w:val="12"/>
              </w:rPr>
            </w:pPr>
            <w:r w:rsidRPr="001D4DC0">
              <w:rPr>
                <w:rFonts w:ascii="Arial" w:hAnsi="Arial" w:cs="Arial"/>
                <w:sz w:val="12"/>
                <w:szCs w:val="12"/>
                <w:lang w:val="en-US"/>
              </w:rPr>
              <w:t>8.270775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885DC" w14:textId="77777777" w:rsidR="0026523D" w:rsidRPr="001D4DC0" w:rsidRDefault="0026523D" w:rsidP="00571BE2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  <w:sz w:val="12"/>
                <w:szCs w:val="12"/>
              </w:rPr>
            </w:pPr>
            <w:r w:rsidRPr="001D4DC0">
              <w:rPr>
                <w:rFonts w:ascii="Arial" w:hAnsi="Arial" w:cs="Arial"/>
                <w:sz w:val="12"/>
                <w:szCs w:val="12"/>
                <w:lang w:val="en-US"/>
              </w:rPr>
              <w:t>8.270775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413EE" w14:textId="77777777" w:rsidR="0026523D" w:rsidRPr="0074369A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26523D" w:rsidRPr="00AD6E55" w14:paraId="671E0758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4E8A1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D3943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A91D6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9980F" w14:textId="77777777" w:rsidR="0026523D" w:rsidRPr="001D4DC0" w:rsidRDefault="0026523D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B3EB5" w14:textId="77777777" w:rsidR="0026523D" w:rsidRPr="001D4DC0" w:rsidRDefault="0026523D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175A2" w14:textId="77777777" w:rsidR="0026523D" w:rsidRPr="001D4DC0" w:rsidRDefault="0026523D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A6D17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7EFC2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5CE9A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3BDCA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4D209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A9370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7064F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9B746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8E993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56AAB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9F9CA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081CB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00032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44187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296D5" w14:textId="77777777" w:rsidR="0026523D" w:rsidRPr="001D4DC0" w:rsidRDefault="0026523D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14B76" w14:textId="77777777" w:rsidR="0026523D" w:rsidRPr="001D4DC0" w:rsidRDefault="0026523D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8BECA" w14:textId="77777777" w:rsidR="0026523D" w:rsidRPr="001D4DC0" w:rsidRDefault="0026523D" w:rsidP="00A6707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1D4DC0">
              <w:rPr>
                <w:rFonts w:ascii="Arial" w:hAnsi="Arial" w:cs="Arial"/>
                <w:sz w:val="12"/>
                <w:szCs w:val="12"/>
                <w:lang w:val="en-US"/>
              </w:rPr>
              <w:t>0337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C2BD0" w14:textId="77777777" w:rsidR="0026523D" w:rsidRPr="001D4DC0" w:rsidRDefault="0026523D" w:rsidP="001D4DC0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1D4DC0">
              <w:rPr>
                <w:rFonts w:ascii="Arial" w:hAnsi="Arial" w:cs="Arial"/>
                <w:sz w:val="12"/>
                <w:szCs w:val="12"/>
                <w:lang w:val="en-US"/>
              </w:rPr>
              <w:t>Углерод</w:t>
            </w:r>
            <w:proofErr w:type="spellEnd"/>
            <w:r w:rsidRPr="001D4DC0">
              <w:rPr>
                <w:rFonts w:ascii="Arial" w:hAnsi="Arial" w:cs="Arial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1D4DC0">
              <w:rPr>
                <w:rFonts w:ascii="Arial" w:hAnsi="Arial" w:cs="Arial"/>
                <w:sz w:val="12"/>
                <w:szCs w:val="12"/>
                <w:lang w:val="en-US"/>
              </w:rPr>
              <w:t>оксид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9C1FF" w14:textId="77777777" w:rsidR="0026523D" w:rsidRPr="001D4DC0" w:rsidRDefault="0026523D" w:rsidP="001D4DC0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  <w:sz w:val="12"/>
                <w:szCs w:val="12"/>
              </w:rPr>
            </w:pPr>
            <w:r w:rsidRPr="001D4DC0">
              <w:rPr>
                <w:rFonts w:ascii="Arial" w:hAnsi="Arial" w:cs="Arial"/>
                <w:sz w:val="12"/>
                <w:szCs w:val="12"/>
                <w:lang w:val="en-US"/>
              </w:rPr>
              <w:t>2.6226456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44228" w14:textId="07CA86B2" w:rsidR="0026523D" w:rsidRPr="000E2E7C" w:rsidRDefault="00794A17" w:rsidP="001D4DC0">
            <w:pPr>
              <w:ind w:left="-57" w:right="-57"/>
              <w:rPr>
                <w:rFonts w:ascii="Arial" w:hAnsi="Arial" w:cs="Arial"/>
                <w:sz w:val="12"/>
                <w:szCs w:val="12"/>
              </w:rPr>
            </w:pPr>
            <w:r w:rsidRPr="000E2E7C">
              <w:rPr>
                <w:rFonts w:ascii="Arial" w:hAnsi="Arial" w:cs="Arial"/>
                <w:sz w:val="12"/>
                <w:szCs w:val="12"/>
              </w:rPr>
              <w:t>14408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ACF60" w14:textId="77777777" w:rsidR="0026523D" w:rsidRPr="001D4DC0" w:rsidRDefault="0026523D" w:rsidP="001D4DC0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D4DC0">
              <w:rPr>
                <w:rFonts w:ascii="Arial" w:hAnsi="Arial" w:cs="Arial"/>
                <w:sz w:val="12"/>
                <w:szCs w:val="12"/>
                <w:lang w:val="en-US"/>
              </w:rPr>
              <w:t>82.707751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25D5B" w14:textId="77777777" w:rsidR="0026523D" w:rsidRPr="001D4DC0" w:rsidRDefault="0026523D" w:rsidP="00571BE2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D4DC0">
              <w:rPr>
                <w:rFonts w:ascii="Arial" w:hAnsi="Arial" w:cs="Arial"/>
                <w:sz w:val="12"/>
                <w:szCs w:val="12"/>
                <w:lang w:val="en-US"/>
              </w:rPr>
              <w:t>82.707751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450D6" w14:textId="77777777" w:rsidR="0026523D" w:rsidRPr="0074369A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26523D" w:rsidRPr="00AD6E55" w14:paraId="6FCD3CCC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A080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606B3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BD59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BBB47" w14:textId="77777777" w:rsidR="0026523D" w:rsidRPr="001D4DC0" w:rsidRDefault="0026523D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C5243" w14:textId="77777777" w:rsidR="0026523D" w:rsidRPr="001D4DC0" w:rsidRDefault="0026523D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C820D" w14:textId="77777777" w:rsidR="0026523D" w:rsidRPr="001D4DC0" w:rsidRDefault="0026523D" w:rsidP="007D00F3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5D88E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1A365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60B11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37FEB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F0DDA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30F82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6A142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51735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1B14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3AB68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35FC9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EAC43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370AA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5F9EF" w14:textId="77777777" w:rsidR="0026523D" w:rsidRPr="001D4DC0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206EF" w14:textId="77777777" w:rsidR="0026523D" w:rsidRPr="001D4DC0" w:rsidRDefault="0026523D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0F91B" w14:textId="77777777" w:rsidR="0026523D" w:rsidRPr="001D4DC0" w:rsidRDefault="0026523D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16B6E" w14:textId="77777777" w:rsidR="0026523D" w:rsidRPr="001D4DC0" w:rsidRDefault="0026523D" w:rsidP="00A6707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1D4DC0">
              <w:rPr>
                <w:rFonts w:ascii="Arial" w:hAnsi="Arial" w:cs="Arial"/>
                <w:sz w:val="12"/>
                <w:szCs w:val="12"/>
                <w:lang w:val="en-US"/>
              </w:rPr>
              <w:t>0410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34702" w14:textId="77777777" w:rsidR="0026523D" w:rsidRPr="001D4DC0" w:rsidRDefault="0026523D" w:rsidP="001D4DC0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1D4DC0">
              <w:rPr>
                <w:rFonts w:ascii="Arial" w:hAnsi="Arial" w:cs="Arial"/>
                <w:sz w:val="12"/>
                <w:szCs w:val="12"/>
                <w:lang w:val="en-US"/>
              </w:rPr>
              <w:t>Метан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7EEB8" w14:textId="77777777" w:rsidR="0026523D" w:rsidRPr="001D4DC0" w:rsidRDefault="0026523D" w:rsidP="001D4DC0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  <w:sz w:val="12"/>
                <w:szCs w:val="12"/>
              </w:rPr>
            </w:pPr>
            <w:r w:rsidRPr="001D4DC0">
              <w:rPr>
                <w:rFonts w:ascii="Arial" w:hAnsi="Arial" w:cs="Arial"/>
                <w:sz w:val="12"/>
                <w:szCs w:val="12"/>
                <w:lang w:val="en-US"/>
              </w:rPr>
              <w:t>0.0655661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DE43" w14:textId="515FF744" w:rsidR="0026523D" w:rsidRPr="000E2E7C" w:rsidRDefault="00D956E5" w:rsidP="001D4DC0">
            <w:pPr>
              <w:ind w:left="-57" w:right="-57"/>
              <w:rPr>
                <w:rFonts w:ascii="Arial" w:hAnsi="Arial" w:cs="Arial"/>
                <w:sz w:val="12"/>
                <w:szCs w:val="12"/>
              </w:rPr>
            </w:pPr>
            <w:r w:rsidRPr="000E2E7C">
              <w:rPr>
                <w:rFonts w:ascii="Arial" w:hAnsi="Arial" w:cs="Arial"/>
                <w:sz w:val="12"/>
                <w:szCs w:val="12"/>
              </w:rPr>
              <w:t>0,36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48CE1" w14:textId="77777777" w:rsidR="0026523D" w:rsidRPr="001D4DC0" w:rsidRDefault="0026523D" w:rsidP="001D4DC0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  <w:sz w:val="12"/>
                <w:szCs w:val="12"/>
              </w:rPr>
            </w:pPr>
            <w:r w:rsidRPr="001D4DC0">
              <w:rPr>
                <w:rFonts w:ascii="Arial" w:hAnsi="Arial" w:cs="Arial"/>
                <w:sz w:val="12"/>
                <w:szCs w:val="12"/>
                <w:lang w:val="en-US"/>
              </w:rPr>
              <w:t>2.067694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D53BA" w14:textId="77777777" w:rsidR="0026523D" w:rsidRPr="001D4DC0" w:rsidRDefault="0026523D" w:rsidP="00571BE2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rFonts w:ascii="Times New Roman" w:hAnsi="Times New Roman"/>
                <w:sz w:val="12"/>
                <w:szCs w:val="12"/>
              </w:rPr>
            </w:pPr>
            <w:r w:rsidRPr="001D4DC0">
              <w:rPr>
                <w:rFonts w:ascii="Arial" w:hAnsi="Arial" w:cs="Arial"/>
                <w:sz w:val="12"/>
                <w:szCs w:val="12"/>
                <w:lang w:val="en-US"/>
              </w:rPr>
              <w:t>2.067694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1E50E" w14:textId="77777777" w:rsidR="0026523D" w:rsidRPr="0074369A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DB7B31" w:rsidRPr="00AD6E55" w14:paraId="2AE7F808" w14:textId="77777777" w:rsidTr="009A722B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261D6" w14:textId="77777777" w:rsidR="00DB7B31" w:rsidRPr="001D4DC0" w:rsidRDefault="00DB7B31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4DC0">
              <w:rPr>
                <w:rFonts w:ascii="Arial" w:hAnsi="Arial" w:cs="Arial"/>
                <w:color w:val="000000"/>
                <w:sz w:val="12"/>
                <w:szCs w:val="12"/>
              </w:rPr>
              <w:t>Установка производства этилена ЭП-600</w:t>
            </w:r>
          </w:p>
          <w:p w14:paraId="03900ECF" w14:textId="77777777" w:rsidR="00DB7B31" w:rsidRPr="001D4DC0" w:rsidRDefault="00DB7B31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4DA4A" w14:textId="77777777" w:rsidR="00DB7B31" w:rsidRPr="001D4DC0" w:rsidRDefault="00DB7B31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4DC0">
              <w:rPr>
                <w:rFonts w:ascii="Arial" w:hAnsi="Arial" w:cs="Arial"/>
                <w:color w:val="000000"/>
                <w:sz w:val="12"/>
                <w:szCs w:val="12"/>
              </w:rPr>
              <w:t xml:space="preserve">Факел технический </w:t>
            </w:r>
            <w:r w:rsidRPr="001D4DC0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FL</w:t>
            </w:r>
            <w:r w:rsidRPr="001D4DC0">
              <w:rPr>
                <w:rFonts w:ascii="Arial" w:hAnsi="Arial" w:cs="Arial"/>
                <w:color w:val="000000"/>
                <w:sz w:val="12"/>
                <w:szCs w:val="12"/>
              </w:rPr>
              <w:t>150-01</w:t>
            </w:r>
          </w:p>
          <w:p w14:paraId="1187207A" w14:textId="77777777" w:rsidR="00DB7B31" w:rsidRPr="001D4DC0" w:rsidRDefault="00DB7B31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4DC0">
              <w:rPr>
                <w:rFonts w:ascii="Arial" w:hAnsi="Arial" w:cs="Arial"/>
                <w:color w:val="000000"/>
                <w:sz w:val="12"/>
                <w:szCs w:val="12"/>
              </w:rPr>
              <w:t>(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режим запуска установки</w:t>
            </w:r>
            <w:r w:rsidRPr="001D4DC0">
              <w:rPr>
                <w:rFonts w:ascii="Arial" w:hAnsi="Arial" w:cs="Arial"/>
                <w:color w:val="000000"/>
                <w:sz w:val="12"/>
                <w:szCs w:val="12"/>
              </w:rPr>
              <w:t>)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5A8C3" w14:textId="77777777" w:rsidR="00DB7B31" w:rsidRPr="001D4DC0" w:rsidRDefault="00DB7B31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4DC0">
              <w:rPr>
                <w:rFonts w:ascii="Arial" w:hAnsi="Arial" w:cs="Arial"/>
                <w:color w:val="000000"/>
                <w:sz w:val="12"/>
                <w:szCs w:val="12"/>
              </w:rPr>
              <w:t>Факельная горелка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FC68" w14:textId="77777777" w:rsidR="00DB7B31" w:rsidRPr="001D4DC0" w:rsidRDefault="00DB7B31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B0B22" w14:textId="77777777" w:rsidR="00DB7B31" w:rsidRPr="001D4DC0" w:rsidRDefault="00DB7B31" w:rsidP="001D4DC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168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6D9D1" w14:textId="77777777" w:rsidR="00DB7B31" w:rsidRPr="001D4DC0" w:rsidRDefault="00DB7B31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Факельная горелка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EDED2" w14:textId="77777777" w:rsidR="00DB7B31" w:rsidRPr="001D4DC0" w:rsidRDefault="00DB7B31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70B76" w14:textId="77777777" w:rsidR="00DB7B31" w:rsidRPr="001D4DC0" w:rsidRDefault="00DB7B31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5013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F7A5F" w14:textId="77777777" w:rsidR="00DB7B31" w:rsidRPr="001D4DC0" w:rsidRDefault="00DB7B31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65373" w14:textId="77777777" w:rsidR="00DB7B31" w:rsidRPr="001D4DC0" w:rsidRDefault="00DB7B31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150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C1A72" w14:textId="77777777" w:rsidR="00DB7B31" w:rsidRPr="001D4DC0" w:rsidRDefault="00DB7B31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2,286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F860C" w14:textId="39013E8B" w:rsidR="00DB7B31" w:rsidRPr="001D4DC0" w:rsidRDefault="00DB7B31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5,46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62CF0" w14:textId="13658739" w:rsidR="00DB7B31" w:rsidRPr="001D4DC0" w:rsidRDefault="00DB7B31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22,486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6BDF7" w14:textId="77777777" w:rsidR="00DB7B31" w:rsidRPr="001D4DC0" w:rsidRDefault="00DB7B31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850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29136" w14:textId="77777777" w:rsidR="00DB7B31" w:rsidRPr="001D4DC0" w:rsidRDefault="00DB7B31" w:rsidP="00240A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14972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98E59" w14:textId="77777777" w:rsidR="00DB7B31" w:rsidRPr="001D4DC0" w:rsidRDefault="00DB7B31" w:rsidP="00240A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1138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6BBFB" w14:textId="39B7BEB0" w:rsidR="00DB7B31" w:rsidRPr="001D4DC0" w:rsidRDefault="00DB7B31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6693E" w14:textId="591B3AD4" w:rsidR="00DB7B31" w:rsidRPr="001D4DC0" w:rsidRDefault="00DB7B31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0604B" w14:textId="04ACCF81" w:rsidR="00DB7B31" w:rsidRPr="001D4DC0" w:rsidRDefault="00DB7B31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ADEE2" w14:textId="74A13E55" w:rsidR="00DB7B31" w:rsidRPr="001D4DC0" w:rsidRDefault="00DB7B31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5626F" w14:textId="68E1451A" w:rsidR="00DB7B31" w:rsidRPr="001D4DC0" w:rsidRDefault="00DB7B31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E3076" w14:textId="2524EAD0" w:rsidR="00DB7B31" w:rsidRPr="001D4DC0" w:rsidRDefault="00DB7B31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60D89" w14:textId="77777777" w:rsidR="00DB7B31" w:rsidRPr="00A67071" w:rsidRDefault="00DB7B31" w:rsidP="00A67071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0301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2258D" w14:textId="77777777" w:rsidR="00DB7B31" w:rsidRPr="00A67071" w:rsidRDefault="00DB7B31" w:rsidP="00A67071">
            <w:pPr>
              <w:widowControl w:val="0"/>
              <w:autoSpaceDE w:val="0"/>
              <w:autoSpaceDN w:val="0"/>
              <w:adjustRightInd w:val="0"/>
              <w:ind w:left="-113" w:right="-113"/>
              <w:rPr>
                <w:rFonts w:ascii="Times New Roman" w:hAnsi="Times New Roman"/>
                <w:sz w:val="12"/>
                <w:szCs w:val="12"/>
              </w:rPr>
            </w:pPr>
            <w:r w:rsidRPr="00A67071">
              <w:rPr>
                <w:rFonts w:ascii="Arial" w:hAnsi="Arial" w:cs="Arial"/>
                <w:sz w:val="12"/>
                <w:szCs w:val="12"/>
              </w:rPr>
              <w:t>Азот (</w:t>
            </w:r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IV</w:t>
            </w:r>
            <w:r w:rsidRPr="00A67071">
              <w:rPr>
                <w:rFonts w:ascii="Arial" w:hAnsi="Arial" w:cs="Arial"/>
                <w:sz w:val="12"/>
                <w:szCs w:val="12"/>
              </w:rPr>
              <w:t>) оксид (Азота диоксид)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75177" w14:textId="77777777" w:rsidR="00DB7B31" w:rsidRPr="00A67071" w:rsidRDefault="00DB7B31" w:rsidP="00A67071">
            <w:pPr>
              <w:widowControl w:val="0"/>
              <w:autoSpaceDE w:val="0"/>
              <w:autoSpaceDN w:val="0"/>
              <w:adjustRightInd w:val="0"/>
              <w:ind w:left="-113" w:right="-113"/>
              <w:rPr>
                <w:rFonts w:ascii="Times New Roman" w:hAnsi="Times New Roman"/>
                <w:sz w:val="12"/>
                <w:szCs w:val="12"/>
              </w:rPr>
            </w:pPr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78.9603591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D0165" w14:textId="0EBB95F1" w:rsidR="00DB7B31" w:rsidRPr="00A67071" w:rsidRDefault="00DB7B31" w:rsidP="00A67071">
            <w:pPr>
              <w:ind w:left="-113" w:right="-11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3512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B5E40" w14:textId="77777777" w:rsidR="00DB7B31" w:rsidRPr="00A67071" w:rsidRDefault="00DB7B31" w:rsidP="00A67071">
            <w:pPr>
              <w:widowControl w:val="0"/>
              <w:autoSpaceDE w:val="0"/>
              <w:autoSpaceDN w:val="0"/>
              <w:adjustRightInd w:val="0"/>
              <w:ind w:left="-113" w:right="-113"/>
              <w:rPr>
                <w:rFonts w:ascii="Times New Roman" w:hAnsi="Times New Roman"/>
                <w:sz w:val="12"/>
                <w:szCs w:val="12"/>
              </w:rPr>
            </w:pPr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6.822175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B9FEF" w14:textId="77777777" w:rsidR="00DB7B31" w:rsidRPr="00A67071" w:rsidRDefault="00DB7B31" w:rsidP="00571BE2">
            <w:pPr>
              <w:widowControl w:val="0"/>
              <w:autoSpaceDE w:val="0"/>
              <w:autoSpaceDN w:val="0"/>
              <w:adjustRightInd w:val="0"/>
              <w:ind w:left="-113" w:right="-113"/>
              <w:rPr>
                <w:rFonts w:ascii="Times New Roman" w:hAnsi="Times New Roman"/>
                <w:sz w:val="12"/>
                <w:szCs w:val="12"/>
              </w:rPr>
            </w:pPr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6.822175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34FC5" w14:textId="77777777" w:rsidR="00DB7B31" w:rsidRPr="0074369A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26523D" w:rsidRPr="00AD6E55" w14:paraId="7663ADDE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31EFA" w14:textId="77777777" w:rsidR="0026523D" w:rsidRPr="001D4DC0" w:rsidRDefault="0026523D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82F03" w14:textId="77777777" w:rsidR="0026523D" w:rsidRPr="001D4DC0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09041" w14:textId="77777777" w:rsidR="0026523D" w:rsidRPr="001D4DC0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B0BB8" w14:textId="77777777" w:rsidR="0026523D" w:rsidRDefault="0026523D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D604B" w14:textId="77777777" w:rsidR="0026523D" w:rsidRDefault="0026523D" w:rsidP="001D4DC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3FDE8" w14:textId="77777777" w:rsidR="0026523D" w:rsidRDefault="0026523D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06CE6" w14:textId="77777777" w:rsidR="0026523D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E6F33" w14:textId="77777777" w:rsidR="0026523D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CC17B" w14:textId="77777777" w:rsidR="0026523D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7703C" w14:textId="77777777" w:rsidR="0026523D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9A4DB" w14:textId="77777777" w:rsidR="0026523D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65774" w14:textId="77777777" w:rsidR="0026523D" w:rsidRPr="001D4DC0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5B436" w14:textId="77777777" w:rsidR="0026523D" w:rsidRPr="001D4DC0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F68DC" w14:textId="77777777" w:rsidR="0026523D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6B9D5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3E83D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1270E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41515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9B97F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E0226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52A71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A2B90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5E61D" w14:textId="77777777" w:rsidR="0026523D" w:rsidRPr="00A67071" w:rsidRDefault="0026523D" w:rsidP="00A67071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0304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9C638" w14:textId="77777777" w:rsidR="0026523D" w:rsidRPr="00A67071" w:rsidRDefault="0026523D" w:rsidP="00A67071">
            <w:pPr>
              <w:widowControl w:val="0"/>
              <w:autoSpaceDE w:val="0"/>
              <w:autoSpaceDN w:val="0"/>
              <w:adjustRightInd w:val="0"/>
              <w:ind w:left="-113" w:right="-113"/>
              <w:rPr>
                <w:rFonts w:ascii="Times New Roman" w:hAnsi="Times New Roman"/>
                <w:sz w:val="12"/>
                <w:szCs w:val="12"/>
              </w:rPr>
            </w:pPr>
            <w:r w:rsidRPr="00A67071">
              <w:rPr>
                <w:rFonts w:ascii="Arial" w:hAnsi="Arial" w:cs="Arial"/>
                <w:sz w:val="12"/>
                <w:szCs w:val="12"/>
              </w:rPr>
              <w:t>Азот (</w:t>
            </w:r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II</w:t>
            </w:r>
            <w:r w:rsidRPr="00A67071">
              <w:rPr>
                <w:rFonts w:ascii="Arial" w:hAnsi="Arial" w:cs="Arial"/>
                <w:sz w:val="12"/>
                <w:szCs w:val="12"/>
              </w:rPr>
              <w:t>) оксид (Азота оксид)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62A75" w14:textId="77777777" w:rsidR="0026523D" w:rsidRPr="00A67071" w:rsidRDefault="0026523D" w:rsidP="00A67071">
            <w:pPr>
              <w:widowControl w:val="0"/>
              <w:autoSpaceDE w:val="0"/>
              <w:autoSpaceDN w:val="0"/>
              <w:adjustRightInd w:val="0"/>
              <w:ind w:left="-113" w:right="-113"/>
              <w:rPr>
                <w:rFonts w:ascii="Times New Roman" w:hAnsi="Times New Roman"/>
                <w:sz w:val="12"/>
                <w:szCs w:val="12"/>
              </w:rPr>
            </w:pPr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12.8310584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7BBB9" w14:textId="4D740967" w:rsidR="0026523D" w:rsidRPr="00A67071" w:rsidRDefault="00D956E5" w:rsidP="00A67071">
            <w:pPr>
              <w:ind w:left="-113" w:right="-11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570,6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96D5D" w14:textId="77777777" w:rsidR="0026523D" w:rsidRPr="00A67071" w:rsidRDefault="0026523D" w:rsidP="00A67071">
            <w:pPr>
              <w:widowControl w:val="0"/>
              <w:autoSpaceDE w:val="0"/>
              <w:autoSpaceDN w:val="0"/>
              <w:adjustRightInd w:val="0"/>
              <w:ind w:left="-113" w:right="-113"/>
              <w:rPr>
                <w:rFonts w:ascii="Times New Roman" w:hAnsi="Times New Roman"/>
                <w:sz w:val="12"/>
                <w:szCs w:val="12"/>
              </w:rPr>
            </w:pPr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1.108603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57BBA" w14:textId="77777777" w:rsidR="0026523D" w:rsidRPr="00A67071" w:rsidRDefault="0026523D" w:rsidP="00571BE2">
            <w:pPr>
              <w:widowControl w:val="0"/>
              <w:autoSpaceDE w:val="0"/>
              <w:autoSpaceDN w:val="0"/>
              <w:adjustRightInd w:val="0"/>
              <w:ind w:left="-113" w:right="-113"/>
              <w:rPr>
                <w:rFonts w:ascii="Times New Roman" w:hAnsi="Times New Roman"/>
                <w:sz w:val="12"/>
                <w:szCs w:val="12"/>
              </w:rPr>
            </w:pPr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1.108603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85A7A" w14:textId="77777777" w:rsidR="0026523D" w:rsidRPr="0074369A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26523D" w:rsidRPr="00AD6E55" w14:paraId="7C2A0F57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21CA6" w14:textId="77777777" w:rsidR="0026523D" w:rsidRPr="001D4DC0" w:rsidRDefault="0026523D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20802" w14:textId="77777777" w:rsidR="0026523D" w:rsidRPr="001D4DC0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A30A8" w14:textId="77777777" w:rsidR="0026523D" w:rsidRPr="001D4DC0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987A8" w14:textId="77777777" w:rsidR="0026523D" w:rsidRDefault="0026523D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5FDB6" w14:textId="77777777" w:rsidR="0026523D" w:rsidRDefault="0026523D" w:rsidP="001D4DC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32C78" w14:textId="77777777" w:rsidR="0026523D" w:rsidRDefault="0026523D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DF35F" w14:textId="77777777" w:rsidR="0026523D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E8669" w14:textId="77777777" w:rsidR="0026523D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75092" w14:textId="77777777" w:rsidR="0026523D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AD67E" w14:textId="77777777" w:rsidR="0026523D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3775D" w14:textId="77777777" w:rsidR="0026523D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71197" w14:textId="77777777" w:rsidR="0026523D" w:rsidRPr="001D4DC0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A896C" w14:textId="77777777" w:rsidR="0026523D" w:rsidRPr="001D4DC0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6DD95" w14:textId="77777777" w:rsidR="0026523D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F85CE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D0028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BF3F1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A5698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8CA3B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F813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3C50C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B3685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7925D" w14:textId="77777777" w:rsidR="0026523D" w:rsidRPr="00A67071" w:rsidRDefault="0026523D" w:rsidP="00A67071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0328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6D1FA" w14:textId="77777777" w:rsidR="0026523D" w:rsidRPr="00A67071" w:rsidRDefault="0026523D" w:rsidP="00A67071">
            <w:pPr>
              <w:widowControl w:val="0"/>
              <w:autoSpaceDE w:val="0"/>
              <w:autoSpaceDN w:val="0"/>
              <w:adjustRightInd w:val="0"/>
              <w:ind w:left="-113" w:right="-113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Углерод</w:t>
            </w:r>
            <w:proofErr w:type="spellEnd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 xml:space="preserve"> (</w:t>
            </w:r>
            <w:proofErr w:type="spellStart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Сажа</w:t>
            </w:r>
            <w:proofErr w:type="spellEnd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235A4" w14:textId="77777777" w:rsidR="0026523D" w:rsidRPr="00A67071" w:rsidRDefault="0026523D" w:rsidP="00A67071">
            <w:pPr>
              <w:widowControl w:val="0"/>
              <w:autoSpaceDE w:val="0"/>
              <w:autoSpaceDN w:val="0"/>
              <w:adjustRightInd w:val="0"/>
              <w:ind w:left="-113" w:right="-113"/>
              <w:rPr>
                <w:rFonts w:ascii="Times New Roman" w:hAnsi="Times New Roman"/>
                <w:sz w:val="12"/>
                <w:szCs w:val="12"/>
              </w:rPr>
            </w:pPr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65.8002993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0BBE8" w14:textId="77999FDD" w:rsidR="0026523D" w:rsidRPr="00A67071" w:rsidRDefault="00D956E5" w:rsidP="00A67071">
            <w:pPr>
              <w:ind w:left="-113" w:right="-11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2926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57943" w14:textId="77777777" w:rsidR="0026523D" w:rsidRPr="00A67071" w:rsidRDefault="0026523D" w:rsidP="00A67071">
            <w:pPr>
              <w:widowControl w:val="0"/>
              <w:autoSpaceDE w:val="0"/>
              <w:autoSpaceDN w:val="0"/>
              <w:adjustRightInd w:val="0"/>
              <w:ind w:left="-113" w:right="-113"/>
              <w:rPr>
                <w:rFonts w:ascii="Times New Roman" w:hAnsi="Times New Roman"/>
                <w:sz w:val="12"/>
                <w:szCs w:val="12"/>
              </w:rPr>
            </w:pPr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5.685146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9F236" w14:textId="77777777" w:rsidR="0026523D" w:rsidRPr="00A67071" w:rsidRDefault="0026523D" w:rsidP="00571BE2">
            <w:pPr>
              <w:widowControl w:val="0"/>
              <w:autoSpaceDE w:val="0"/>
              <w:autoSpaceDN w:val="0"/>
              <w:adjustRightInd w:val="0"/>
              <w:ind w:left="-113" w:right="-113"/>
              <w:rPr>
                <w:rFonts w:ascii="Times New Roman" w:hAnsi="Times New Roman"/>
                <w:sz w:val="12"/>
                <w:szCs w:val="12"/>
              </w:rPr>
            </w:pPr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5.685146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A044" w14:textId="77777777" w:rsidR="0026523D" w:rsidRPr="0074369A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26523D" w:rsidRPr="00AD6E55" w14:paraId="46BE9509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B829D" w14:textId="77777777" w:rsidR="0026523D" w:rsidRPr="001D4DC0" w:rsidRDefault="0026523D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EA8F7" w14:textId="77777777" w:rsidR="0026523D" w:rsidRPr="001D4DC0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4BCCF" w14:textId="77777777" w:rsidR="0026523D" w:rsidRPr="001D4DC0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C2A11" w14:textId="77777777" w:rsidR="0026523D" w:rsidRDefault="0026523D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691FD" w14:textId="77777777" w:rsidR="0026523D" w:rsidRDefault="0026523D" w:rsidP="001D4DC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B5925" w14:textId="77777777" w:rsidR="0026523D" w:rsidRDefault="0026523D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7D029" w14:textId="77777777" w:rsidR="0026523D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99387" w14:textId="77777777" w:rsidR="0026523D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D8BB0" w14:textId="77777777" w:rsidR="0026523D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4E3A2" w14:textId="77777777" w:rsidR="0026523D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DB211" w14:textId="77777777" w:rsidR="0026523D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50585" w14:textId="77777777" w:rsidR="0026523D" w:rsidRPr="001D4DC0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1CD3B" w14:textId="77777777" w:rsidR="0026523D" w:rsidRPr="001D4DC0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B2B7A" w14:textId="77777777" w:rsidR="0026523D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F8F08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F0A16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2D936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3EA0C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6AAE5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6F98B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027FA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AA3E6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E6E9F" w14:textId="77777777" w:rsidR="0026523D" w:rsidRPr="00A67071" w:rsidRDefault="0026523D" w:rsidP="00A67071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0330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688DA" w14:textId="77777777" w:rsidR="0026523D" w:rsidRPr="00A67071" w:rsidRDefault="0026523D" w:rsidP="00A67071">
            <w:pPr>
              <w:widowControl w:val="0"/>
              <w:autoSpaceDE w:val="0"/>
              <w:autoSpaceDN w:val="0"/>
              <w:adjustRightInd w:val="0"/>
              <w:ind w:left="-113" w:right="-113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Сера</w:t>
            </w:r>
            <w:proofErr w:type="spellEnd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диоксид</w:t>
            </w:r>
            <w:proofErr w:type="spellEnd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 xml:space="preserve"> (</w:t>
            </w:r>
            <w:proofErr w:type="spellStart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Ангидрид</w:t>
            </w:r>
            <w:proofErr w:type="spellEnd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сернистый</w:t>
            </w:r>
            <w:proofErr w:type="spellEnd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CEACA" w14:textId="77777777" w:rsidR="0026523D" w:rsidRPr="001675BF" w:rsidRDefault="0026523D" w:rsidP="00A67071">
            <w:pPr>
              <w:widowControl w:val="0"/>
              <w:autoSpaceDE w:val="0"/>
              <w:autoSpaceDN w:val="0"/>
              <w:adjustRightInd w:val="0"/>
              <w:ind w:left="-113" w:right="-113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  <w:lang w:val="en-US"/>
              </w:rPr>
              <w:t>6.5695019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807D1" w14:textId="434D2D13" w:rsidR="0026523D" w:rsidRPr="001675BF" w:rsidRDefault="00D956E5" w:rsidP="00A67071">
            <w:pPr>
              <w:ind w:left="-113" w:right="-11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292,1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0E539" w14:textId="77777777" w:rsidR="0026523D" w:rsidRPr="001675BF" w:rsidRDefault="0026523D" w:rsidP="00A67071">
            <w:pPr>
              <w:widowControl w:val="0"/>
              <w:autoSpaceDE w:val="0"/>
              <w:autoSpaceDN w:val="0"/>
              <w:adjustRightInd w:val="0"/>
              <w:ind w:left="-113" w:right="-113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  <w:lang w:val="en-US"/>
              </w:rPr>
              <w:t>0.567605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67EC4" w14:textId="77777777" w:rsidR="0026523D" w:rsidRPr="00A67071" w:rsidRDefault="0026523D" w:rsidP="00571BE2">
            <w:pPr>
              <w:widowControl w:val="0"/>
              <w:autoSpaceDE w:val="0"/>
              <w:autoSpaceDN w:val="0"/>
              <w:adjustRightInd w:val="0"/>
              <w:ind w:left="-113" w:right="-113"/>
              <w:rPr>
                <w:rFonts w:ascii="Times New Roman" w:hAnsi="Times New Roman"/>
                <w:sz w:val="12"/>
                <w:szCs w:val="12"/>
              </w:rPr>
            </w:pPr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0.567605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A14D8" w14:textId="77777777" w:rsidR="0026523D" w:rsidRPr="0074369A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26523D" w:rsidRPr="00AD6E55" w14:paraId="2DB63427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849B2" w14:textId="77777777" w:rsidR="0026523D" w:rsidRPr="001D4DC0" w:rsidRDefault="0026523D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FF9D1" w14:textId="77777777" w:rsidR="0026523D" w:rsidRPr="001D4DC0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FC40E" w14:textId="77777777" w:rsidR="0026523D" w:rsidRPr="001D4DC0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1341D" w14:textId="77777777" w:rsidR="0026523D" w:rsidRDefault="0026523D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90D16" w14:textId="77777777" w:rsidR="0026523D" w:rsidRDefault="0026523D" w:rsidP="001D4DC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7C295" w14:textId="77777777" w:rsidR="0026523D" w:rsidRDefault="0026523D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0B3CE" w14:textId="77777777" w:rsidR="0026523D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ED255" w14:textId="77777777" w:rsidR="0026523D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7E151" w14:textId="77777777" w:rsidR="0026523D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BC37B" w14:textId="77777777" w:rsidR="0026523D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72478" w14:textId="77777777" w:rsidR="0026523D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EE0D0" w14:textId="77777777" w:rsidR="0026523D" w:rsidRPr="001D4DC0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387DF" w14:textId="77777777" w:rsidR="0026523D" w:rsidRPr="001D4DC0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036AD" w14:textId="77777777" w:rsidR="0026523D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E5B52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235C6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5D6BA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B89B0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E2942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1C0CA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DC9F1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9041C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6CD4" w14:textId="77777777" w:rsidR="0026523D" w:rsidRPr="00A67071" w:rsidRDefault="0026523D" w:rsidP="00A67071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0333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EE5DE" w14:textId="77777777" w:rsidR="0026523D" w:rsidRPr="00A67071" w:rsidRDefault="0026523D" w:rsidP="00A67071">
            <w:pPr>
              <w:widowControl w:val="0"/>
              <w:autoSpaceDE w:val="0"/>
              <w:autoSpaceDN w:val="0"/>
              <w:adjustRightInd w:val="0"/>
              <w:ind w:left="-113" w:right="-113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Дигидросульфид</w:t>
            </w:r>
            <w:proofErr w:type="spellEnd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 xml:space="preserve"> (</w:t>
            </w:r>
            <w:proofErr w:type="spellStart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Сероводород</w:t>
            </w:r>
            <w:proofErr w:type="spellEnd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5625F" w14:textId="77777777" w:rsidR="0026523D" w:rsidRPr="001675BF" w:rsidRDefault="0026523D" w:rsidP="00A67071">
            <w:pPr>
              <w:widowControl w:val="0"/>
              <w:autoSpaceDE w:val="0"/>
              <w:autoSpaceDN w:val="0"/>
              <w:adjustRightInd w:val="0"/>
              <w:ind w:left="-113" w:right="-113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  <w:lang w:val="en-US"/>
              </w:rPr>
              <w:t>0.0052640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B9F7F" w14:textId="02C7126A" w:rsidR="0026523D" w:rsidRPr="001675BF" w:rsidRDefault="00D956E5" w:rsidP="00A67071">
            <w:pPr>
              <w:ind w:left="-113" w:right="-11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0,0002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27B77" w14:textId="77777777" w:rsidR="0026523D" w:rsidRPr="001675BF" w:rsidRDefault="0026523D" w:rsidP="00A67071">
            <w:pPr>
              <w:widowControl w:val="0"/>
              <w:autoSpaceDE w:val="0"/>
              <w:autoSpaceDN w:val="0"/>
              <w:adjustRightInd w:val="0"/>
              <w:ind w:left="-113" w:right="-113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  <w:lang w:val="en-US"/>
              </w:rPr>
              <w:t>0.000455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76424" w14:textId="77777777" w:rsidR="0026523D" w:rsidRPr="00A67071" w:rsidRDefault="0026523D" w:rsidP="00571BE2">
            <w:pPr>
              <w:widowControl w:val="0"/>
              <w:autoSpaceDE w:val="0"/>
              <w:autoSpaceDN w:val="0"/>
              <w:adjustRightInd w:val="0"/>
              <w:ind w:left="-113" w:right="-113"/>
              <w:rPr>
                <w:rFonts w:ascii="Times New Roman" w:hAnsi="Times New Roman"/>
                <w:sz w:val="12"/>
                <w:szCs w:val="12"/>
              </w:rPr>
            </w:pPr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0.000455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97FBC" w14:textId="77777777" w:rsidR="0026523D" w:rsidRPr="0074369A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26523D" w:rsidRPr="00AD6E55" w14:paraId="189FE1C7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B8260" w14:textId="77777777" w:rsidR="0026523D" w:rsidRPr="001D4DC0" w:rsidRDefault="0026523D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57E48" w14:textId="77777777" w:rsidR="0026523D" w:rsidRPr="001D4DC0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A6F16" w14:textId="77777777" w:rsidR="0026523D" w:rsidRPr="001D4DC0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4A485" w14:textId="77777777" w:rsidR="0026523D" w:rsidRDefault="0026523D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829CD" w14:textId="77777777" w:rsidR="0026523D" w:rsidRDefault="0026523D" w:rsidP="001D4DC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8931D" w14:textId="77777777" w:rsidR="0026523D" w:rsidRDefault="0026523D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079C0" w14:textId="77777777" w:rsidR="0026523D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BC01F" w14:textId="77777777" w:rsidR="0026523D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64B64" w14:textId="77777777" w:rsidR="0026523D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704FC" w14:textId="77777777" w:rsidR="0026523D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7003B" w14:textId="77777777" w:rsidR="0026523D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09241" w14:textId="77777777" w:rsidR="0026523D" w:rsidRPr="001D4DC0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791A5" w14:textId="77777777" w:rsidR="0026523D" w:rsidRPr="001D4DC0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B2C1A" w14:textId="77777777" w:rsidR="0026523D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7AE06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BE815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3478C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C7822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9ABFC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7B14B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986C6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455F0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1A343" w14:textId="77777777" w:rsidR="0026523D" w:rsidRPr="00A67071" w:rsidRDefault="0026523D" w:rsidP="00D12B26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0337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141B2" w14:textId="77777777" w:rsidR="0026523D" w:rsidRPr="00A67071" w:rsidRDefault="0026523D" w:rsidP="00D12B26">
            <w:pPr>
              <w:widowControl w:val="0"/>
              <w:autoSpaceDE w:val="0"/>
              <w:autoSpaceDN w:val="0"/>
              <w:adjustRightInd w:val="0"/>
              <w:ind w:left="-113" w:right="-113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Углерод</w:t>
            </w:r>
            <w:proofErr w:type="spellEnd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оксид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202FC" w14:textId="77777777" w:rsidR="0026523D" w:rsidRPr="001675BF" w:rsidRDefault="0026523D" w:rsidP="00D12B26">
            <w:pPr>
              <w:widowControl w:val="0"/>
              <w:autoSpaceDE w:val="0"/>
              <w:autoSpaceDN w:val="0"/>
              <w:adjustRightInd w:val="0"/>
              <w:ind w:left="-113" w:right="-113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  <w:lang w:val="en-US"/>
              </w:rPr>
              <w:t>658.0029928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955AA" w14:textId="2A1A1E30" w:rsidR="0026523D" w:rsidRPr="001675BF" w:rsidRDefault="00D956E5" w:rsidP="00D12B26">
            <w:pPr>
              <w:ind w:left="-113" w:right="-11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29263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8259C" w14:textId="77777777" w:rsidR="0026523D" w:rsidRPr="001675BF" w:rsidRDefault="0026523D" w:rsidP="00D12B26">
            <w:pPr>
              <w:widowControl w:val="0"/>
              <w:autoSpaceDE w:val="0"/>
              <w:autoSpaceDN w:val="0"/>
              <w:adjustRightInd w:val="0"/>
              <w:ind w:left="-113" w:right="-113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  <w:lang w:val="en-US"/>
              </w:rPr>
              <w:t>56.851459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7BD1F" w14:textId="77777777" w:rsidR="0026523D" w:rsidRPr="00A67071" w:rsidRDefault="0026523D" w:rsidP="00571BE2">
            <w:pPr>
              <w:widowControl w:val="0"/>
              <w:autoSpaceDE w:val="0"/>
              <w:autoSpaceDN w:val="0"/>
              <w:adjustRightInd w:val="0"/>
              <w:ind w:left="-113" w:right="-113"/>
              <w:rPr>
                <w:rFonts w:ascii="Times New Roman" w:hAnsi="Times New Roman"/>
                <w:sz w:val="12"/>
                <w:szCs w:val="12"/>
              </w:rPr>
            </w:pPr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56.851459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F1405" w14:textId="77777777" w:rsidR="0026523D" w:rsidRPr="0074369A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26523D" w:rsidRPr="00AD6E55" w14:paraId="028BAD77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56097" w14:textId="77777777" w:rsidR="0026523D" w:rsidRPr="001D4DC0" w:rsidRDefault="0026523D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75DC5" w14:textId="77777777" w:rsidR="0026523D" w:rsidRPr="001D4DC0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50B08" w14:textId="77777777" w:rsidR="0026523D" w:rsidRPr="001D4DC0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52226" w14:textId="77777777" w:rsidR="0026523D" w:rsidRDefault="0026523D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BE98A" w14:textId="77777777" w:rsidR="0026523D" w:rsidRDefault="0026523D" w:rsidP="001D4DC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B35E3" w14:textId="77777777" w:rsidR="0026523D" w:rsidRDefault="0026523D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F2EE3" w14:textId="77777777" w:rsidR="0026523D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6AA2E" w14:textId="77777777" w:rsidR="0026523D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A051" w14:textId="77777777" w:rsidR="0026523D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23C22" w14:textId="77777777" w:rsidR="0026523D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9D617" w14:textId="77777777" w:rsidR="0026523D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72637" w14:textId="77777777" w:rsidR="0026523D" w:rsidRPr="001D4DC0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20177" w14:textId="77777777" w:rsidR="0026523D" w:rsidRPr="001D4DC0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F2B3E" w14:textId="77777777" w:rsidR="0026523D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AAA6A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86386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EDC4E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660E6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012BF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C1641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EB8F8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AD795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D78FF" w14:textId="77777777" w:rsidR="0026523D" w:rsidRPr="00A67071" w:rsidRDefault="0026523D" w:rsidP="00D12B26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0410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7B0DE" w14:textId="77777777" w:rsidR="0026523D" w:rsidRPr="00A67071" w:rsidRDefault="0026523D" w:rsidP="00D12B26">
            <w:pPr>
              <w:widowControl w:val="0"/>
              <w:autoSpaceDE w:val="0"/>
              <w:autoSpaceDN w:val="0"/>
              <w:adjustRightInd w:val="0"/>
              <w:ind w:left="-113" w:right="-113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Метан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91381" w14:textId="77777777" w:rsidR="0026523D" w:rsidRPr="001675BF" w:rsidRDefault="0026523D" w:rsidP="00D12B26">
            <w:pPr>
              <w:widowControl w:val="0"/>
              <w:autoSpaceDE w:val="0"/>
              <w:autoSpaceDN w:val="0"/>
              <w:adjustRightInd w:val="0"/>
              <w:ind w:left="-113" w:right="-113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  <w:lang w:val="en-US"/>
              </w:rPr>
              <w:t>16.4500748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E3A6A" w14:textId="4704DB53" w:rsidR="0026523D" w:rsidRPr="001675BF" w:rsidRDefault="00D956E5" w:rsidP="00D12B26">
            <w:pPr>
              <w:ind w:left="-113" w:right="-11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731,6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3ECB2" w14:textId="77777777" w:rsidR="0026523D" w:rsidRPr="001675BF" w:rsidRDefault="0026523D" w:rsidP="00D12B26">
            <w:pPr>
              <w:widowControl w:val="0"/>
              <w:autoSpaceDE w:val="0"/>
              <w:autoSpaceDN w:val="0"/>
              <w:adjustRightInd w:val="0"/>
              <w:ind w:left="-113" w:right="-113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  <w:lang w:val="en-US"/>
              </w:rPr>
              <w:t>1.421286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29A1" w14:textId="77777777" w:rsidR="0026523D" w:rsidRPr="00A67071" w:rsidRDefault="0026523D" w:rsidP="00571BE2">
            <w:pPr>
              <w:widowControl w:val="0"/>
              <w:autoSpaceDE w:val="0"/>
              <w:autoSpaceDN w:val="0"/>
              <w:adjustRightInd w:val="0"/>
              <w:ind w:left="-113" w:right="-113"/>
              <w:rPr>
                <w:rFonts w:ascii="Times New Roman" w:hAnsi="Times New Roman"/>
                <w:sz w:val="12"/>
                <w:szCs w:val="12"/>
              </w:rPr>
            </w:pPr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1.421286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5CB79" w14:textId="77777777" w:rsidR="0026523D" w:rsidRPr="0074369A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DB7B31" w:rsidRPr="00AD6E55" w14:paraId="57FDA59C" w14:textId="77777777" w:rsidTr="009A722B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A4CCD" w14:textId="77777777" w:rsidR="00DB7B31" w:rsidRPr="001D4DC0" w:rsidRDefault="00DB7B31" w:rsidP="002C2D39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D4DC0">
              <w:rPr>
                <w:rFonts w:ascii="Arial" w:hAnsi="Arial" w:cs="Arial"/>
                <w:color w:val="000000"/>
                <w:sz w:val="12"/>
                <w:szCs w:val="12"/>
              </w:rPr>
              <w:t>Установка производств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а этилена ЭП-600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13283" w14:textId="77777777" w:rsidR="00DB7B31" w:rsidRDefault="00DB7B31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Реактор гидрирования</w:t>
            </w:r>
          </w:p>
          <w:p w14:paraId="47EB947F" w14:textId="730029A3" w:rsidR="00DB7B31" w:rsidRPr="002C2D39" w:rsidRDefault="00DB7B31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C9BDD" w14:textId="77777777" w:rsidR="00DB7B31" w:rsidRPr="001D4DC0" w:rsidRDefault="00DB7B31" w:rsidP="002C2D39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Отходящий газ регенерации С3 и гидрирования бензина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42AF3" w14:textId="77777777" w:rsidR="00DB7B31" w:rsidRDefault="00DB7B31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098EC" w14:textId="77777777" w:rsidR="00DB7B31" w:rsidRDefault="00DB7B31" w:rsidP="001D4DC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240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77E43" w14:textId="77777777" w:rsidR="00DB7B31" w:rsidRDefault="00DB7B31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Венттруба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392CC" w14:textId="77777777" w:rsidR="00DB7B31" w:rsidRDefault="00DB7B31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3A0BB" w14:textId="77777777" w:rsidR="00DB7B31" w:rsidRDefault="00DB7B31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5014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A2A2E" w14:textId="77777777" w:rsidR="00DB7B31" w:rsidRDefault="00DB7B31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1177A" w14:textId="06574A7C" w:rsidR="00DB7B31" w:rsidRDefault="008745C9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745C9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29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E8B64" w14:textId="2850F0C4" w:rsidR="00DB7B31" w:rsidRDefault="00DB7B31" w:rsidP="008745C9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745C9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0</w:t>
            </w:r>
            <w:r w:rsidR="008745C9" w:rsidRPr="008745C9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,3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686FE" w14:textId="3ED6F5E3" w:rsidR="00DB7B31" w:rsidRPr="008745C9" w:rsidRDefault="008745C9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 w:rsidRPr="008745C9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33,8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5AE4C" w14:textId="77777777" w:rsidR="00DB7B31" w:rsidRPr="001D4DC0" w:rsidRDefault="00DB7B31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0,43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C3C01" w14:textId="77777777" w:rsidR="00DB7B31" w:rsidRDefault="00DB7B31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35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6B427" w14:textId="77777777" w:rsidR="00DB7B31" w:rsidRPr="001D4DC0" w:rsidRDefault="00DB7B31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14556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A1914" w14:textId="77777777" w:rsidR="00DB7B31" w:rsidRPr="001D4DC0" w:rsidRDefault="00DB7B31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1215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0F718" w14:textId="016CE98C" w:rsidR="00DB7B31" w:rsidRPr="001D4DC0" w:rsidRDefault="00DB7B31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443F7" w14:textId="4A4845FF" w:rsidR="00DB7B31" w:rsidRPr="001D4DC0" w:rsidRDefault="00DB7B31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011F4" w14:textId="51B232EF" w:rsidR="00DB7B31" w:rsidRPr="001D4DC0" w:rsidRDefault="00DB7B31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D9276" w14:textId="3C58E453" w:rsidR="00DB7B31" w:rsidRPr="001D4DC0" w:rsidRDefault="00DB7B31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88404" w14:textId="393C1467" w:rsidR="00DB7B31" w:rsidRPr="001D4DC0" w:rsidRDefault="00DB7B31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94C7" w14:textId="50E77B80" w:rsidR="00DB7B31" w:rsidRPr="001D4DC0" w:rsidRDefault="00DB7B31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14B92" w14:textId="77777777" w:rsidR="00DB7B31" w:rsidRPr="00A67071" w:rsidRDefault="00DB7B31" w:rsidP="00E9443E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0337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CD922" w14:textId="77777777" w:rsidR="00DB7B31" w:rsidRPr="00A67071" w:rsidRDefault="00DB7B31" w:rsidP="00E9443E">
            <w:pPr>
              <w:widowControl w:val="0"/>
              <w:autoSpaceDE w:val="0"/>
              <w:autoSpaceDN w:val="0"/>
              <w:adjustRightInd w:val="0"/>
              <w:ind w:left="-113" w:right="-113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Углерод</w:t>
            </w:r>
            <w:proofErr w:type="spellEnd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оксид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2D6ED" w14:textId="60394269" w:rsidR="00DB7B31" w:rsidRPr="002D594A" w:rsidRDefault="00DB7B31" w:rsidP="002D594A">
            <w:pPr>
              <w:jc w:val="center"/>
              <w:rPr>
                <w:rFonts w:ascii="Arial" w:hAnsi="Arial" w:cs="Arial"/>
                <w:sz w:val="12"/>
                <w:szCs w:val="12"/>
                <w:highlight w:val="lightGray"/>
              </w:rPr>
            </w:pPr>
            <w:r w:rsidRPr="002D594A">
              <w:rPr>
                <w:rFonts w:ascii="Arial" w:hAnsi="Arial" w:cs="Arial"/>
                <w:sz w:val="12"/>
                <w:szCs w:val="12"/>
                <w:highlight w:val="lightGray"/>
              </w:rPr>
              <w:t>1,0</w:t>
            </w:r>
            <w:r w:rsidR="002D594A" w:rsidRPr="002D594A">
              <w:rPr>
                <w:rFonts w:ascii="Arial" w:hAnsi="Arial" w:cs="Arial"/>
                <w:sz w:val="12"/>
                <w:szCs w:val="12"/>
                <w:highlight w:val="lightGray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C1950" w14:textId="5BB85959" w:rsidR="00DB7B31" w:rsidRPr="001675BF" w:rsidRDefault="00DB7B31" w:rsidP="00F21C1A">
            <w:pPr>
              <w:ind w:left="-104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2,419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3FC63" w14:textId="77777777" w:rsidR="00DB7B31" w:rsidRPr="001675BF" w:rsidRDefault="00DB7B31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63237" w14:textId="77777777" w:rsidR="00DB7B31" w:rsidRPr="00F21C1A" w:rsidRDefault="00DB7B31" w:rsidP="00571B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13010" w14:textId="77777777" w:rsidR="00DB7B31" w:rsidRPr="0074369A" w:rsidRDefault="00DB7B31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26523D" w:rsidRPr="00AD6E55" w14:paraId="5A476A06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73CAC" w14:textId="77777777" w:rsidR="0026523D" w:rsidRPr="001D4DC0" w:rsidRDefault="0026523D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F54A5" w14:textId="77777777" w:rsidR="0026523D" w:rsidRPr="001D4DC0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F26B2" w14:textId="77777777" w:rsidR="0026523D" w:rsidRPr="001D4DC0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C2B99" w14:textId="77777777" w:rsidR="0026523D" w:rsidRDefault="0026523D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13127" w14:textId="77777777" w:rsidR="0026523D" w:rsidRDefault="0026523D" w:rsidP="001D4DC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74ADC" w14:textId="77777777" w:rsidR="0026523D" w:rsidRDefault="0026523D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A9C9" w14:textId="77777777" w:rsidR="0026523D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138C5" w14:textId="77777777" w:rsidR="0026523D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BB29D" w14:textId="77777777" w:rsidR="0026523D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FEABB" w14:textId="77777777" w:rsidR="0026523D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CDC88" w14:textId="77777777" w:rsidR="0026523D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503A8" w14:textId="77777777" w:rsidR="0026523D" w:rsidRPr="001D4DC0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0AFE" w14:textId="77777777" w:rsidR="0026523D" w:rsidRPr="001D4DC0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471C6" w14:textId="77777777" w:rsidR="0026523D" w:rsidRDefault="0026523D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DA3AB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C941C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AF0D4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5F320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CBAA4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0D8E7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E0005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37B15" w14:textId="77777777" w:rsidR="0026523D" w:rsidRPr="001D4DC0" w:rsidRDefault="0026523D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5C877" w14:textId="77777777" w:rsidR="0026523D" w:rsidRPr="00B608FB" w:rsidRDefault="00F41530" w:rsidP="00E9443E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="0026523D" w:rsidRPr="00B608FB">
              <w:rPr>
                <w:rFonts w:ascii="Arial" w:hAnsi="Arial" w:cs="Arial"/>
                <w:color w:val="000000"/>
                <w:sz w:val="12"/>
                <w:szCs w:val="12"/>
              </w:rPr>
              <w:t>415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8768B" w14:textId="77777777" w:rsidR="0026523D" w:rsidRPr="00B608FB" w:rsidRDefault="0026523D" w:rsidP="00F86E52">
            <w:pPr>
              <w:ind w:left="-65" w:right="-114" w:firstLine="8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608FB">
              <w:rPr>
                <w:rFonts w:ascii="Arial" w:hAnsi="Arial" w:cs="Arial"/>
                <w:color w:val="000000"/>
                <w:sz w:val="12"/>
                <w:szCs w:val="12"/>
              </w:rPr>
              <w:t>Смесь углеводородов предельных С1-С5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868E5" w14:textId="469D62F9" w:rsidR="0026523D" w:rsidRPr="002D594A" w:rsidRDefault="0026523D" w:rsidP="002D594A">
            <w:pPr>
              <w:jc w:val="center"/>
              <w:rPr>
                <w:rFonts w:ascii="Arial" w:hAnsi="Arial" w:cs="Arial"/>
                <w:sz w:val="12"/>
                <w:szCs w:val="12"/>
                <w:highlight w:val="lightGray"/>
              </w:rPr>
            </w:pPr>
            <w:r w:rsidRPr="002D594A">
              <w:rPr>
                <w:rFonts w:ascii="Arial" w:hAnsi="Arial" w:cs="Arial"/>
                <w:sz w:val="12"/>
                <w:szCs w:val="12"/>
                <w:highlight w:val="lightGray"/>
              </w:rPr>
              <w:t>0,3</w:t>
            </w:r>
            <w:r w:rsidR="002D594A" w:rsidRPr="002D594A">
              <w:rPr>
                <w:rFonts w:ascii="Arial" w:hAnsi="Arial" w:cs="Arial"/>
                <w:sz w:val="12"/>
                <w:szCs w:val="12"/>
                <w:highlight w:val="lightGray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CEE15" w14:textId="4A488399" w:rsidR="0026523D" w:rsidRPr="001675BF" w:rsidRDefault="001C610C" w:rsidP="00F21C1A">
            <w:pPr>
              <w:ind w:left="-104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720,9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6941D" w14:textId="77777777" w:rsidR="0026523D" w:rsidRPr="001675BF" w:rsidRDefault="0026523D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CF95E" w14:textId="77777777" w:rsidR="0026523D" w:rsidRPr="00F21C1A" w:rsidRDefault="0026523D" w:rsidP="00571B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78D60" w14:textId="77777777" w:rsidR="0026523D" w:rsidRPr="0074369A" w:rsidRDefault="0026523D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2D594A" w:rsidRPr="00AD6E55" w14:paraId="4F380B91" w14:textId="77777777" w:rsidTr="009A722B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B5355" w14:textId="77777777" w:rsidR="002D594A" w:rsidRPr="001D4DC0" w:rsidRDefault="002D594A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88D9E" w14:textId="77777777" w:rsidR="002D594A" w:rsidRPr="001D4DC0" w:rsidRDefault="002D594A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DA08C" w14:textId="77777777" w:rsidR="002D594A" w:rsidRPr="001D4DC0" w:rsidRDefault="002D594A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4D80A" w14:textId="77777777" w:rsidR="002D594A" w:rsidRDefault="002D594A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0CA2B" w14:textId="77777777" w:rsidR="002D594A" w:rsidRDefault="002D594A" w:rsidP="001D4DC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9D34" w14:textId="77777777" w:rsidR="002D594A" w:rsidRDefault="002D594A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3959A" w14:textId="77777777" w:rsidR="002D594A" w:rsidRDefault="002D594A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F1A3F" w14:textId="77777777" w:rsidR="002D594A" w:rsidRDefault="002D594A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ED2E8" w14:textId="77777777" w:rsidR="002D594A" w:rsidRDefault="002D594A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DD709" w14:textId="77777777" w:rsidR="002D594A" w:rsidRDefault="002D594A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F5C6C" w14:textId="77777777" w:rsidR="002D594A" w:rsidRDefault="002D594A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96124" w14:textId="77777777" w:rsidR="002D594A" w:rsidRPr="001D4DC0" w:rsidRDefault="002D594A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08DFA" w14:textId="77777777" w:rsidR="002D594A" w:rsidRPr="001D4DC0" w:rsidRDefault="002D594A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378E0" w14:textId="77777777" w:rsidR="002D594A" w:rsidRDefault="002D594A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1070A" w14:textId="77777777" w:rsidR="002D594A" w:rsidRPr="001D4DC0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7C00E" w14:textId="77777777" w:rsidR="002D594A" w:rsidRPr="001D4DC0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FC67C" w14:textId="77777777" w:rsidR="002D594A" w:rsidRPr="001D4DC0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E3E04" w14:textId="77777777" w:rsidR="002D594A" w:rsidRPr="001D4DC0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DF76B" w14:textId="77777777" w:rsidR="002D594A" w:rsidRPr="001D4DC0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9A727" w14:textId="77777777" w:rsidR="002D594A" w:rsidRPr="001D4DC0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E507E" w14:textId="77777777" w:rsidR="002D594A" w:rsidRPr="001D4DC0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2DCFE" w14:textId="77777777" w:rsidR="002D594A" w:rsidRPr="001D4DC0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4F9B4" w14:textId="3680CC58" w:rsidR="002D594A" w:rsidRPr="00FA2A68" w:rsidRDefault="002D594A" w:rsidP="00E956A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2D594A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2904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C4AED" w14:textId="6423E55B" w:rsidR="002D594A" w:rsidRPr="00130291" w:rsidRDefault="002D594A" w:rsidP="00F86E52">
            <w:pPr>
              <w:ind w:left="-65" w:right="-114" w:firstLine="8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2D594A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Мазутная зола теплоэлектростанций (в пересчете на ванадий)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34C74" w14:textId="1EEAC63F" w:rsidR="002D594A" w:rsidRPr="002D594A" w:rsidRDefault="002D594A" w:rsidP="00F21C1A">
            <w:pPr>
              <w:jc w:val="center"/>
              <w:rPr>
                <w:rFonts w:ascii="Arial" w:hAnsi="Arial" w:cs="Arial"/>
                <w:sz w:val="12"/>
                <w:szCs w:val="12"/>
                <w:highlight w:val="lightGray"/>
              </w:rPr>
            </w:pPr>
            <w:r w:rsidRPr="002D594A">
              <w:rPr>
                <w:rFonts w:ascii="Arial" w:hAnsi="Arial" w:cs="Arial"/>
                <w:sz w:val="12"/>
                <w:szCs w:val="12"/>
                <w:highlight w:val="lightGray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8B643" w14:textId="5AED5D5F" w:rsidR="002D594A" w:rsidRPr="001675BF" w:rsidRDefault="002D594A" w:rsidP="00F21C1A">
            <w:pPr>
              <w:ind w:left="-104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232,6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5040D" w14:textId="77777777" w:rsidR="002D594A" w:rsidRPr="001675BF" w:rsidRDefault="002D594A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94D26" w14:textId="77777777" w:rsidR="002D594A" w:rsidRPr="00F21C1A" w:rsidRDefault="002D594A" w:rsidP="00571B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19041" w14:textId="77777777" w:rsidR="002D594A" w:rsidRPr="0074369A" w:rsidRDefault="002D594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22FD8C88" w14:textId="77777777" w:rsidTr="009A722B">
        <w:trPr>
          <w:trHeight w:val="2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9516B" w14:textId="77777777" w:rsidR="00911208" w:rsidRPr="00803082" w:rsidRDefault="00911208" w:rsidP="004C357F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Установка производства этилена ЭП-600</w:t>
            </w:r>
          </w:p>
          <w:p w14:paraId="3420A08E" w14:textId="77777777" w:rsidR="00911208" w:rsidRPr="001D4DC0" w:rsidRDefault="00911208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C2A1F" w14:textId="77777777" w:rsidR="00911208" w:rsidRPr="00EA06F7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Здание водоподгото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в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ки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SGN2001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8CC7D" w14:textId="263D11A1" w:rsidR="00911208" w:rsidRPr="001D4DC0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Вентвытяжка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из здания водоподготовки 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9C075" w14:textId="77777777" w:rsidR="00911208" w:rsidRDefault="00911208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93BAB" w14:textId="77777777" w:rsidR="00911208" w:rsidRDefault="00911208" w:rsidP="001D4DC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8000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2EFEF" w14:textId="77777777" w:rsidR="00911208" w:rsidRDefault="00911208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Вентвытяжка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B4B03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98BDB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5015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71B44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DB6DA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15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C970C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0,25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B76A2" w14:textId="77777777" w:rsidR="00911208" w:rsidRPr="001D4DC0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30570" w14:textId="77777777" w:rsidR="00911208" w:rsidRPr="001D4DC0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0,42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45256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34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76D01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10046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DAF4E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8416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B2B69" w14:textId="0DA64248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D4085" w14:textId="3E498F16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1254E" w14:textId="27030B0C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0E5E5" w14:textId="3ACB8CD9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063C0" w14:textId="2DE7313B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F8342" w14:textId="19587A74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B51E4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0349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18CA4" w14:textId="77777777" w:rsidR="00911208" w:rsidRPr="00F21C1A" w:rsidRDefault="00911208" w:rsidP="00F86E52">
            <w:pPr>
              <w:ind w:left="-65" w:right="-114" w:firstLine="8"/>
              <w:rPr>
                <w:rFonts w:ascii="Arial" w:eastAsia="Arial Unicode MS" w:hAnsi="Arial" w:cs="Arial"/>
                <w:sz w:val="12"/>
                <w:szCs w:val="12"/>
              </w:rPr>
            </w:pPr>
            <w:r>
              <w:rPr>
                <w:rFonts w:ascii="Arial" w:eastAsia="Arial Unicode MS" w:hAnsi="Arial" w:cs="Arial"/>
                <w:sz w:val="12"/>
                <w:szCs w:val="12"/>
              </w:rPr>
              <w:t xml:space="preserve">Хлор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D5050" w14:textId="77777777" w:rsidR="00911208" w:rsidRPr="001675BF" w:rsidRDefault="00911208" w:rsidP="00EA06F7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0,0034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ED3A6" w14:textId="77777777" w:rsidR="00911208" w:rsidRPr="001675BF" w:rsidRDefault="00911208" w:rsidP="00EA06F7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8,09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A3ED4" w14:textId="77777777" w:rsidR="00911208" w:rsidRPr="001675BF" w:rsidRDefault="00911208" w:rsidP="00EA06F7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0,09792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91557" w14:textId="01F071BB" w:rsidR="00911208" w:rsidRPr="00F21C1A" w:rsidRDefault="00911208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0,09792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4B200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3F6B9E45" w14:textId="77777777" w:rsidTr="004D6E0A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56224" w14:textId="77777777" w:rsidR="00911208" w:rsidRPr="00803082" w:rsidRDefault="00911208" w:rsidP="004C357F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Установка производства этилена ЭП-600</w:t>
            </w:r>
          </w:p>
          <w:p w14:paraId="740511C6" w14:textId="77777777" w:rsidR="00911208" w:rsidRPr="001D4DC0" w:rsidRDefault="00911208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7C701" w14:textId="77777777" w:rsidR="00911208" w:rsidRPr="009271A5" w:rsidRDefault="00911208" w:rsidP="009271A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Здание насосов оборотной воды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SG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Р</w:t>
            </w:r>
            <w:r w:rsidRPr="009271A5">
              <w:rPr>
                <w:rFonts w:ascii="Arial" w:hAnsi="Arial" w:cs="Arial"/>
                <w:color w:val="000000"/>
                <w:sz w:val="12"/>
                <w:szCs w:val="12"/>
              </w:rPr>
              <w:t>2001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A1E65" w14:textId="7F39A294" w:rsidR="00911208" w:rsidRPr="001D4DC0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Вентвытяжка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из здания насосной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CE8E7" w14:textId="1AE107F1" w:rsidR="00911208" w:rsidRDefault="00911208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AD8C" w14:textId="77777777" w:rsidR="00911208" w:rsidRDefault="00911208" w:rsidP="001D4DC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8000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1C693" w14:textId="77777777" w:rsidR="00911208" w:rsidRDefault="00911208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Вентвытяжка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BD2C3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1691F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5016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A7B6A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D7158" w14:textId="77777777" w:rsidR="00911208" w:rsidRPr="00C20532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  <w:r>
              <w:rPr>
                <w:rFonts w:ascii="Arial" w:hAnsi="Arial" w:cs="Arial"/>
                <w:snapToGrid w:val="0"/>
                <w:sz w:val="13"/>
                <w:szCs w:val="13"/>
              </w:rPr>
              <w:t>21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20820" w14:textId="77777777" w:rsidR="00911208" w:rsidRPr="00C20532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  <w:r>
              <w:rPr>
                <w:rFonts w:ascii="Arial" w:hAnsi="Arial" w:cs="Arial"/>
                <w:snapToGrid w:val="0"/>
                <w:sz w:val="13"/>
                <w:szCs w:val="13"/>
              </w:rPr>
              <w:t>0,9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E6E39" w14:textId="77777777" w:rsidR="00911208" w:rsidRPr="00C20532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  <w:r>
              <w:rPr>
                <w:rFonts w:ascii="Arial" w:hAnsi="Arial" w:cs="Arial"/>
                <w:snapToGrid w:val="0"/>
                <w:sz w:val="13"/>
                <w:szCs w:val="13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735D5" w14:textId="77777777" w:rsidR="00911208" w:rsidRPr="00C20532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  <w:r>
              <w:rPr>
                <w:rFonts w:ascii="Arial" w:hAnsi="Arial" w:cs="Arial"/>
                <w:snapToGrid w:val="0"/>
                <w:sz w:val="13"/>
                <w:szCs w:val="13"/>
              </w:rPr>
              <w:t>6,34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8FDE6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15260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10294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1DD0E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8806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A340F" w14:textId="725E7BB2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BF25A" w14:textId="2DBC476A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D246F" w14:textId="2B0C68A1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BA9F1" w14:textId="1616A808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34072" w14:textId="7E38EF94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C0A3D" w14:textId="694BF534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1A22C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0348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74DEC" w14:textId="77777777" w:rsidR="00911208" w:rsidRPr="00F21C1A" w:rsidRDefault="00911208" w:rsidP="00F86E52">
            <w:pPr>
              <w:ind w:left="-65" w:right="-114" w:firstLine="8"/>
              <w:rPr>
                <w:rFonts w:ascii="Arial" w:eastAsia="Arial Unicode MS" w:hAnsi="Arial" w:cs="Arial"/>
                <w:sz w:val="12"/>
                <w:szCs w:val="12"/>
              </w:rPr>
            </w:pPr>
            <w:r>
              <w:rPr>
                <w:rFonts w:ascii="Arial" w:eastAsia="Arial Unicode MS" w:hAnsi="Arial" w:cs="Arial"/>
                <w:sz w:val="12"/>
                <w:szCs w:val="12"/>
              </w:rPr>
              <w:t>Фосфорная кислота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52BB3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0,0023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717A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0,363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05479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0,06624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5893D" w14:textId="0047C5AA" w:rsidR="00911208" w:rsidRPr="00F21C1A" w:rsidRDefault="00911208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0,06624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EB67C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0A163F8E" w14:textId="77777777" w:rsidTr="004D6E0A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39423" w14:textId="77777777" w:rsidR="00911208" w:rsidRPr="001D4DC0" w:rsidRDefault="00911208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6B8BE" w14:textId="77777777" w:rsidR="00911208" w:rsidRPr="001D4DC0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A0313" w14:textId="77777777" w:rsidR="00911208" w:rsidRPr="001D4DC0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4D6A2" w14:textId="77777777" w:rsidR="00911208" w:rsidRDefault="00911208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AB974" w14:textId="77777777" w:rsidR="00911208" w:rsidRDefault="00911208" w:rsidP="001D4DC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95E3F" w14:textId="77777777" w:rsidR="00911208" w:rsidRDefault="00911208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17F31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92849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B35D0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C365D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E8AC3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E5A25" w14:textId="77777777" w:rsidR="00911208" w:rsidRPr="001D4DC0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5084C" w14:textId="77777777" w:rsidR="00911208" w:rsidRPr="001D4DC0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C10B1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94246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04788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4E68C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8743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AFFA9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EED02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72DE2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80DDF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8E486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1581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3D195" w14:textId="77777777" w:rsidR="00911208" w:rsidRPr="00F21C1A" w:rsidRDefault="00911208" w:rsidP="00F86E52">
            <w:pPr>
              <w:ind w:left="-65" w:right="-114" w:firstLine="8"/>
              <w:rPr>
                <w:rFonts w:ascii="Arial" w:eastAsia="Arial Unicode MS" w:hAnsi="Arial" w:cs="Arial"/>
                <w:sz w:val="12"/>
                <w:szCs w:val="12"/>
              </w:rPr>
            </w:pPr>
            <w:r>
              <w:rPr>
                <w:rFonts w:ascii="Arial" w:eastAsia="Arial Unicode MS" w:hAnsi="Arial" w:cs="Arial"/>
                <w:sz w:val="12"/>
                <w:szCs w:val="12"/>
              </w:rPr>
              <w:t>Малеиновая кислота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BFFFF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0,0001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89C53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0,01575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1E8F4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0,00288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2C4EA" w14:textId="5C76BD1C" w:rsidR="00911208" w:rsidRPr="00F21C1A" w:rsidRDefault="00911208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0,00288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90A8B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5D37A591" w14:textId="77777777" w:rsidTr="004D6E0A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0E1E3" w14:textId="77777777" w:rsidR="00911208" w:rsidRPr="001D4DC0" w:rsidRDefault="00911208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676E3" w14:textId="77777777" w:rsidR="00911208" w:rsidRPr="001D4DC0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BCFDC" w14:textId="77777777" w:rsidR="00911208" w:rsidRPr="001D4DC0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20C41" w14:textId="77777777" w:rsidR="00911208" w:rsidRDefault="00911208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CF195" w14:textId="77777777" w:rsidR="00911208" w:rsidRDefault="00911208" w:rsidP="001D4DC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C9E0B" w14:textId="77777777" w:rsidR="00911208" w:rsidRDefault="00911208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7FFAF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8C7CD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5B42D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DFEBD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24AB7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90ED8" w14:textId="77777777" w:rsidR="00911208" w:rsidRPr="001D4DC0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B4F6F" w14:textId="77777777" w:rsidR="00911208" w:rsidRPr="001D4DC0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1C6F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69042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92E30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DA4CD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439B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68A51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52CAE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FCE3A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757B2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C0C3A" w14:textId="77777777" w:rsidR="00911208" w:rsidRPr="001D4DC0" w:rsidRDefault="00911208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0349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DC844" w14:textId="77777777" w:rsidR="00911208" w:rsidRPr="00F21C1A" w:rsidRDefault="00911208" w:rsidP="00F86E52">
            <w:pPr>
              <w:ind w:left="-65" w:right="-114" w:firstLine="8"/>
              <w:rPr>
                <w:rFonts w:ascii="Arial" w:eastAsia="Arial Unicode MS" w:hAnsi="Arial" w:cs="Arial"/>
                <w:sz w:val="12"/>
                <w:szCs w:val="12"/>
              </w:rPr>
            </w:pPr>
            <w:r>
              <w:rPr>
                <w:rFonts w:ascii="Arial" w:eastAsia="Arial Unicode MS" w:hAnsi="Arial" w:cs="Arial"/>
                <w:sz w:val="12"/>
                <w:szCs w:val="12"/>
              </w:rPr>
              <w:t xml:space="preserve">Хлор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89F35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0,0017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0B189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0,268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7A337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0,4896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D7C00" w14:textId="5241CE68" w:rsidR="00911208" w:rsidRPr="00F21C1A" w:rsidRDefault="00911208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0,4896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AF221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76AA46E5" w14:textId="77777777" w:rsidTr="004D6E0A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5DB0E" w14:textId="77777777" w:rsidR="00911208" w:rsidRPr="00803082" w:rsidRDefault="00911208" w:rsidP="004C357F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Установка производства этилена ЭП-600</w:t>
            </w:r>
          </w:p>
          <w:p w14:paraId="3AD793C0" w14:textId="77777777" w:rsidR="00911208" w:rsidRPr="001D4DC0" w:rsidRDefault="00911208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C120D" w14:textId="44814B8E" w:rsidR="00911208" w:rsidRPr="001D4DC0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Здание насосов оборотной воды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SG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Р</w:t>
            </w:r>
            <w:r w:rsidRPr="009271A5">
              <w:rPr>
                <w:rFonts w:ascii="Arial" w:hAnsi="Arial" w:cs="Arial"/>
                <w:color w:val="000000"/>
                <w:sz w:val="12"/>
                <w:szCs w:val="12"/>
              </w:rPr>
              <w:t>2001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D6CBE" w14:textId="2F3C63CC" w:rsidR="00911208" w:rsidRPr="001D4DC0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Вентвытяжка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из здания насосной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17DC8" w14:textId="77777777" w:rsidR="00911208" w:rsidRDefault="00911208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32372" w14:textId="77777777" w:rsidR="00911208" w:rsidRDefault="00911208" w:rsidP="00E956A1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8000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39253" w14:textId="77777777" w:rsidR="00911208" w:rsidRDefault="00911208" w:rsidP="00E956A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Вентвытяжка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13FAF" w14:textId="77777777" w:rsidR="00911208" w:rsidRDefault="00911208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50BFE" w14:textId="77777777" w:rsidR="00911208" w:rsidRDefault="00911208" w:rsidP="009271A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5017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ED03" w14:textId="77777777" w:rsidR="00911208" w:rsidRDefault="00911208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6487C" w14:textId="77777777" w:rsidR="00911208" w:rsidRPr="00C20532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  <w:r>
              <w:rPr>
                <w:rFonts w:ascii="Arial" w:hAnsi="Arial" w:cs="Arial"/>
                <w:snapToGrid w:val="0"/>
                <w:sz w:val="13"/>
                <w:szCs w:val="13"/>
              </w:rPr>
              <w:t>21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77FF6" w14:textId="77777777" w:rsidR="00911208" w:rsidRPr="00C20532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  <w:r>
              <w:rPr>
                <w:rFonts w:ascii="Arial" w:hAnsi="Arial" w:cs="Arial"/>
                <w:snapToGrid w:val="0"/>
                <w:sz w:val="13"/>
                <w:szCs w:val="13"/>
              </w:rPr>
              <w:t>0,9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4BBB5" w14:textId="77777777" w:rsidR="00911208" w:rsidRPr="00C20532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  <w:r>
              <w:rPr>
                <w:rFonts w:ascii="Arial" w:hAnsi="Arial" w:cs="Arial"/>
                <w:snapToGrid w:val="0"/>
                <w:sz w:val="13"/>
                <w:szCs w:val="13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20990" w14:textId="77777777" w:rsidR="00911208" w:rsidRPr="00C20532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  <w:r>
              <w:rPr>
                <w:rFonts w:ascii="Arial" w:hAnsi="Arial" w:cs="Arial"/>
                <w:snapToGrid w:val="0"/>
                <w:sz w:val="13"/>
                <w:szCs w:val="13"/>
              </w:rPr>
              <w:t>6,34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5A80F" w14:textId="77777777" w:rsidR="00911208" w:rsidRDefault="00911208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D43FB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10345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5C9D3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8810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C9518" w14:textId="6347F249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093B6" w14:textId="5A26C84A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F665D" w14:textId="1CDE9CB2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6CEEF" w14:textId="232E1C0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D75CC" w14:textId="3AF5F755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CFE2F" w14:textId="091E59F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01A34" w14:textId="77777777" w:rsidR="00911208" w:rsidRPr="001D4DC0" w:rsidRDefault="00911208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0348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A2186" w14:textId="77777777" w:rsidR="00911208" w:rsidRPr="00F21C1A" w:rsidRDefault="00911208" w:rsidP="00F86E52">
            <w:pPr>
              <w:ind w:left="-65" w:right="-114" w:firstLine="8"/>
              <w:rPr>
                <w:rFonts w:ascii="Arial" w:eastAsia="Arial Unicode MS" w:hAnsi="Arial" w:cs="Arial"/>
                <w:sz w:val="12"/>
                <w:szCs w:val="12"/>
              </w:rPr>
            </w:pPr>
            <w:r>
              <w:rPr>
                <w:rFonts w:ascii="Arial" w:eastAsia="Arial Unicode MS" w:hAnsi="Arial" w:cs="Arial"/>
                <w:sz w:val="12"/>
                <w:szCs w:val="12"/>
              </w:rPr>
              <w:t>Фосфорная кислота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4C2FB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0,0023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904F5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0,363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FE274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0,06624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F3F7F" w14:textId="4198434C" w:rsidR="00911208" w:rsidRPr="00F21C1A" w:rsidRDefault="00911208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0,06624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3F6A6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05D08AF4" w14:textId="77777777" w:rsidTr="004D6E0A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EC47C" w14:textId="77777777" w:rsidR="00911208" w:rsidRPr="001D4DC0" w:rsidRDefault="00911208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4CEA5" w14:textId="77777777" w:rsidR="00911208" w:rsidRPr="009271A5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864B0" w14:textId="77777777" w:rsidR="00911208" w:rsidRPr="001D4DC0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B7820" w14:textId="77777777" w:rsidR="00911208" w:rsidRDefault="00911208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C2257" w14:textId="77777777" w:rsidR="00911208" w:rsidRDefault="00911208" w:rsidP="001D4DC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E3EB8" w14:textId="77777777" w:rsidR="00911208" w:rsidRDefault="00911208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8EDE3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AFD85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CD246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A40A" w14:textId="77777777" w:rsidR="00911208" w:rsidRPr="00C20532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100F3" w14:textId="77777777" w:rsidR="00911208" w:rsidRPr="00C20532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E6B01" w14:textId="77777777" w:rsidR="00911208" w:rsidRPr="00C20532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BE199" w14:textId="77777777" w:rsidR="00911208" w:rsidRPr="00C20532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A9B6C" w14:textId="77777777" w:rsidR="00911208" w:rsidRPr="00C20532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96D35" w14:textId="77777777" w:rsidR="00911208" w:rsidRPr="00E97DC8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  <w:lang w:val="en-US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F3E1C" w14:textId="77777777" w:rsidR="00911208" w:rsidRPr="00E97DC8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  <w:lang w:val="en-US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E5FF5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42527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21944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02637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6BDA9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6C049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B6A5B" w14:textId="77777777" w:rsidR="00911208" w:rsidRPr="001D4DC0" w:rsidRDefault="00911208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1581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BF857" w14:textId="77777777" w:rsidR="00911208" w:rsidRPr="00F21C1A" w:rsidRDefault="00911208" w:rsidP="00F86E52">
            <w:pPr>
              <w:ind w:left="-65" w:right="-114" w:firstLine="8"/>
              <w:rPr>
                <w:rFonts w:ascii="Arial" w:eastAsia="Arial Unicode MS" w:hAnsi="Arial" w:cs="Arial"/>
                <w:sz w:val="12"/>
                <w:szCs w:val="12"/>
              </w:rPr>
            </w:pPr>
            <w:r>
              <w:rPr>
                <w:rFonts w:ascii="Arial" w:eastAsia="Arial Unicode MS" w:hAnsi="Arial" w:cs="Arial"/>
                <w:sz w:val="12"/>
                <w:szCs w:val="12"/>
              </w:rPr>
              <w:t>Малеиновая кислота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30A8B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0,0001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84C11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0,01575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AEC49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0,00288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78AA0" w14:textId="095A9A72" w:rsidR="00911208" w:rsidRPr="00F21C1A" w:rsidRDefault="00911208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0,00288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E21B8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18B45887" w14:textId="77777777" w:rsidTr="004D6E0A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F76E7" w14:textId="77777777" w:rsidR="00911208" w:rsidRPr="001D4DC0" w:rsidRDefault="00911208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1419A" w14:textId="77777777" w:rsidR="00911208" w:rsidRPr="001D4DC0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E87F0" w14:textId="77777777" w:rsidR="00911208" w:rsidRPr="001D4DC0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1D79B" w14:textId="77777777" w:rsidR="00911208" w:rsidRDefault="00911208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931D9" w14:textId="77777777" w:rsidR="00911208" w:rsidRDefault="00911208" w:rsidP="001D4DC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A11D2" w14:textId="77777777" w:rsidR="00911208" w:rsidRDefault="00911208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A83C6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E1EA4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A6001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1EBD2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08885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216C1" w14:textId="77777777" w:rsidR="00911208" w:rsidRPr="001D4DC0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FCC0B" w14:textId="77777777" w:rsidR="00911208" w:rsidRPr="001D4DC0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3AB6B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41783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6EF4E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760C6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852D0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DC8F6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33F36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CDD25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CCF2D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4B90D" w14:textId="77777777" w:rsidR="00911208" w:rsidRPr="001D4DC0" w:rsidRDefault="00911208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0349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C2167" w14:textId="77777777" w:rsidR="00911208" w:rsidRPr="00F21C1A" w:rsidRDefault="00911208" w:rsidP="00F86E52">
            <w:pPr>
              <w:ind w:left="-65" w:right="-114" w:firstLine="8"/>
              <w:rPr>
                <w:rFonts w:ascii="Arial" w:eastAsia="Arial Unicode MS" w:hAnsi="Arial" w:cs="Arial"/>
                <w:sz w:val="12"/>
                <w:szCs w:val="12"/>
              </w:rPr>
            </w:pPr>
            <w:r>
              <w:rPr>
                <w:rFonts w:ascii="Arial" w:eastAsia="Arial Unicode MS" w:hAnsi="Arial" w:cs="Arial"/>
                <w:sz w:val="12"/>
                <w:szCs w:val="12"/>
              </w:rPr>
              <w:t xml:space="preserve">Хлор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A6C05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0,0017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EE28B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0,268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5C989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0,4896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15AD8" w14:textId="73E3C71A" w:rsidR="00911208" w:rsidRPr="00F21C1A" w:rsidRDefault="00911208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0,4896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6F4A5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2A6515B9" w14:textId="77777777" w:rsidTr="004D6E0A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89236" w14:textId="77777777" w:rsidR="00911208" w:rsidRPr="00803082" w:rsidRDefault="00911208" w:rsidP="004C357F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Установка производства этилена ЭП-600</w:t>
            </w:r>
          </w:p>
          <w:p w14:paraId="59B4ECD0" w14:textId="77777777" w:rsidR="00911208" w:rsidRPr="001D4DC0" w:rsidRDefault="00911208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DC321" w14:textId="77777777" w:rsidR="00911208" w:rsidRPr="009271A5" w:rsidRDefault="00911208" w:rsidP="00E60972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Здание дозирования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химреагентов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SGD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4</w: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001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37B1E" w14:textId="4A849DBF" w:rsidR="00911208" w:rsidRPr="001D4DC0" w:rsidRDefault="00911208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Вентвытяжка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из здания дозирования реагентов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6F53B" w14:textId="45FA647E" w:rsidR="00911208" w:rsidRDefault="00911208" w:rsidP="00E956A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AAF46" w14:textId="77777777" w:rsidR="00911208" w:rsidRDefault="00911208" w:rsidP="00E956A1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8000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2FE45" w14:textId="77777777" w:rsidR="00911208" w:rsidRDefault="00911208" w:rsidP="00E956A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Вентвытяжка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1A836" w14:textId="77777777" w:rsidR="00911208" w:rsidRDefault="00911208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EDEEF" w14:textId="77777777" w:rsidR="00911208" w:rsidRDefault="00911208" w:rsidP="0099123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5018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B3CF5" w14:textId="77777777" w:rsidR="00911208" w:rsidRDefault="00911208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E5D70" w14:textId="77777777" w:rsidR="00911208" w:rsidRPr="00C20532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  <w:r>
              <w:rPr>
                <w:rFonts w:ascii="Arial" w:hAnsi="Arial" w:cs="Arial"/>
                <w:snapToGrid w:val="0"/>
                <w:sz w:val="13"/>
                <w:szCs w:val="13"/>
              </w:rPr>
              <w:t>13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39B1B" w14:textId="77777777" w:rsidR="00911208" w:rsidRPr="00C20532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  <w:r>
              <w:rPr>
                <w:rFonts w:ascii="Arial" w:hAnsi="Arial" w:cs="Arial"/>
                <w:snapToGrid w:val="0"/>
                <w:sz w:val="13"/>
                <w:szCs w:val="13"/>
              </w:rPr>
              <w:t>0,9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239BE" w14:textId="77777777" w:rsidR="00911208" w:rsidRPr="00C20532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  <w:r>
              <w:rPr>
                <w:rFonts w:ascii="Arial" w:hAnsi="Arial" w:cs="Arial"/>
                <w:snapToGrid w:val="0"/>
                <w:sz w:val="13"/>
                <w:szCs w:val="13"/>
              </w:rPr>
              <w:t>9,5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E0D2F" w14:textId="77777777" w:rsidR="00911208" w:rsidRPr="00C20532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  <w:r>
              <w:rPr>
                <w:rFonts w:ascii="Arial" w:hAnsi="Arial" w:cs="Arial"/>
                <w:snapToGrid w:val="0"/>
                <w:sz w:val="13"/>
                <w:szCs w:val="13"/>
              </w:rPr>
              <w:t>6,0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C91C6" w14:textId="77777777" w:rsidR="00911208" w:rsidRPr="00C20532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  <w:r>
              <w:rPr>
                <w:rFonts w:ascii="Arial" w:hAnsi="Arial" w:cs="Arial"/>
                <w:snapToGrid w:val="0"/>
                <w:sz w:val="13"/>
                <w:szCs w:val="13"/>
              </w:rPr>
              <w:t>29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140A1" w14:textId="77777777" w:rsidR="00911208" w:rsidRPr="00E97DC8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  <w:lang w:val="en-US"/>
              </w:rPr>
            </w:pPr>
            <w:r>
              <w:rPr>
                <w:rFonts w:ascii="Arial" w:hAnsi="Arial" w:cs="Arial"/>
                <w:snapToGrid w:val="0"/>
                <w:sz w:val="13"/>
                <w:szCs w:val="13"/>
                <w:lang w:val="en-US"/>
              </w:rPr>
              <w:t>10458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94951" w14:textId="77777777" w:rsidR="00911208" w:rsidRPr="00E97DC8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  <w:lang w:val="en-US"/>
              </w:rPr>
            </w:pPr>
            <w:r>
              <w:rPr>
                <w:rFonts w:ascii="Arial" w:hAnsi="Arial" w:cs="Arial"/>
                <w:snapToGrid w:val="0"/>
                <w:sz w:val="13"/>
                <w:szCs w:val="13"/>
                <w:lang w:val="en-US"/>
              </w:rPr>
              <w:t>9048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E6054" w14:textId="5FB7E5F2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216F6" w14:textId="2CFD647C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7A7CB" w14:textId="1004AE49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CFB12" w14:textId="1E9ED3B4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8EA0F" w14:textId="4E2C682C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8197E" w14:textId="18A53A4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6BAA8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0150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3AE9A" w14:textId="77777777" w:rsidR="00911208" w:rsidRPr="00F21C1A" w:rsidRDefault="00911208" w:rsidP="00F21C1A">
            <w:pPr>
              <w:jc w:val="center"/>
              <w:rPr>
                <w:rFonts w:ascii="Arial" w:eastAsia="Arial Unicode MS" w:hAnsi="Arial" w:cs="Arial"/>
                <w:sz w:val="12"/>
                <w:szCs w:val="12"/>
              </w:rPr>
            </w:pPr>
            <w:r>
              <w:rPr>
                <w:rFonts w:ascii="Arial" w:eastAsia="Arial Unicode MS" w:hAnsi="Arial" w:cs="Arial"/>
                <w:sz w:val="12"/>
                <w:szCs w:val="12"/>
              </w:rPr>
              <w:t>Натрий гидроксид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E0F42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0,01815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C0B21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3,025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3B4A7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0,52272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61EF9" w14:textId="045A196C" w:rsidR="00911208" w:rsidRPr="00F21C1A" w:rsidRDefault="00911208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0,52272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EE1B0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2AE7A933" w14:textId="77777777" w:rsidTr="004D6E0A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F2C8F" w14:textId="77777777" w:rsidR="00911208" w:rsidRPr="001D4DC0" w:rsidRDefault="00911208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D0EF8" w14:textId="77777777" w:rsidR="00911208" w:rsidRPr="001D4DC0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3E93C" w14:textId="77777777" w:rsidR="00911208" w:rsidRPr="001D4DC0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7628F" w14:textId="77777777" w:rsidR="00911208" w:rsidRDefault="00911208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CF7E4" w14:textId="77777777" w:rsidR="00911208" w:rsidRDefault="00911208" w:rsidP="001D4DC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ECE0D" w14:textId="77777777" w:rsidR="00911208" w:rsidRDefault="00911208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3BBF6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EB44B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7789E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AF0EF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9C8C2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77C56" w14:textId="77777777" w:rsidR="00911208" w:rsidRPr="001D4DC0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9E27B" w14:textId="77777777" w:rsidR="00911208" w:rsidRPr="001D4DC0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27076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1284B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3C5BF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61DEF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722E1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1EF66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9F7D7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5E080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26FD6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91657" w14:textId="77777777" w:rsidR="00911208" w:rsidRPr="001D4DC0" w:rsidRDefault="00911208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0348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B113F" w14:textId="77777777" w:rsidR="00911208" w:rsidRPr="00F21C1A" w:rsidRDefault="00911208" w:rsidP="00E956A1">
            <w:pPr>
              <w:rPr>
                <w:rFonts w:ascii="Arial" w:eastAsia="Arial Unicode MS" w:hAnsi="Arial" w:cs="Arial"/>
                <w:sz w:val="12"/>
                <w:szCs w:val="12"/>
              </w:rPr>
            </w:pPr>
            <w:r>
              <w:rPr>
                <w:rFonts w:ascii="Arial" w:eastAsia="Arial Unicode MS" w:hAnsi="Arial" w:cs="Arial"/>
                <w:sz w:val="12"/>
                <w:szCs w:val="12"/>
              </w:rPr>
              <w:t>Фосфорная кислота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191A7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0,0079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7F93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1,315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3DDF4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0,22752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6B249" w14:textId="0F8E0A25" w:rsidR="00911208" w:rsidRPr="00F21C1A" w:rsidRDefault="00911208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0,22752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2496C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1F425CEF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D1C3" w14:textId="77777777" w:rsidR="00911208" w:rsidRPr="001D4DC0" w:rsidRDefault="00911208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5DD36" w14:textId="77777777" w:rsidR="00911208" w:rsidRPr="001D4DC0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44360" w14:textId="77777777" w:rsidR="00911208" w:rsidRPr="001D4DC0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97CC9" w14:textId="77777777" w:rsidR="00911208" w:rsidRDefault="00911208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50CB9" w14:textId="77777777" w:rsidR="00911208" w:rsidRDefault="00911208" w:rsidP="001D4DC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61003" w14:textId="77777777" w:rsidR="00911208" w:rsidRDefault="00911208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13822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31956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FDFCB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949C8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07219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5E70D" w14:textId="77777777" w:rsidR="00911208" w:rsidRPr="001D4DC0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D9985" w14:textId="77777777" w:rsidR="00911208" w:rsidRPr="001D4DC0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734D8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31EC8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0B01A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0C04B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DD7D6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DF75E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7CE0D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8C123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60B4B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C2333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0416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F2530" w14:textId="77777777" w:rsidR="00911208" w:rsidRPr="00F21C1A" w:rsidRDefault="00911208" w:rsidP="006B4373">
            <w:pPr>
              <w:ind w:left="-113" w:right="-113"/>
              <w:rPr>
                <w:rFonts w:ascii="Arial" w:eastAsia="Arial Unicode MS" w:hAnsi="Arial" w:cs="Arial"/>
                <w:sz w:val="12"/>
                <w:szCs w:val="12"/>
              </w:rPr>
            </w:pPr>
            <w:r>
              <w:rPr>
                <w:rFonts w:ascii="Arial" w:eastAsia="Arial Unicode MS" w:hAnsi="Arial" w:cs="Arial"/>
                <w:sz w:val="12"/>
                <w:szCs w:val="12"/>
              </w:rPr>
              <w:t>Смесь предельных углеводородов С6-С10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244C1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0,0669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4814B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11,15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10AA3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1,9265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1FABC" w14:textId="5727F2F9" w:rsidR="00911208" w:rsidRPr="00F21C1A" w:rsidRDefault="00911208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1,9265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CF150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78DC3B15" w14:textId="77777777" w:rsidTr="004D6E0A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4129E" w14:textId="77777777" w:rsidR="00911208" w:rsidRPr="001D4DC0" w:rsidRDefault="00911208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1069" w14:textId="77777777" w:rsidR="00911208" w:rsidRPr="001D4DC0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18441" w14:textId="77777777" w:rsidR="00911208" w:rsidRPr="001D4DC0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B91F9" w14:textId="77777777" w:rsidR="00911208" w:rsidRDefault="00911208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C78F" w14:textId="77777777" w:rsidR="00911208" w:rsidRDefault="00911208" w:rsidP="001D4DC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3AB70" w14:textId="77777777" w:rsidR="00911208" w:rsidRDefault="00911208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4D682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60593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0DC1F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99E0D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13E41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DFBCF" w14:textId="77777777" w:rsidR="00911208" w:rsidRPr="001D4DC0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216E2" w14:textId="77777777" w:rsidR="00911208" w:rsidRPr="001D4DC0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4980C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9C3D3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A49B9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B1066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12339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11974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A1F28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9F4DC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35FA8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991A9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1532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5F43B" w14:textId="77777777" w:rsidR="00911208" w:rsidRPr="00F21C1A" w:rsidRDefault="00911208" w:rsidP="00B67415">
            <w:pPr>
              <w:rPr>
                <w:rFonts w:ascii="Arial" w:eastAsia="Arial Unicode MS" w:hAnsi="Arial" w:cs="Arial"/>
                <w:sz w:val="12"/>
                <w:szCs w:val="12"/>
              </w:rPr>
            </w:pPr>
            <w:r>
              <w:rPr>
                <w:rFonts w:ascii="Arial" w:eastAsia="Arial Unicode MS" w:hAnsi="Arial" w:cs="Arial"/>
                <w:sz w:val="12"/>
                <w:szCs w:val="12"/>
              </w:rPr>
              <w:t>Карбамид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774BD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0,00465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679DD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0,775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DC8DB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0,13392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F74E5" w14:textId="32A129E0" w:rsidR="00911208" w:rsidRPr="00F21C1A" w:rsidRDefault="00911208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0,13392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427EC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4B0E0292" w14:textId="77777777" w:rsidTr="004D6E0A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ED915" w14:textId="77777777" w:rsidR="00911208" w:rsidRPr="00803082" w:rsidRDefault="00911208" w:rsidP="004C357F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Установка производства этилена ЭП-600</w:t>
            </w:r>
          </w:p>
          <w:p w14:paraId="33D3973B" w14:textId="77777777" w:rsidR="00911208" w:rsidRPr="001D4DC0" w:rsidRDefault="00911208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D7CFC" w14:textId="2314CD16" w:rsidR="00911208" w:rsidRPr="001D4DC0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Здание дозирования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химреагентов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SGD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4</w: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001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0C57C" w14:textId="700C9BC2" w:rsidR="00911208" w:rsidRPr="001D4DC0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Вентвытяжка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из здания дозирования реагентов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4FC24" w14:textId="31EE1B9A" w:rsidR="00911208" w:rsidRDefault="00911208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9BF9A" w14:textId="77777777" w:rsidR="00911208" w:rsidRDefault="00911208" w:rsidP="00E956A1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8000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85E93" w14:textId="77777777" w:rsidR="00911208" w:rsidRDefault="00911208" w:rsidP="00E956A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Вентвытяжка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0E8E5" w14:textId="77777777" w:rsidR="00911208" w:rsidRDefault="00911208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37B92" w14:textId="77777777" w:rsidR="00911208" w:rsidRDefault="00911208" w:rsidP="0099123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5019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87CD5" w14:textId="77777777" w:rsidR="00911208" w:rsidRDefault="00911208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9EDB1" w14:textId="77777777" w:rsidR="00911208" w:rsidRPr="00C20532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  <w:r>
              <w:rPr>
                <w:rFonts w:ascii="Arial" w:hAnsi="Arial" w:cs="Arial"/>
                <w:snapToGrid w:val="0"/>
                <w:sz w:val="13"/>
                <w:szCs w:val="13"/>
              </w:rPr>
              <w:t>13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071F3" w14:textId="77777777" w:rsidR="00911208" w:rsidRPr="00C20532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  <w:r>
              <w:rPr>
                <w:rFonts w:ascii="Arial" w:hAnsi="Arial" w:cs="Arial"/>
                <w:snapToGrid w:val="0"/>
                <w:sz w:val="13"/>
                <w:szCs w:val="13"/>
              </w:rPr>
              <w:t>0,9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0382B" w14:textId="77777777" w:rsidR="00911208" w:rsidRPr="00C20532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  <w:r>
              <w:rPr>
                <w:rFonts w:ascii="Arial" w:hAnsi="Arial" w:cs="Arial"/>
                <w:snapToGrid w:val="0"/>
                <w:sz w:val="13"/>
                <w:szCs w:val="13"/>
              </w:rPr>
              <w:t>9,5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788A4" w14:textId="77777777" w:rsidR="00911208" w:rsidRPr="00C20532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  <w:r>
              <w:rPr>
                <w:rFonts w:ascii="Arial" w:hAnsi="Arial" w:cs="Arial"/>
                <w:snapToGrid w:val="0"/>
                <w:sz w:val="13"/>
                <w:szCs w:val="13"/>
              </w:rPr>
              <w:t>6,0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1A5D7" w14:textId="77777777" w:rsidR="00911208" w:rsidRPr="00C20532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  <w:r>
              <w:rPr>
                <w:rFonts w:ascii="Arial" w:hAnsi="Arial" w:cs="Arial"/>
                <w:snapToGrid w:val="0"/>
                <w:sz w:val="13"/>
                <w:szCs w:val="13"/>
              </w:rPr>
              <w:t>29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3EDA9" w14:textId="77777777" w:rsidR="00911208" w:rsidRPr="00E97DC8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  <w:lang w:val="en-US"/>
              </w:rPr>
            </w:pPr>
            <w:r>
              <w:rPr>
                <w:rFonts w:ascii="Arial" w:hAnsi="Arial" w:cs="Arial"/>
                <w:snapToGrid w:val="0"/>
                <w:sz w:val="13"/>
                <w:szCs w:val="13"/>
                <w:lang w:val="en-US"/>
              </w:rPr>
              <w:t>10450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17450" w14:textId="77777777" w:rsidR="00911208" w:rsidRPr="00E97DC8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  <w:lang w:val="en-US"/>
              </w:rPr>
            </w:pPr>
            <w:r>
              <w:rPr>
                <w:rFonts w:ascii="Arial" w:hAnsi="Arial" w:cs="Arial"/>
                <w:snapToGrid w:val="0"/>
                <w:sz w:val="13"/>
                <w:szCs w:val="13"/>
                <w:lang w:val="en-US"/>
              </w:rPr>
              <w:t>9048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80E16" w14:textId="179902C9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1207B" w14:textId="640C9EC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7FB41" w14:textId="53341641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ECE04" w14:textId="10468CEA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274BF" w14:textId="7D98A38D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5C8FC" w14:textId="63C7616A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C404A" w14:textId="77777777" w:rsidR="00911208" w:rsidRPr="001D4DC0" w:rsidRDefault="00911208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0150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B416F" w14:textId="77777777" w:rsidR="00911208" w:rsidRPr="00F21C1A" w:rsidRDefault="00911208" w:rsidP="00E956A1">
            <w:pPr>
              <w:jc w:val="center"/>
              <w:rPr>
                <w:rFonts w:ascii="Arial" w:eastAsia="Arial Unicode MS" w:hAnsi="Arial" w:cs="Arial"/>
                <w:sz w:val="12"/>
                <w:szCs w:val="12"/>
              </w:rPr>
            </w:pPr>
            <w:r>
              <w:rPr>
                <w:rFonts w:ascii="Arial" w:eastAsia="Arial Unicode MS" w:hAnsi="Arial" w:cs="Arial"/>
                <w:sz w:val="12"/>
                <w:szCs w:val="12"/>
              </w:rPr>
              <w:t>Натрий гидроксид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9FE31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0,01815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9607D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3,025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76835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0,52272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5C06D" w14:textId="6BD05408" w:rsidR="00911208" w:rsidRPr="00F21C1A" w:rsidRDefault="00911208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0,52272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3E327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413DCDB4" w14:textId="77777777" w:rsidTr="004D6E0A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565BD" w14:textId="77777777" w:rsidR="00911208" w:rsidRPr="001D4DC0" w:rsidRDefault="00911208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D0788" w14:textId="77777777" w:rsidR="00911208" w:rsidRPr="001D4DC0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6E09F" w14:textId="77777777" w:rsidR="00911208" w:rsidRPr="001D4DC0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4030A" w14:textId="77777777" w:rsidR="00911208" w:rsidRDefault="00911208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550DB" w14:textId="77777777" w:rsidR="00911208" w:rsidRDefault="00911208" w:rsidP="001D4DC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B9A34" w14:textId="77777777" w:rsidR="00911208" w:rsidRDefault="00911208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7A305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5C065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2CAC4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9A681" w14:textId="77777777" w:rsidR="00911208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592E2" w14:textId="77777777" w:rsidR="00911208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0B0C8" w14:textId="77777777" w:rsidR="00911208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AC9D7" w14:textId="77777777" w:rsidR="00911208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E0722" w14:textId="77777777" w:rsidR="00911208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48EE0" w14:textId="77777777" w:rsidR="00911208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  <w:lang w:val="en-US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9F3F4" w14:textId="77777777" w:rsidR="00911208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  <w:lang w:val="en-US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0A38B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EE568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3C5CA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7855C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4165B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A652B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800BB" w14:textId="77777777" w:rsidR="00911208" w:rsidRPr="001D4DC0" w:rsidRDefault="00911208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0348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0E52B" w14:textId="0858B149" w:rsidR="00911208" w:rsidRPr="00F21C1A" w:rsidRDefault="007637B2" w:rsidP="007637B2">
            <w:pPr>
              <w:ind w:right="-112"/>
              <w:rPr>
                <w:rFonts w:ascii="Arial" w:eastAsia="Arial Unicode MS" w:hAnsi="Arial" w:cs="Arial"/>
                <w:sz w:val="12"/>
                <w:szCs w:val="12"/>
              </w:rPr>
            </w:pPr>
            <w:r>
              <w:rPr>
                <w:rFonts w:ascii="Arial" w:eastAsia="Arial Unicode MS" w:hAnsi="Arial" w:cs="Arial"/>
                <w:sz w:val="12"/>
                <w:szCs w:val="12"/>
              </w:rPr>
              <w:t>Фосфорная</w:t>
            </w:r>
            <w:r>
              <w:rPr>
                <w:rFonts w:ascii="Arial" w:eastAsia="Arial Unicode MS" w:hAnsi="Arial" w:cs="Arial"/>
                <w:sz w:val="12"/>
                <w:szCs w:val="12"/>
                <w:lang w:val="en-US"/>
              </w:rPr>
              <w:t xml:space="preserve"> </w:t>
            </w:r>
            <w:r w:rsidR="00911208">
              <w:rPr>
                <w:rFonts w:ascii="Arial" w:eastAsia="Arial Unicode MS" w:hAnsi="Arial" w:cs="Arial"/>
                <w:sz w:val="12"/>
                <w:szCs w:val="12"/>
              </w:rPr>
              <w:t>кислота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4774B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0,0079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13576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1,315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CD912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0,22752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03BE9" w14:textId="3234B90F" w:rsidR="00911208" w:rsidRPr="00F21C1A" w:rsidRDefault="00911208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0,22752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75893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6ECBA307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9451C" w14:textId="77777777" w:rsidR="00911208" w:rsidRPr="001D4DC0" w:rsidRDefault="00911208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3165" w14:textId="77777777" w:rsidR="00911208" w:rsidRPr="001D4DC0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CAAA8" w14:textId="77777777" w:rsidR="00911208" w:rsidRPr="001D4DC0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BED5C" w14:textId="77777777" w:rsidR="00911208" w:rsidRDefault="00911208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DC5B3" w14:textId="77777777" w:rsidR="00911208" w:rsidRDefault="00911208" w:rsidP="001D4DC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657B8" w14:textId="77777777" w:rsidR="00911208" w:rsidRDefault="00911208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FF2B4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EBA75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3F6E4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613E" w14:textId="77777777" w:rsidR="00911208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66E41" w14:textId="77777777" w:rsidR="00911208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06837" w14:textId="77777777" w:rsidR="00911208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ACD16" w14:textId="77777777" w:rsidR="00911208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AAD4B" w14:textId="77777777" w:rsidR="00911208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6EA17" w14:textId="77777777" w:rsidR="00911208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  <w:lang w:val="en-US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F5804" w14:textId="77777777" w:rsidR="00911208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  <w:lang w:val="en-US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034E5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A0BD0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3DD23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778DC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44E09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29F5D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8826F" w14:textId="77777777" w:rsidR="00911208" w:rsidRPr="001D4DC0" w:rsidRDefault="00911208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0416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0B964" w14:textId="77777777" w:rsidR="00911208" w:rsidRPr="00F21C1A" w:rsidRDefault="00911208" w:rsidP="00F86E52">
            <w:pPr>
              <w:ind w:left="-113" w:right="-113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  <w:r>
              <w:rPr>
                <w:rFonts w:ascii="Arial" w:eastAsia="Arial Unicode MS" w:hAnsi="Arial" w:cs="Arial"/>
                <w:sz w:val="12"/>
                <w:szCs w:val="12"/>
              </w:rPr>
              <w:t>Смесь предельных углеводородов С6-С10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4D55E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0,0669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A5F25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11,15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11324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1,9265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819ED" w14:textId="2BAC3B8F" w:rsidR="00911208" w:rsidRPr="00F21C1A" w:rsidRDefault="00911208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1,9265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78EBC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306482B7" w14:textId="77777777" w:rsidTr="004D6E0A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A307E" w14:textId="77777777" w:rsidR="00911208" w:rsidRPr="001D4DC0" w:rsidRDefault="00911208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30971" w14:textId="77777777" w:rsidR="00911208" w:rsidRPr="001D4DC0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32AF" w14:textId="77777777" w:rsidR="00911208" w:rsidRPr="001D4DC0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B1627" w14:textId="77777777" w:rsidR="00911208" w:rsidRDefault="00911208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DA0F3" w14:textId="77777777" w:rsidR="00911208" w:rsidRDefault="00911208" w:rsidP="001D4DC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44865" w14:textId="77777777" w:rsidR="00911208" w:rsidRDefault="00911208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A146D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E42E2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8B529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AD6AA" w14:textId="77777777" w:rsidR="00911208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9F966" w14:textId="77777777" w:rsidR="00911208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17607" w14:textId="77777777" w:rsidR="00911208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B852" w14:textId="77777777" w:rsidR="00911208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0EA18" w14:textId="77777777" w:rsidR="00911208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17F6C" w14:textId="77777777" w:rsidR="00911208" w:rsidRPr="00991236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230DE" w14:textId="77777777" w:rsidR="00911208" w:rsidRPr="00991236" w:rsidRDefault="00911208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99E4C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AA7F2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9BCB0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89A9C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01117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C5E99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5D2BF" w14:textId="77777777" w:rsidR="00911208" w:rsidRPr="001D4DC0" w:rsidRDefault="00911208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1532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2C7F3" w14:textId="77777777" w:rsidR="00911208" w:rsidRPr="00F21C1A" w:rsidRDefault="00911208" w:rsidP="00F86E52">
            <w:pPr>
              <w:ind w:left="-113" w:right="-113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  <w:r>
              <w:rPr>
                <w:rFonts w:ascii="Arial" w:eastAsia="Arial Unicode MS" w:hAnsi="Arial" w:cs="Arial"/>
                <w:sz w:val="12"/>
                <w:szCs w:val="12"/>
              </w:rPr>
              <w:t>Карбамид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D7198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0,00465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BB686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0,775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61881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0,13392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7074B" w14:textId="09759EE4" w:rsidR="00911208" w:rsidRPr="00F21C1A" w:rsidRDefault="00911208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0,13392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FC0CF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67912C1F" w14:textId="77777777" w:rsidTr="004D6E0A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1ED40" w14:textId="77777777" w:rsidR="00911208" w:rsidRPr="00803082" w:rsidRDefault="00911208" w:rsidP="004C357F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Установка производства этилена ЭП-600</w:t>
            </w:r>
          </w:p>
          <w:p w14:paraId="1AF78531" w14:textId="77777777" w:rsidR="00911208" w:rsidRPr="001D4DC0" w:rsidRDefault="00911208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D730F" w14:textId="77777777" w:rsidR="00911208" w:rsidRPr="00E60972" w:rsidRDefault="00911208" w:rsidP="00E60972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Здание дозирования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химреагентов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SG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Т4002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3BA27" w14:textId="2AFACC90" w:rsidR="00911208" w:rsidRPr="001D4DC0" w:rsidRDefault="00911208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Вентвытяжка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из здания дозирования реагентов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92A62" w14:textId="16A5B705" w:rsidR="00911208" w:rsidRDefault="00911208" w:rsidP="00E956A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BBEA1" w14:textId="77777777" w:rsidR="00911208" w:rsidRDefault="00911208" w:rsidP="00E956A1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8000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CF5D7" w14:textId="77777777" w:rsidR="00911208" w:rsidRDefault="00911208" w:rsidP="00E956A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Вентвытяжка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FFA4B" w14:textId="77777777" w:rsidR="00911208" w:rsidRDefault="00911208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1EA23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5020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017DB" w14:textId="77777777" w:rsidR="00911208" w:rsidRPr="003D1EDC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3D1EDC">
              <w:rPr>
                <w:rFonts w:ascii="Arial" w:hAnsi="Arial" w:cs="Arial"/>
                <w:snapToGrid w:val="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00FE9" w14:textId="77777777" w:rsidR="00911208" w:rsidRPr="003D1EDC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3D1EDC">
              <w:rPr>
                <w:rFonts w:ascii="Arial" w:hAnsi="Arial" w:cs="Arial"/>
                <w:snapToGrid w:val="0"/>
                <w:sz w:val="12"/>
                <w:szCs w:val="12"/>
              </w:rPr>
              <w:t>13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F5873" w14:textId="77777777" w:rsidR="00911208" w:rsidRPr="003D1EDC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3D1EDC">
              <w:rPr>
                <w:rFonts w:ascii="Arial" w:hAnsi="Arial" w:cs="Arial"/>
                <w:snapToGrid w:val="0"/>
                <w:sz w:val="12"/>
                <w:szCs w:val="12"/>
              </w:rPr>
              <w:t>0,8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128E4" w14:textId="77777777" w:rsidR="00911208" w:rsidRPr="003D1EDC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 w:rsidRPr="003D1EDC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9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A8900" w14:textId="77777777" w:rsidR="00911208" w:rsidRPr="003D1EDC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3D1EDC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4</w:t>
            </w:r>
            <w:r w:rsidRPr="003D1EDC">
              <w:rPr>
                <w:rFonts w:ascii="Arial" w:hAnsi="Arial" w:cs="Arial"/>
                <w:snapToGrid w:val="0"/>
                <w:sz w:val="12"/>
                <w:szCs w:val="12"/>
              </w:rPr>
              <w:t>,6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67422" w14:textId="77777777" w:rsidR="00911208" w:rsidRPr="003D1EDC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3D1EDC">
              <w:rPr>
                <w:rFonts w:ascii="Arial" w:hAnsi="Arial" w:cs="Arial"/>
                <w:snapToGrid w:val="0"/>
                <w:sz w:val="12"/>
                <w:szCs w:val="12"/>
              </w:rPr>
              <w:t>29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1F97F" w14:textId="77777777" w:rsidR="00911208" w:rsidRPr="003D1EDC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 w:rsidRPr="003D1EDC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10531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D3901" w14:textId="77777777" w:rsidR="00911208" w:rsidRPr="003D1EDC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 w:rsidRPr="003D1EDC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9011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0BA38" w14:textId="5F7F120E" w:rsidR="00911208" w:rsidRPr="003D1EDC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D1EDC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4F4E6" w14:textId="28E49055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3ED74" w14:textId="6381E046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94313" w14:textId="0885BDA4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EF1C4" w14:textId="0DC8F8C0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DB914" w14:textId="71FB8BC1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21C0C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0154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A9B80" w14:textId="77777777" w:rsidR="00911208" w:rsidRPr="00F21C1A" w:rsidRDefault="00911208" w:rsidP="00F86E52">
            <w:pPr>
              <w:ind w:left="-113" w:right="-113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  <w:r>
              <w:rPr>
                <w:rFonts w:ascii="Arial" w:eastAsia="Arial Unicode MS" w:hAnsi="Arial" w:cs="Arial"/>
                <w:sz w:val="12"/>
                <w:szCs w:val="12"/>
              </w:rPr>
              <w:t xml:space="preserve">Натрия </w:t>
            </w:r>
            <w:proofErr w:type="spellStart"/>
            <w:r>
              <w:rPr>
                <w:rFonts w:ascii="Arial" w:eastAsia="Arial Unicode MS" w:hAnsi="Arial" w:cs="Arial"/>
                <w:sz w:val="12"/>
                <w:szCs w:val="12"/>
              </w:rPr>
              <w:t>гипохлорид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C5E9C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0,00505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660D0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1,148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CD2BF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0,14545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DB24B" w14:textId="005D3E50" w:rsidR="00911208" w:rsidRPr="00F21C1A" w:rsidRDefault="00911208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0,14545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DB6F9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2AACF19A" w14:textId="77777777" w:rsidTr="004D6E0A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68DE8" w14:textId="77777777" w:rsidR="00911208" w:rsidRPr="001D4DC0" w:rsidRDefault="00911208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EE5A8" w14:textId="77777777" w:rsidR="00911208" w:rsidRPr="001D4DC0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D38D9" w14:textId="77777777" w:rsidR="00911208" w:rsidRPr="001D4DC0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A9601" w14:textId="77777777" w:rsidR="00911208" w:rsidRDefault="00911208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6E8C" w14:textId="77777777" w:rsidR="00911208" w:rsidRDefault="00911208" w:rsidP="001D4DC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29D98" w14:textId="77777777" w:rsidR="00911208" w:rsidRDefault="00911208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4948E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3D83D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B6F09" w14:textId="77777777" w:rsidR="00911208" w:rsidRPr="003D1EDC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F5BB2" w14:textId="77777777" w:rsidR="00911208" w:rsidRPr="003D1EDC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DBB0B" w14:textId="77777777" w:rsidR="00911208" w:rsidRPr="003D1EDC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D66BE" w14:textId="77777777" w:rsidR="00911208" w:rsidRPr="003D1EDC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B6762" w14:textId="77777777" w:rsidR="00911208" w:rsidRPr="003D1EDC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9E4B5" w14:textId="77777777" w:rsidR="00911208" w:rsidRPr="003D1EDC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7BFE1" w14:textId="77777777" w:rsidR="00911208" w:rsidRPr="003D1EDC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9098F" w14:textId="77777777" w:rsidR="00911208" w:rsidRPr="003D1EDC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07F4E" w14:textId="77777777" w:rsidR="00911208" w:rsidRPr="003D1EDC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08A55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7C528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36720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7F70F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E02BE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C1C72" w14:textId="77777777" w:rsidR="00911208" w:rsidRPr="001D4DC0" w:rsidRDefault="00911208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0416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C3122" w14:textId="77777777" w:rsidR="00911208" w:rsidRPr="00F21C1A" w:rsidRDefault="00911208" w:rsidP="00F86E52">
            <w:pPr>
              <w:ind w:left="-113" w:right="-113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  <w:r>
              <w:rPr>
                <w:rFonts w:ascii="Arial" w:eastAsia="Arial Unicode MS" w:hAnsi="Arial" w:cs="Arial"/>
                <w:sz w:val="12"/>
                <w:szCs w:val="12"/>
              </w:rPr>
              <w:t>Смесь предельных углеводородов С6-С10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5B898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0,0669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797DB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14,5435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970F9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1,9265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FADB7" w14:textId="142C405B" w:rsidR="00911208" w:rsidRPr="00F21C1A" w:rsidRDefault="00911208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1,9265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8143B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11208" w:rsidRPr="00AD6E55" w14:paraId="08E22890" w14:textId="77777777" w:rsidTr="004D6E0A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D7670" w14:textId="77777777" w:rsidR="00911208" w:rsidRPr="001D4DC0" w:rsidRDefault="00911208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58A31" w14:textId="77777777" w:rsidR="00911208" w:rsidRPr="001D4DC0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35C09" w14:textId="77777777" w:rsidR="00911208" w:rsidRPr="001D4DC0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E7DC4" w14:textId="77777777" w:rsidR="00911208" w:rsidRDefault="00911208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BA066" w14:textId="77777777" w:rsidR="00911208" w:rsidRDefault="00911208" w:rsidP="001D4DC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51484" w14:textId="77777777" w:rsidR="00911208" w:rsidRDefault="00911208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0CCEB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2195B" w14:textId="77777777" w:rsidR="00911208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3848F" w14:textId="77777777" w:rsidR="00911208" w:rsidRPr="003D1EDC" w:rsidRDefault="00911208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14D3F" w14:textId="77777777" w:rsidR="00911208" w:rsidRPr="003D1EDC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D47EC" w14:textId="77777777" w:rsidR="00911208" w:rsidRPr="003D1EDC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D0101" w14:textId="77777777" w:rsidR="00911208" w:rsidRPr="003D1EDC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C35CB" w14:textId="77777777" w:rsidR="00911208" w:rsidRPr="003D1EDC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86997" w14:textId="77777777" w:rsidR="00911208" w:rsidRPr="003D1EDC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7A337" w14:textId="77777777" w:rsidR="00911208" w:rsidRPr="003D1EDC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D5B41" w14:textId="77777777" w:rsidR="00911208" w:rsidRPr="003D1EDC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2CA7E" w14:textId="77777777" w:rsidR="00911208" w:rsidRPr="003D1EDC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F239B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5D75C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3CD66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B87E3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8F464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493DE" w14:textId="77777777" w:rsidR="00911208" w:rsidRPr="001D4DC0" w:rsidRDefault="00911208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1580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988EF" w14:textId="77777777" w:rsidR="00911208" w:rsidRPr="00F21C1A" w:rsidRDefault="00911208" w:rsidP="00F86E52">
            <w:pPr>
              <w:ind w:left="-113" w:right="-113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  <w:r>
              <w:rPr>
                <w:rFonts w:ascii="Arial" w:eastAsia="Arial Unicode MS" w:hAnsi="Arial" w:cs="Arial"/>
                <w:sz w:val="12"/>
                <w:szCs w:val="12"/>
              </w:rPr>
              <w:t>Лимонная кислота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71822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0,00455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5ABFE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0,989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3E85E" w14:textId="77777777" w:rsidR="00911208" w:rsidRPr="001675BF" w:rsidRDefault="00911208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0,131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647B8" w14:textId="00ADACDE" w:rsidR="00911208" w:rsidRPr="00F21C1A" w:rsidRDefault="00911208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0,131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A5B6C" w14:textId="77777777" w:rsidR="00911208" w:rsidRPr="0074369A" w:rsidRDefault="00911208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3D1EDC" w:rsidRPr="00AD6E55" w14:paraId="25B56D83" w14:textId="77777777" w:rsidTr="004D6E0A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75F6E" w14:textId="77777777" w:rsidR="003D1EDC" w:rsidRPr="00803082" w:rsidRDefault="003D1EDC" w:rsidP="004C357F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Установка производства этилена ЭП-600</w:t>
            </w:r>
          </w:p>
          <w:p w14:paraId="673AC61F" w14:textId="77777777" w:rsidR="003D1EDC" w:rsidRPr="001D4DC0" w:rsidRDefault="003D1EDC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F7ABD" w14:textId="4F32D75B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Здание дозирования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химреагентов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SG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Т4002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47895" w14:textId="6C7CAF6C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Вентвытяжка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из здания дозирования реагентов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2B063" w14:textId="6E6AE6A6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5B204" w14:textId="77777777" w:rsidR="003D1EDC" w:rsidRDefault="003D1EDC" w:rsidP="00F4153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8000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AF415" w14:textId="77777777" w:rsidR="003D1EDC" w:rsidRDefault="003D1EDC" w:rsidP="00E956A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Вентвытяжка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29F0B" w14:textId="77777777" w:rsid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C6BE5" w14:textId="77777777" w:rsid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5021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4169E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3D1EDC">
              <w:rPr>
                <w:rFonts w:ascii="Arial" w:hAnsi="Arial" w:cs="Arial"/>
                <w:snapToGrid w:val="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490DA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3D1EDC">
              <w:rPr>
                <w:rFonts w:ascii="Arial" w:hAnsi="Arial" w:cs="Arial"/>
                <w:snapToGrid w:val="0"/>
                <w:sz w:val="12"/>
                <w:szCs w:val="12"/>
              </w:rPr>
              <w:t>13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5D2C9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3D1EDC">
              <w:rPr>
                <w:rFonts w:ascii="Arial" w:hAnsi="Arial" w:cs="Arial"/>
                <w:snapToGrid w:val="0"/>
                <w:sz w:val="12"/>
                <w:szCs w:val="12"/>
              </w:rPr>
              <w:t>0,8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44FD2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3D1EDC">
              <w:rPr>
                <w:rFonts w:ascii="Arial" w:hAnsi="Arial" w:cs="Arial"/>
                <w:snapToGrid w:val="0"/>
                <w:sz w:val="12"/>
                <w:szCs w:val="12"/>
              </w:rPr>
              <w:t>9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70D38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3D1EDC">
              <w:rPr>
                <w:rFonts w:ascii="Arial" w:hAnsi="Arial" w:cs="Arial"/>
                <w:snapToGrid w:val="0"/>
                <w:sz w:val="12"/>
                <w:szCs w:val="12"/>
              </w:rPr>
              <w:t>4,6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306B1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3D1EDC">
              <w:rPr>
                <w:rFonts w:ascii="Arial" w:hAnsi="Arial" w:cs="Arial"/>
                <w:snapToGrid w:val="0"/>
                <w:sz w:val="12"/>
                <w:szCs w:val="12"/>
              </w:rPr>
              <w:t>29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49D20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 w:rsidRPr="003D1EDC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10539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CB2E3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 w:rsidRPr="003D1EDC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9011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77546" w14:textId="6F773BBB" w:rsidR="003D1EDC" w:rsidRPr="003D1EDC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D1EDC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ACADC" w14:textId="4C3B6301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517E4" w14:textId="1D51F0C3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2419F" w14:textId="6B8E22AF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C48A7" w14:textId="46D5761B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C0AFB" w14:textId="0620BE42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E10A1" w14:textId="6B3D2A3F" w:rsidR="003D1EDC" w:rsidRPr="001D4DC0" w:rsidRDefault="003D1EDC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0154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0DB56" w14:textId="77777777" w:rsidR="003D1EDC" w:rsidRPr="00F21C1A" w:rsidRDefault="003D1EDC" w:rsidP="00F86E52">
            <w:pPr>
              <w:ind w:left="-113" w:right="-113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  <w:r>
              <w:rPr>
                <w:rFonts w:ascii="Arial" w:eastAsia="Arial Unicode MS" w:hAnsi="Arial" w:cs="Arial"/>
                <w:sz w:val="12"/>
                <w:szCs w:val="12"/>
              </w:rPr>
              <w:t xml:space="preserve">Натрия </w:t>
            </w:r>
            <w:proofErr w:type="spellStart"/>
            <w:r>
              <w:rPr>
                <w:rFonts w:ascii="Arial" w:eastAsia="Arial Unicode MS" w:hAnsi="Arial" w:cs="Arial"/>
                <w:sz w:val="12"/>
                <w:szCs w:val="12"/>
              </w:rPr>
              <w:t>гипохлорид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B4CD5" w14:textId="77777777" w:rsidR="003D1EDC" w:rsidRPr="001675BF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0,00505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F5202" w14:textId="77777777" w:rsidR="003D1EDC" w:rsidRPr="001675BF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1,148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9ED45" w14:textId="77777777" w:rsidR="003D1EDC" w:rsidRPr="001675BF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0,14545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04209" w14:textId="64657A7E" w:rsidR="003D1EDC" w:rsidRPr="00F21C1A" w:rsidRDefault="003D1EDC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0,14545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24889" w14:textId="77777777" w:rsidR="003D1EDC" w:rsidRPr="0074369A" w:rsidRDefault="003D1ED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3D1EDC" w:rsidRPr="00AD6E55" w14:paraId="0848F857" w14:textId="77777777" w:rsidTr="004D6E0A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707D7" w14:textId="77777777" w:rsidR="003D1EDC" w:rsidRPr="001D4DC0" w:rsidRDefault="003D1EDC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4A75D" w14:textId="77777777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54F9C" w14:textId="77777777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BEFAF" w14:textId="77777777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6E883" w14:textId="77777777" w:rsidR="003D1EDC" w:rsidRDefault="003D1EDC" w:rsidP="001D4DC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2BE8F" w14:textId="77777777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54D0A" w14:textId="77777777" w:rsid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95159" w14:textId="77777777" w:rsid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29F92" w14:textId="77777777" w:rsidR="003D1EDC" w:rsidRP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06E84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CACEC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2B405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11F4D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A8DA3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876B1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1AEC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BB988" w14:textId="77777777" w:rsidR="003D1EDC" w:rsidRPr="003D1EDC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8288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5301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A1EA9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7164E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F912B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E881" w14:textId="77777777" w:rsidR="003D1EDC" w:rsidRPr="001D4DC0" w:rsidRDefault="003D1EDC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0416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45416" w14:textId="77777777" w:rsidR="003D1EDC" w:rsidRPr="00F21C1A" w:rsidRDefault="003D1EDC" w:rsidP="00F86E52">
            <w:pPr>
              <w:ind w:left="-113" w:right="-113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  <w:r>
              <w:rPr>
                <w:rFonts w:ascii="Arial" w:eastAsia="Arial Unicode MS" w:hAnsi="Arial" w:cs="Arial"/>
                <w:sz w:val="12"/>
                <w:szCs w:val="12"/>
              </w:rPr>
              <w:t>Смесь предельных углеводородов С6-С10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AA4D0" w14:textId="77777777" w:rsidR="003D1EDC" w:rsidRPr="001675BF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0,0669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18AB7" w14:textId="77777777" w:rsidR="003D1EDC" w:rsidRPr="001675BF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14,5435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36F6F" w14:textId="77777777" w:rsidR="003D1EDC" w:rsidRPr="001675BF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1,9265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6F72E" w14:textId="2419321B" w:rsidR="003D1EDC" w:rsidRPr="00F21C1A" w:rsidRDefault="003D1EDC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1,9265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54AF2" w14:textId="77777777" w:rsidR="003D1EDC" w:rsidRPr="0074369A" w:rsidRDefault="003D1ED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3D1EDC" w:rsidRPr="00AD6E55" w14:paraId="4FEE8AC1" w14:textId="77777777" w:rsidTr="004D6E0A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BCD96" w14:textId="77777777" w:rsidR="003D1EDC" w:rsidRPr="001D4DC0" w:rsidRDefault="003D1EDC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AE53C" w14:textId="77777777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8FE73" w14:textId="77777777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6387A" w14:textId="77777777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16AB9" w14:textId="77777777" w:rsidR="003D1EDC" w:rsidRDefault="003D1EDC" w:rsidP="001D4DC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82335" w14:textId="77777777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B8696" w14:textId="77777777" w:rsid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71CA2" w14:textId="77777777" w:rsid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23B28" w14:textId="77777777" w:rsidR="003D1EDC" w:rsidRP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4523C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3A66F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4B39C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B45DB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3C8C3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9B163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706EC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14B33" w14:textId="77777777" w:rsidR="003D1EDC" w:rsidRPr="003D1EDC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EB79A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63AC7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9C819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E3ED3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CF306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42D3B" w14:textId="77777777" w:rsidR="003D1EDC" w:rsidRPr="001D4DC0" w:rsidRDefault="003D1EDC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1580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81A9B" w14:textId="77777777" w:rsidR="003D1EDC" w:rsidRPr="00F21C1A" w:rsidRDefault="003D1EDC" w:rsidP="00F86E52">
            <w:pPr>
              <w:ind w:left="-113" w:right="-113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  <w:r>
              <w:rPr>
                <w:rFonts w:ascii="Arial" w:eastAsia="Arial Unicode MS" w:hAnsi="Arial" w:cs="Arial"/>
                <w:sz w:val="12"/>
                <w:szCs w:val="12"/>
              </w:rPr>
              <w:t>Лимонная кислота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194EA" w14:textId="77777777" w:rsidR="003D1EDC" w:rsidRPr="001675BF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0,00455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7800" w14:textId="77777777" w:rsidR="003D1EDC" w:rsidRPr="001675BF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0,989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A6B2B" w14:textId="77777777" w:rsidR="003D1EDC" w:rsidRPr="001675BF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0,131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E424B" w14:textId="75A3F2B9" w:rsidR="003D1EDC" w:rsidRPr="00F21C1A" w:rsidRDefault="003D1EDC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0,131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1D969" w14:textId="77777777" w:rsidR="003D1EDC" w:rsidRPr="0074369A" w:rsidRDefault="003D1ED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3D1EDC" w:rsidRPr="00AD6E55" w14:paraId="519DE9FA" w14:textId="77777777" w:rsidTr="005A0039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EE717" w14:textId="77777777" w:rsidR="003D1EDC" w:rsidRPr="00803082" w:rsidRDefault="003D1EDC" w:rsidP="004C357F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Установка производства этилена ЭП-600</w:t>
            </w:r>
          </w:p>
          <w:p w14:paraId="0D4DEBDA" w14:textId="77777777" w:rsidR="003D1EDC" w:rsidRPr="001D4DC0" w:rsidRDefault="003D1EDC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DC697" w14:textId="77777777" w:rsidR="003D1EDC" w:rsidRPr="001D4DC0" w:rsidRDefault="003D1EDC" w:rsidP="00F4153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Компрессор крекинг газа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SG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С1001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851C5" w14:textId="4694FBFB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Вентвытяжка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из помещения компре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с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сорной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5ADE9" w14:textId="161F521D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DA397" w14:textId="77777777" w:rsidR="003D1EDC" w:rsidRDefault="003D1EDC" w:rsidP="001D4DC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8000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98736" w14:textId="77777777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вентвытяжка</w:t>
            </w:r>
            <w:proofErr w:type="spellEnd"/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4F4AA" w14:textId="77777777" w:rsid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AF3A0" w14:textId="77777777" w:rsid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5022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1211B" w14:textId="77777777" w:rsidR="003D1EDC" w:rsidRP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D1EDC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FFCCD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3D1EDC">
              <w:rPr>
                <w:rFonts w:ascii="Arial" w:hAnsi="Arial" w:cs="Arial"/>
                <w:snapToGrid w:val="0"/>
                <w:sz w:val="12"/>
                <w:szCs w:val="12"/>
              </w:rPr>
              <w:t>27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1FED8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3D1EDC">
              <w:rPr>
                <w:rFonts w:ascii="Arial" w:hAnsi="Arial" w:cs="Arial"/>
                <w:snapToGrid w:val="0"/>
                <w:sz w:val="12"/>
                <w:szCs w:val="12"/>
              </w:rPr>
              <w:t>0,8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A6B0D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3D1EDC">
              <w:rPr>
                <w:rFonts w:ascii="Arial" w:hAnsi="Arial" w:cs="Arial"/>
                <w:snapToGrid w:val="0"/>
                <w:sz w:val="12"/>
                <w:szCs w:val="1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9BB1C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3D1EDC">
              <w:rPr>
                <w:rFonts w:ascii="Arial" w:hAnsi="Arial" w:cs="Arial"/>
                <w:snapToGrid w:val="0"/>
                <w:sz w:val="12"/>
                <w:szCs w:val="12"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BFA43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3D1EDC">
              <w:rPr>
                <w:rFonts w:ascii="Arial" w:hAnsi="Arial" w:cs="Arial"/>
                <w:snapToGrid w:val="0"/>
                <w:sz w:val="12"/>
                <w:szCs w:val="12"/>
              </w:rPr>
              <w:t>39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CB50F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 w:rsidRPr="003D1EDC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10185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B652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 w:rsidRPr="003D1EDC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8667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158A1" w14:textId="5D702C6B" w:rsidR="003D1EDC" w:rsidRPr="003D1EDC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D1EDC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20774" w14:textId="3364F856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4EDCB" w14:textId="4397D18F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359F0" w14:textId="324F3E61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E3A2E" w14:textId="2518EA81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AE96E" w14:textId="47E9137B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9D7F6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0402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EB849" w14:textId="77777777" w:rsidR="003D1EDC" w:rsidRPr="00F21C1A" w:rsidRDefault="003D1EDC" w:rsidP="00F86E52">
            <w:pPr>
              <w:ind w:left="-113" w:right="-113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  <w:r>
              <w:rPr>
                <w:rFonts w:ascii="Arial" w:eastAsia="Arial Unicode MS" w:hAnsi="Arial" w:cs="Arial"/>
                <w:sz w:val="12"/>
                <w:szCs w:val="12"/>
              </w:rPr>
              <w:t>Бутан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079AD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89B52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0,22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B587B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0,03168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E294C" w14:textId="2DA396E6" w:rsidR="003D1EDC" w:rsidRPr="00F21C1A" w:rsidRDefault="003D1EDC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0,03168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0E72" w14:textId="77777777" w:rsidR="003D1EDC" w:rsidRPr="0074369A" w:rsidRDefault="003D1ED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3D1EDC" w:rsidRPr="00AD6E55" w14:paraId="692A078C" w14:textId="77777777" w:rsidTr="004D6E0A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60F5C" w14:textId="77777777" w:rsidR="003D1EDC" w:rsidRPr="001D4DC0" w:rsidRDefault="003D1EDC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819B4" w14:textId="77777777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F1411" w14:textId="77777777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18573" w14:textId="77777777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96C3D" w14:textId="77777777" w:rsidR="003D1EDC" w:rsidRDefault="003D1EDC" w:rsidP="001D4DC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A2360" w14:textId="77777777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BCABB" w14:textId="77777777" w:rsid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D2BE5" w14:textId="77777777" w:rsid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9C05E" w14:textId="77777777" w:rsidR="003D1EDC" w:rsidRP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9743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B944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81A9A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168ED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323E9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59D5A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25B44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403CF" w14:textId="77777777" w:rsidR="003D1EDC" w:rsidRPr="003D1EDC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320AC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945B8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47884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01D2C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BE3D1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FCA08" w14:textId="77777777" w:rsidR="003D1EDC" w:rsidRPr="001D4DC0" w:rsidRDefault="003D1EDC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0416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6472F" w14:textId="77777777" w:rsidR="003D1EDC" w:rsidRPr="00F21C1A" w:rsidRDefault="003D1EDC" w:rsidP="00F86E52">
            <w:pPr>
              <w:ind w:left="-113" w:right="-113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  <w:r>
              <w:rPr>
                <w:rFonts w:ascii="Arial" w:eastAsia="Arial Unicode MS" w:hAnsi="Arial" w:cs="Arial"/>
                <w:sz w:val="12"/>
                <w:szCs w:val="12"/>
              </w:rPr>
              <w:t>Смесь предельных углеводородов С6-С10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5AB57" w14:textId="77777777" w:rsidR="003D1EDC" w:rsidRPr="001675BF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0,00185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B1D92" w14:textId="77777777" w:rsidR="003D1EDC" w:rsidRPr="001675BF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0,37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A3259" w14:textId="77777777" w:rsidR="003D1EDC" w:rsidRPr="001675BF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0,05328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A3EAC" w14:textId="77E0BA69" w:rsidR="003D1EDC" w:rsidRPr="00F21C1A" w:rsidRDefault="003D1EDC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0,05328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32B1F" w14:textId="77777777" w:rsidR="003D1EDC" w:rsidRPr="0074369A" w:rsidRDefault="003D1ED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3D1EDC" w:rsidRPr="00AD6E55" w14:paraId="3D107A37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0640C" w14:textId="77777777" w:rsidR="003D1EDC" w:rsidRPr="001D4DC0" w:rsidRDefault="003D1EDC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AE033" w14:textId="77777777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7D513" w14:textId="77777777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61DDB" w14:textId="77777777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44064" w14:textId="77777777" w:rsidR="003D1EDC" w:rsidRDefault="003D1EDC" w:rsidP="001D4DC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6EA09" w14:textId="77777777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D2D77" w14:textId="77777777" w:rsid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6120A" w14:textId="77777777" w:rsid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EBB03" w14:textId="77777777" w:rsidR="003D1EDC" w:rsidRP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93076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51EEB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00779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683A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A468D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3BA7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A6ADC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30B2" w14:textId="77777777" w:rsidR="003D1EDC" w:rsidRPr="003D1EDC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2EE09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2B326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F9797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74D14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4CE35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7AE35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0417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2F0C3" w14:textId="77777777" w:rsidR="003D1EDC" w:rsidRPr="00F21C1A" w:rsidRDefault="003D1EDC" w:rsidP="00F86E52">
            <w:pPr>
              <w:ind w:left="-113" w:right="-113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  <w:r>
              <w:rPr>
                <w:rFonts w:ascii="Arial" w:eastAsia="Arial Unicode MS" w:hAnsi="Arial" w:cs="Arial"/>
                <w:sz w:val="12"/>
                <w:szCs w:val="12"/>
              </w:rPr>
              <w:t xml:space="preserve">Этан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B2396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0F48F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0,36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2B4DE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0,05184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174DB" w14:textId="035C4B94" w:rsidR="003D1EDC" w:rsidRPr="00F21C1A" w:rsidRDefault="003D1EDC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0,05184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CB5A0" w14:textId="77777777" w:rsidR="003D1EDC" w:rsidRPr="0074369A" w:rsidRDefault="003D1ED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3D1EDC" w:rsidRPr="00AD6E55" w14:paraId="5BEF252B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D6792" w14:textId="77777777" w:rsidR="003D1EDC" w:rsidRPr="001D4DC0" w:rsidRDefault="003D1EDC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B32D7" w14:textId="77777777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A440A" w14:textId="77777777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0F69F" w14:textId="77777777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1F414" w14:textId="77777777" w:rsidR="003D1EDC" w:rsidRDefault="003D1EDC" w:rsidP="001D4DC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D4D3A" w14:textId="77777777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8791E" w14:textId="77777777" w:rsid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B65F1" w14:textId="77777777" w:rsid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2938F" w14:textId="77777777" w:rsidR="003D1EDC" w:rsidRP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3B9F3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199CA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58D43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903A2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D16FC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79B6C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26689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4699C" w14:textId="77777777" w:rsidR="003D1EDC" w:rsidRPr="003D1EDC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48FB0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94341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5F93D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79731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FFA36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EA110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0503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5CC8A" w14:textId="77777777" w:rsidR="003D1EDC" w:rsidRPr="00F21C1A" w:rsidRDefault="003D1EDC" w:rsidP="00F86E52">
            <w:pPr>
              <w:ind w:left="-113" w:right="-113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  <w:r>
              <w:rPr>
                <w:rFonts w:ascii="Arial" w:eastAsia="Arial Unicode MS" w:hAnsi="Arial" w:cs="Arial"/>
                <w:sz w:val="12"/>
                <w:szCs w:val="12"/>
              </w:rPr>
              <w:t xml:space="preserve">Бутадиен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488ED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5A7D1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3CDD8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0,0432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CDE43" w14:textId="06CC22CB" w:rsidR="003D1EDC" w:rsidRPr="00F21C1A" w:rsidRDefault="003D1EDC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0,0432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7A7D9" w14:textId="77777777" w:rsidR="003D1EDC" w:rsidRPr="0074369A" w:rsidRDefault="003D1ED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3D1EDC" w:rsidRPr="00AD6E55" w14:paraId="4AF2D8D5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1CDD9" w14:textId="77777777" w:rsidR="003D1EDC" w:rsidRPr="001D4DC0" w:rsidRDefault="003D1EDC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2AE8A" w14:textId="77777777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E9A29" w14:textId="77777777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CD474" w14:textId="77777777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F0ECB" w14:textId="77777777" w:rsidR="003D1EDC" w:rsidRDefault="003D1EDC" w:rsidP="001D4DC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74243" w14:textId="77777777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5C6E0" w14:textId="77777777" w:rsid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B649B" w14:textId="77777777" w:rsid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50FF" w14:textId="77777777" w:rsidR="003D1EDC" w:rsidRP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31370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D907E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D25B1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BAAC7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365F8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B8E1E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097D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0CC2A" w14:textId="77777777" w:rsidR="003D1EDC" w:rsidRPr="003D1EDC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5333B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B65AE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898CE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AF373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A49BC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B8BAA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0521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9AE7B" w14:textId="77777777" w:rsidR="003D1EDC" w:rsidRPr="00F21C1A" w:rsidRDefault="003D1EDC" w:rsidP="00F86E52">
            <w:pPr>
              <w:ind w:left="-113" w:right="-113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  <w:r>
              <w:rPr>
                <w:rFonts w:ascii="Arial" w:eastAsia="Arial Unicode MS" w:hAnsi="Arial" w:cs="Arial"/>
                <w:sz w:val="12"/>
                <w:szCs w:val="12"/>
              </w:rPr>
              <w:t xml:space="preserve">Пропилен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78796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0,0042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97CB3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0,84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1DEEE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0,12096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22CB3" w14:textId="605F77CC" w:rsidR="003D1EDC" w:rsidRPr="00F21C1A" w:rsidRDefault="003D1EDC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0,12096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99983" w14:textId="77777777" w:rsidR="003D1EDC" w:rsidRPr="0074369A" w:rsidRDefault="003D1ED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3D1EDC" w:rsidRPr="00AD6E55" w14:paraId="7D82FEB4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53D97" w14:textId="77777777" w:rsidR="003D1EDC" w:rsidRPr="001D4DC0" w:rsidRDefault="003D1EDC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8BE5E" w14:textId="77777777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C074C" w14:textId="77777777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0BEB4" w14:textId="77777777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10644" w14:textId="77777777" w:rsidR="003D1EDC" w:rsidRDefault="003D1EDC" w:rsidP="001D4DC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A1061" w14:textId="77777777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3437D" w14:textId="77777777" w:rsid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0E728" w14:textId="77777777" w:rsid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0ADB8" w14:textId="77777777" w:rsidR="003D1EDC" w:rsidRP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2A8E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E8B10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9B9DC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BE69F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B0FFE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15FE2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84E6C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55F98" w14:textId="77777777" w:rsidR="003D1EDC" w:rsidRPr="003D1EDC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14CAB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71F19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10043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3DFAE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91225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9D9B3" w14:textId="77777777" w:rsidR="003D1EDC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0526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19413" w14:textId="77777777" w:rsidR="003D1EDC" w:rsidRDefault="003D1EDC" w:rsidP="00F86E52">
            <w:pPr>
              <w:ind w:left="-113" w:right="-113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  <w:r>
              <w:rPr>
                <w:rFonts w:ascii="Arial" w:eastAsia="Arial Unicode MS" w:hAnsi="Arial" w:cs="Arial"/>
                <w:sz w:val="12"/>
                <w:szCs w:val="12"/>
              </w:rPr>
              <w:t xml:space="preserve">Этилен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A740C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0,00905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2AD59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1,81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129FE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0,26064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4CD03" w14:textId="4983B3D6" w:rsidR="003D1EDC" w:rsidRPr="00F21C1A" w:rsidRDefault="003D1EDC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0,26064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9E0D5" w14:textId="77777777" w:rsidR="003D1EDC" w:rsidRPr="0074369A" w:rsidRDefault="003D1ED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3D1EDC" w:rsidRPr="00AD6E55" w14:paraId="1B4F8DE1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2297E" w14:textId="77777777" w:rsidR="003D1EDC" w:rsidRPr="001D4DC0" w:rsidRDefault="003D1EDC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E820B" w14:textId="77777777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FAD78" w14:textId="77777777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ECDC2" w14:textId="77777777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83404" w14:textId="77777777" w:rsidR="003D1EDC" w:rsidRDefault="003D1EDC" w:rsidP="001D4DC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03B31" w14:textId="77777777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BA6A" w14:textId="77777777" w:rsid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B58C3" w14:textId="77777777" w:rsid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90C2D" w14:textId="77777777" w:rsidR="003D1EDC" w:rsidRP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5044D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2AB4E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2A50E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2DC22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3DA38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7653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34223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D3FD0" w14:textId="77777777" w:rsidR="003D1EDC" w:rsidRPr="003D1EDC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5D539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1AA33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B2CBD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09B5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11D54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ED851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0602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D42C4" w14:textId="77777777" w:rsidR="003D1EDC" w:rsidRPr="00F21C1A" w:rsidRDefault="003D1EDC" w:rsidP="00F86E52">
            <w:pPr>
              <w:ind w:left="-113" w:right="-113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  <w:r>
              <w:rPr>
                <w:rFonts w:ascii="Arial" w:eastAsia="Arial Unicode MS" w:hAnsi="Arial" w:cs="Arial"/>
                <w:sz w:val="12"/>
                <w:szCs w:val="12"/>
              </w:rPr>
              <w:t xml:space="preserve">Бензол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71A8A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208F4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0,38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E7D57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0,05472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B4075" w14:textId="5C96F3B4" w:rsidR="003D1EDC" w:rsidRPr="00F21C1A" w:rsidRDefault="003D1EDC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0,05472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497C7" w14:textId="77777777" w:rsidR="003D1EDC" w:rsidRPr="0074369A" w:rsidRDefault="003D1ED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3D1EDC" w:rsidRPr="00AD6E55" w14:paraId="6D153154" w14:textId="77777777" w:rsidTr="005A0039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A0341" w14:textId="77777777" w:rsidR="003D1EDC" w:rsidRPr="00803082" w:rsidRDefault="003D1EDC" w:rsidP="004C357F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Установка производства этилена ЭП-600</w:t>
            </w:r>
          </w:p>
          <w:p w14:paraId="5602A975" w14:textId="77777777" w:rsidR="003D1EDC" w:rsidRPr="001D4DC0" w:rsidRDefault="003D1EDC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BDA9A" w14:textId="785F8AB7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 xml:space="preserve">Компрессор крекинг газа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SG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С1001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E0B68" w14:textId="04597CB4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Вентвытяжка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из помещения компре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с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сорной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856DE" w14:textId="77777777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9646F" w14:textId="77777777" w:rsidR="003D1EDC" w:rsidRDefault="003D1EDC" w:rsidP="00E956A1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8000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EAB5F" w14:textId="77777777" w:rsidR="003D1EDC" w:rsidRDefault="003D1EDC" w:rsidP="00E956A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вентвытяжка</w:t>
            </w:r>
            <w:proofErr w:type="spellEnd"/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14C6F" w14:textId="0E89A0C1" w:rsid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DFE8A" w14:textId="77777777" w:rsid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5023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AC129" w14:textId="77777777" w:rsidR="003D1EDC" w:rsidRP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D1EDC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1113E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3D1EDC">
              <w:rPr>
                <w:rFonts w:ascii="Arial" w:hAnsi="Arial" w:cs="Arial"/>
                <w:snapToGrid w:val="0"/>
                <w:sz w:val="12"/>
                <w:szCs w:val="12"/>
              </w:rPr>
              <w:t>27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F5F14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3D1EDC">
              <w:rPr>
                <w:rFonts w:ascii="Arial" w:hAnsi="Arial" w:cs="Arial"/>
                <w:snapToGrid w:val="0"/>
                <w:sz w:val="12"/>
                <w:szCs w:val="12"/>
              </w:rPr>
              <w:t>0,8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F36CA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3D1EDC">
              <w:rPr>
                <w:rFonts w:ascii="Arial" w:hAnsi="Arial" w:cs="Arial"/>
                <w:snapToGrid w:val="0"/>
                <w:sz w:val="12"/>
                <w:szCs w:val="1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5C9E2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3D1EDC">
              <w:rPr>
                <w:rFonts w:ascii="Arial" w:hAnsi="Arial" w:cs="Arial"/>
                <w:snapToGrid w:val="0"/>
                <w:sz w:val="12"/>
                <w:szCs w:val="12"/>
              </w:rPr>
              <w:t>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ECF86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3D1EDC">
              <w:rPr>
                <w:rFonts w:ascii="Arial" w:hAnsi="Arial" w:cs="Arial"/>
                <w:snapToGrid w:val="0"/>
                <w:sz w:val="12"/>
                <w:szCs w:val="12"/>
              </w:rPr>
              <w:t>39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C1B27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 w:rsidRPr="003D1EDC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10185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A67FA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 w:rsidRPr="003D1EDC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8693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3E697" w14:textId="32904E36" w:rsidR="003D1EDC" w:rsidRPr="003D1EDC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D1EDC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229F6" w14:textId="65152D74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ACFD" w14:textId="787DB20C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95209" w14:textId="092480AE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CDADF" w14:textId="58695286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547F3" w14:textId="5B8FCB2D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5EBD3" w14:textId="77777777" w:rsidR="003D1EDC" w:rsidRPr="001D4DC0" w:rsidRDefault="003D1EDC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0402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4E07B" w14:textId="77777777" w:rsidR="003D1EDC" w:rsidRPr="00F21C1A" w:rsidRDefault="003D1EDC" w:rsidP="00F86E52">
            <w:pPr>
              <w:ind w:left="-113" w:right="-113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  <w:r>
              <w:rPr>
                <w:rFonts w:ascii="Arial" w:eastAsia="Arial Unicode MS" w:hAnsi="Arial" w:cs="Arial"/>
                <w:sz w:val="12"/>
                <w:szCs w:val="12"/>
              </w:rPr>
              <w:t>Бутан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4BEEE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D67D6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0,22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53923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0,03168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DCDA0" w14:textId="26102DDD" w:rsidR="003D1EDC" w:rsidRPr="00F21C1A" w:rsidRDefault="003D1EDC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0,03168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67222" w14:textId="77777777" w:rsidR="003D1EDC" w:rsidRPr="0074369A" w:rsidRDefault="003D1ED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3D1EDC" w:rsidRPr="00AD6E55" w14:paraId="77A5F325" w14:textId="77777777" w:rsidTr="004D6E0A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25F72" w14:textId="77777777" w:rsidR="003D1EDC" w:rsidRPr="001D4DC0" w:rsidRDefault="003D1EDC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4830A" w14:textId="77777777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3DC52" w14:textId="77777777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7E66C" w14:textId="77777777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F6C4A" w14:textId="77777777" w:rsidR="003D1EDC" w:rsidRDefault="003D1EDC" w:rsidP="001D4DC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A2F6C" w14:textId="77777777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0239" w14:textId="77777777" w:rsid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42332" w14:textId="77777777" w:rsid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6EA84" w14:textId="77777777" w:rsidR="003D1EDC" w:rsidRP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F8A04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EA0E7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FBBE0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740E3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12D5D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62E03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01225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4BC07" w14:textId="77777777" w:rsidR="003D1EDC" w:rsidRPr="003D1EDC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E4749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1A757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D9D0E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F0405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9F6CD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DFF25" w14:textId="77777777" w:rsidR="003D1EDC" w:rsidRPr="001D4DC0" w:rsidRDefault="003D1EDC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0416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22521" w14:textId="77777777" w:rsidR="003D1EDC" w:rsidRPr="00F21C1A" w:rsidRDefault="003D1EDC" w:rsidP="00F86E52">
            <w:pPr>
              <w:ind w:left="-113" w:right="-113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  <w:r>
              <w:rPr>
                <w:rFonts w:ascii="Arial" w:eastAsia="Arial Unicode MS" w:hAnsi="Arial" w:cs="Arial"/>
                <w:sz w:val="12"/>
                <w:szCs w:val="12"/>
              </w:rPr>
              <w:t>Смесь предельных углеводородов С6-С10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73209" w14:textId="77777777" w:rsidR="003D1EDC" w:rsidRPr="001675BF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0,00185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77550" w14:textId="77777777" w:rsidR="003D1EDC" w:rsidRPr="001675BF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0,37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C4339" w14:textId="77777777" w:rsidR="003D1EDC" w:rsidRPr="001675BF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0,05328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BAE49" w14:textId="55BC3939" w:rsidR="003D1EDC" w:rsidRPr="00F21C1A" w:rsidRDefault="003D1EDC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0,05328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9F26B" w14:textId="77777777" w:rsidR="003D1EDC" w:rsidRPr="0074369A" w:rsidRDefault="003D1ED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3D1EDC" w:rsidRPr="00AD6E55" w14:paraId="2FD2906D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DD172" w14:textId="77777777" w:rsidR="003D1EDC" w:rsidRPr="001D4DC0" w:rsidRDefault="003D1EDC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8D7C1" w14:textId="77777777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A030C" w14:textId="77777777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3A79F" w14:textId="77777777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24472" w14:textId="77777777" w:rsidR="003D1EDC" w:rsidRDefault="003D1EDC" w:rsidP="001D4DC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8A067" w14:textId="77777777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E8B34" w14:textId="77777777" w:rsid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0011" w14:textId="77777777" w:rsid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24C2B" w14:textId="77777777" w:rsidR="003D1EDC" w:rsidRP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0C5BF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EE5BC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043BA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2F5A8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72BFB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F496C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09D36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BE673" w14:textId="77777777" w:rsidR="003D1EDC" w:rsidRPr="003D1EDC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4AEB5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F22EF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BE1BF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03BB3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EF74E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2246E" w14:textId="77777777" w:rsidR="003D1EDC" w:rsidRPr="001D4DC0" w:rsidRDefault="003D1EDC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0417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C7988" w14:textId="77777777" w:rsidR="003D1EDC" w:rsidRPr="00F21C1A" w:rsidRDefault="003D1EDC" w:rsidP="00F86E52">
            <w:pPr>
              <w:ind w:left="-113" w:right="-113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  <w:r>
              <w:rPr>
                <w:rFonts w:ascii="Arial" w:eastAsia="Arial Unicode MS" w:hAnsi="Arial" w:cs="Arial"/>
                <w:sz w:val="12"/>
                <w:szCs w:val="12"/>
              </w:rPr>
              <w:t xml:space="preserve">Этан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F540F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8B4BF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0,36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AA913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0,05184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525C0" w14:textId="30EC138E" w:rsidR="003D1EDC" w:rsidRPr="00F21C1A" w:rsidRDefault="003D1EDC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0,05184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62DA9" w14:textId="77777777" w:rsidR="003D1EDC" w:rsidRPr="0074369A" w:rsidRDefault="003D1ED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3D1EDC" w:rsidRPr="00AD6E55" w14:paraId="5744C838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B6BE2" w14:textId="77777777" w:rsidR="003D1EDC" w:rsidRPr="001D4DC0" w:rsidRDefault="003D1EDC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67F1D" w14:textId="77777777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75658" w14:textId="77777777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873DD" w14:textId="77777777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1D5E7" w14:textId="77777777" w:rsidR="003D1EDC" w:rsidRDefault="003D1EDC" w:rsidP="001D4DC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7D8FB" w14:textId="77777777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BFBC3" w14:textId="77777777" w:rsid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634DF" w14:textId="77777777" w:rsid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6F7FF" w14:textId="77777777" w:rsidR="003D1EDC" w:rsidRP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4D931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CE153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13A7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7F12A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BD011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A0719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F2BB7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CD8F5" w14:textId="77777777" w:rsidR="003D1EDC" w:rsidRPr="003D1EDC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C01CD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DE44C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C14BF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4B4C2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75A5B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233C5" w14:textId="77777777" w:rsidR="003D1EDC" w:rsidRPr="001D4DC0" w:rsidRDefault="003D1EDC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0503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8D6D3" w14:textId="77777777" w:rsidR="003D1EDC" w:rsidRPr="00F21C1A" w:rsidRDefault="003D1EDC" w:rsidP="00F86E52">
            <w:pPr>
              <w:ind w:left="-113" w:right="-113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  <w:r>
              <w:rPr>
                <w:rFonts w:ascii="Arial" w:eastAsia="Arial Unicode MS" w:hAnsi="Arial" w:cs="Arial"/>
                <w:sz w:val="12"/>
                <w:szCs w:val="12"/>
              </w:rPr>
              <w:t xml:space="preserve">Бутадиен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6105A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E3346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1D174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0,0432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D44DA" w14:textId="6BB6EBE0" w:rsidR="003D1EDC" w:rsidRPr="00F21C1A" w:rsidRDefault="003D1EDC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0,0432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746D2" w14:textId="77777777" w:rsidR="003D1EDC" w:rsidRPr="0074369A" w:rsidRDefault="003D1ED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3D1EDC" w:rsidRPr="00AD6E55" w14:paraId="028DB24F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1F5B2" w14:textId="77777777" w:rsidR="003D1EDC" w:rsidRPr="001D4DC0" w:rsidRDefault="003D1EDC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B6FFA" w14:textId="77777777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39A26" w14:textId="77777777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D4C7F" w14:textId="77777777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C4974" w14:textId="77777777" w:rsidR="003D1EDC" w:rsidRDefault="003D1EDC" w:rsidP="001D4DC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AAC27" w14:textId="77777777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B1E4F" w14:textId="77777777" w:rsid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69F7D" w14:textId="77777777" w:rsid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17E64" w14:textId="77777777" w:rsidR="003D1EDC" w:rsidRP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A7F18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AA17A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16C0E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B51C5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CAFA2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AB51D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2FC84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E2BC4" w14:textId="77777777" w:rsidR="003D1EDC" w:rsidRPr="003D1EDC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1F9E9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D3549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222F5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4115B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AAFBD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4E423" w14:textId="77777777" w:rsidR="003D1EDC" w:rsidRPr="001D4DC0" w:rsidRDefault="003D1EDC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0521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103EF" w14:textId="77777777" w:rsidR="003D1EDC" w:rsidRPr="00F21C1A" w:rsidRDefault="003D1EDC" w:rsidP="00F86E52">
            <w:pPr>
              <w:ind w:left="-113" w:right="-113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  <w:r>
              <w:rPr>
                <w:rFonts w:ascii="Arial" w:eastAsia="Arial Unicode MS" w:hAnsi="Arial" w:cs="Arial"/>
                <w:sz w:val="12"/>
                <w:szCs w:val="12"/>
              </w:rPr>
              <w:t xml:space="preserve">Пропилен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0ACE8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0,0042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62C40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0,84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C89A4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0,12096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90BC1" w14:textId="6383E08A" w:rsidR="003D1EDC" w:rsidRPr="00F21C1A" w:rsidRDefault="003D1EDC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0,12096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4C747" w14:textId="77777777" w:rsidR="003D1EDC" w:rsidRPr="0074369A" w:rsidRDefault="003D1ED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3D1EDC" w:rsidRPr="00AD6E55" w14:paraId="59F2C5D4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E2711" w14:textId="77777777" w:rsidR="003D1EDC" w:rsidRPr="001D4DC0" w:rsidRDefault="003D1EDC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D6AA8" w14:textId="77777777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17158" w14:textId="77777777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60D4C" w14:textId="77777777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8D0C2" w14:textId="77777777" w:rsidR="003D1EDC" w:rsidRDefault="003D1EDC" w:rsidP="001D4DC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D8C81" w14:textId="77777777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3E52B" w14:textId="77777777" w:rsid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B4DDA" w14:textId="77777777" w:rsid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69CFB" w14:textId="77777777" w:rsidR="003D1EDC" w:rsidRP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11B88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9FBC9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D1D86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24670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52FB2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3A6FE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A2441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DC47A" w14:textId="77777777" w:rsidR="003D1EDC" w:rsidRPr="003D1EDC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7679F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EF670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0D897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1F1A4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02A25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DBA2A" w14:textId="77777777" w:rsidR="003D1EDC" w:rsidRDefault="003D1EDC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0526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BA64F" w14:textId="77777777" w:rsidR="003D1EDC" w:rsidRDefault="003D1EDC" w:rsidP="00F86E52">
            <w:pPr>
              <w:ind w:left="-113" w:right="-113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  <w:r>
              <w:rPr>
                <w:rFonts w:ascii="Arial" w:eastAsia="Arial Unicode MS" w:hAnsi="Arial" w:cs="Arial"/>
                <w:sz w:val="12"/>
                <w:szCs w:val="12"/>
              </w:rPr>
              <w:t xml:space="preserve">Этилен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828BA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0,00905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F1D25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1,81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DE969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0,26064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03A3D" w14:textId="554A0B30" w:rsidR="003D1EDC" w:rsidRPr="00F21C1A" w:rsidRDefault="003D1EDC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0,26064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6E882" w14:textId="77777777" w:rsidR="003D1EDC" w:rsidRPr="0074369A" w:rsidRDefault="003D1ED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3D1EDC" w:rsidRPr="00AD6E55" w14:paraId="6DA7C90D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C2EF4" w14:textId="77777777" w:rsidR="003D1EDC" w:rsidRPr="001D4DC0" w:rsidRDefault="003D1EDC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237C8" w14:textId="77777777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2D824" w14:textId="77777777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A8086" w14:textId="77777777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144EF" w14:textId="77777777" w:rsidR="003D1EDC" w:rsidRDefault="003D1EDC" w:rsidP="001D4DC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E5DC4" w14:textId="77777777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FE72" w14:textId="77777777" w:rsid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137E0" w14:textId="77777777" w:rsid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96BC2" w14:textId="77777777" w:rsidR="003D1EDC" w:rsidRP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7D415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004F7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B61AE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F240F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710BD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A12D4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125B6" w14:textId="77777777" w:rsidR="003D1EDC" w:rsidRPr="003D1EDC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70AA" w14:textId="77777777" w:rsidR="003D1EDC" w:rsidRPr="003D1EDC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EF06B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9F75D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370FF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A1AF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16F26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1BD9A" w14:textId="77777777" w:rsidR="003D1EDC" w:rsidRPr="001D4DC0" w:rsidRDefault="003D1EDC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0602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38AA5" w14:textId="77777777" w:rsidR="003D1EDC" w:rsidRPr="00F21C1A" w:rsidRDefault="003D1EDC" w:rsidP="00F86E52">
            <w:pPr>
              <w:ind w:left="-113" w:right="-113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  <w:r>
              <w:rPr>
                <w:rFonts w:ascii="Arial" w:eastAsia="Arial Unicode MS" w:hAnsi="Arial" w:cs="Arial"/>
                <w:sz w:val="12"/>
                <w:szCs w:val="12"/>
              </w:rPr>
              <w:t xml:space="preserve">Бензол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AC3A4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05368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0,38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C74C1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0,05472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7DDE4" w14:textId="149C1059" w:rsidR="003D1EDC" w:rsidRPr="00F21C1A" w:rsidRDefault="003D1EDC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0,05472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83C23" w14:textId="77777777" w:rsidR="003D1EDC" w:rsidRPr="0074369A" w:rsidRDefault="003D1ED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3D1EDC" w:rsidRPr="00AD6E55" w14:paraId="100B6AE6" w14:textId="77777777" w:rsidTr="009A722B">
        <w:trPr>
          <w:trHeight w:val="2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78EF5" w14:textId="77777777" w:rsidR="003D1EDC" w:rsidRPr="00803082" w:rsidRDefault="003D1EDC" w:rsidP="004C357F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Установка производства этилена ЭП-600</w:t>
            </w:r>
          </w:p>
          <w:p w14:paraId="58D8FCB8" w14:textId="77777777" w:rsidR="003D1EDC" w:rsidRPr="001D4DC0" w:rsidRDefault="003D1EDC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40892" w14:textId="39C1AED7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Компрессор крекинг газа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SG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С1001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987D3" w14:textId="565D452C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Вентвытяжка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из помещения компре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с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сорной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CB219" w14:textId="77777777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93A14" w14:textId="77777777" w:rsidR="003D1EDC" w:rsidRDefault="003D1EDC" w:rsidP="00E956A1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8000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F8AB" w14:textId="77777777" w:rsidR="003D1EDC" w:rsidRDefault="003D1EDC" w:rsidP="00E956A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вентвытяжка</w:t>
            </w:r>
            <w:proofErr w:type="spellEnd"/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18512" w14:textId="77777777" w:rsidR="003D1EDC" w:rsidRDefault="003D1EDC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AF248" w14:textId="77777777" w:rsidR="003D1EDC" w:rsidRPr="005A0039" w:rsidRDefault="003D1EDC" w:rsidP="0055214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A0039">
              <w:rPr>
                <w:rFonts w:ascii="Arial" w:hAnsi="Arial" w:cs="Arial"/>
                <w:color w:val="000000"/>
                <w:sz w:val="12"/>
                <w:szCs w:val="12"/>
              </w:rPr>
              <w:t>5024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D9FD4" w14:textId="77777777" w:rsidR="003D1EDC" w:rsidRPr="005A0039" w:rsidRDefault="003D1EDC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A0039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96288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</w:rPr>
              <w:t>27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5BF11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</w:rPr>
              <w:t>0,63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FC9D6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</w:rPr>
              <w:t>10,5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F0EB4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</w:rPr>
              <w:t>3,36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3E1D0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</w:rPr>
              <w:t>39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ABAE8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10185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14805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8676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4DDD5" w14:textId="47C887D6" w:rsidR="003D1EDC" w:rsidRPr="005A0039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A0039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EEB13" w14:textId="731003C4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28AB" w14:textId="486D6D0A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E1020" w14:textId="28FCF59F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D5398" w14:textId="0B679833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CE25B" w14:textId="2046A24A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4ABE1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0410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2A318" w14:textId="77777777" w:rsidR="003D1EDC" w:rsidRPr="00F21C1A" w:rsidRDefault="003D1EDC" w:rsidP="00F86E52">
            <w:pPr>
              <w:ind w:left="-113" w:right="-113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  <w:r>
              <w:rPr>
                <w:rFonts w:ascii="Arial" w:eastAsia="Arial Unicode MS" w:hAnsi="Arial" w:cs="Arial"/>
                <w:sz w:val="12"/>
                <w:szCs w:val="12"/>
              </w:rPr>
              <w:t xml:space="preserve">Метан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786B7" w14:textId="77777777" w:rsidR="003D1EDC" w:rsidRPr="001675BF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0,0048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800C3" w14:textId="77777777" w:rsidR="003D1EDC" w:rsidRPr="001675BF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1,429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1E9FE" w14:textId="77777777" w:rsidR="003D1EDC" w:rsidRPr="001675BF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0,13824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A951C" w14:textId="422BECFD" w:rsidR="003D1EDC" w:rsidRPr="00F21C1A" w:rsidRDefault="003D1EDC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0,13824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712DC" w14:textId="77777777" w:rsidR="003D1EDC" w:rsidRPr="0074369A" w:rsidRDefault="003D1ED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3D1EDC" w:rsidRPr="00AD6E55" w14:paraId="19570E90" w14:textId="77777777" w:rsidTr="009A722B">
        <w:trPr>
          <w:trHeight w:val="199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41157" w14:textId="77777777" w:rsidR="003D1EDC" w:rsidRPr="00803082" w:rsidRDefault="003D1EDC" w:rsidP="004C357F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Установка производства этилена ЭП-600</w:t>
            </w:r>
          </w:p>
          <w:p w14:paraId="2110BF64" w14:textId="77777777" w:rsidR="003D1EDC" w:rsidRPr="001D4DC0" w:rsidRDefault="003D1EDC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B1DE5" w14:textId="34447C61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Компрессор крекинг газа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SG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С1001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6A75E" w14:textId="4264530E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Вентвытяжка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из помещения компре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с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сорной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F9E70" w14:textId="77777777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DE7A3" w14:textId="77777777" w:rsidR="003D1EDC" w:rsidRDefault="003D1EDC" w:rsidP="00E956A1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8000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C0D7E" w14:textId="77777777" w:rsidR="003D1EDC" w:rsidRDefault="003D1EDC" w:rsidP="00E956A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вентвытяжка</w:t>
            </w:r>
            <w:proofErr w:type="spellEnd"/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E53DF" w14:textId="1382732F" w:rsidR="003D1EDC" w:rsidRDefault="003D1EDC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45539" w14:textId="77777777" w:rsidR="003D1EDC" w:rsidRPr="005A0039" w:rsidRDefault="003D1EDC" w:rsidP="0055214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A0039">
              <w:rPr>
                <w:rFonts w:ascii="Arial" w:hAnsi="Arial" w:cs="Arial"/>
                <w:color w:val="000000"/>
                <w:sz w:val="12"/>
                <w:szCs w:val="12"/>
              </w:rPr>
              <w:t>5025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642ED" w14:textId="77777777" w:rsidR="003D1EDC" w:rsidRPr="005A0039" w:rsidRDefault="003D1EDC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A0039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25910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</w:rPr>
              <w:t>27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F81EC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</w:rPr>
              <w:t>0,63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7FCAD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</w:rPr>
              <w:t>10,5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52654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</w:rPr>
              <w:t>3,36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C482B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</w:rPr>
              <w:t>39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989CA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10185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7E101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8684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F95F0" w14:textId="50CCA87B" w:rsidR="003D1EDC" w:rsidRPr="005A0039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A0039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80954" w14:textId="566847FB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ABFFF" w14:textId="799E451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46371" w14:textId="47CD8C8D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7BCAC" w14:textId="3395C72E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DC510" w14:textId="1406EDE8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DC197" w14:textId="77777777" w:rsidR="003D1EDC" w:rsidRPr="001D4DC0" w:rsidRDefault="003D1EDC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0410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8A255" w14:textId="77777777" w:rsidR="003D1EDC" w:rsidRPr="00F21C1A" w:rsidRDefault="003D1EDC" w:rsidP="00F86E52">
            <w:pPr>
              <w:ind w:left="-113" w:right="-113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  <w:r>
              <w:rPr>
                <w:rFonts w:ascii="Arial" w:eastAsia="Arial Unicode MS" w:hAnsi="Arial" w:cs="Arial"/>
                <w:sz w:val="12"/>
                <w:szCs w:val="12"/>
              </w:rPr>
              <w:t xml:space="preserve">Метан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886F8" w14:textId="77777777" w:rsidR="003D1EDC" w:rsidRPr="001675BF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0,0048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ECE1B" w14:textId="77777777" w:rsidR="003D1EDC" w:rsidRPr="001675BF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1,429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5BEDF" w14:textId="77777777" w:rsidR="003D1EDC" w:rsidRPr="001675BF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0,13824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83B6B" w14:textId="2A2F8AC4" w:rsidR="003D1EDC" w:rsidRPr="00F21C1A" w:rsidRDefault="003D1EDC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0,13824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C3983" w14:textId="77777777" w:rsidR="003D1EDC" w:rsidRPr="0074369A" w:rsidRDefault="003D1ED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3D1EDC" w:rsidRPr="00AD6E55" w14:paraId="70ED3E84" w14:textId="77777777" w:rsidTr="005A0039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37619" w14:textId="77777777" w:rsidR="003D1EDC" w:rsidRPr="00803082" w:rsidRDefault="003D1EDC" w:rsidP="004C357F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Установка производства этилена ЭП-600</w:t>
            </w:r>
          </w:p>
          <w:p w14:paraId="3BD67817" w14:textId="77777777" w:rsidR="003D1EDC" w:rsidRPr="001D4DC0" w:rsidRDefault="003D1EDC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9D2AA" w14:textId="641BBB82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Компрессор крекинг газа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SG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С1001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38219" w14:textId="16F5676F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Вентвытяжка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из помещения компре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с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сорной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2D7B7" w14:textId="77777777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A7121" w14:textId="77777777" w:rsidR="003D1EDC" w:rsidRDefault="003D1EDC" w:rsidP="00E956A1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8000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2DD2B" w14:textId="77777777" w:rsidR="003D1EDC" w:rsidRDefault="003D1EDC" w:rsidP="00E956A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вентвытяжка</w:t>
            </w:r>
            <w:proofErr w:type="spellEnd"/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C730" w14:textId="1DB713E1" w:rsidR="003D1EDC" w:rsidRDefault="003D1EDC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54CFD" w14:textId="77777777" w:rsidR="003D1EDC" w:rsidRPr="005A0039" w:rsidRDefault="003D1EDC" w:rsidP="0055214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A0039">
              <w:rPr>
                <w:rFonts w:ascii="Arial" w:hAnsi="Arial" w:cs="Arial"/>
                <w:color w:val="000000"/>
                <w:sz w:val="12"/>
                <w:szCs w:val="12"/>
              </w:rPr>
              <w:t>5026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74380" w14:textId="77777777" w:rsidR="003D1EDC" w:rsidRPr="005A0039" w:rsidRDefault="003D1EDC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A0039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56B2E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</w:rPr>
              <w:t>10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D89D8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</w:rPr>
              <w:t>0,8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DFDE9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</w:rPr>
              <w:t>9,5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29056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</w:rPr>
              <w:t>4,73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81207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</w:rPr>
              <w:t>29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867C4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10167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A026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8654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99264" w14:textId="68E1879D" w:rsidR="003D1EDC" w:rsidRPr="005A0039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A0039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1F633" w14:textId="2F1C83ED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EBD58" w14:textId="73FDF888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C95E" w14:textId="713466A6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3D0F2" w14:textId="0252E811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3BDCA" w14:textId="419D8E18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4BB1B" w14:textId="77777777" w:rsidR="003D1EDC" w:rsidRPr="001D4DC0" w:rsidRDefault="003D1EDC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0416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AFB03" w14:textId="77777777" w:rsidR="003D1EDC" w:rsidRPr="00F21C1A" w:rsidRDefault="003D1EDC" w:rsidP="00F86E52">
            <w:pPr>
              <w:ind w:left="-113" w:right="-113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  <w:r>
              <w:rPr>
                <w:rFonts w:ascii="Arial" w:eastAsia="Arial Unicode MS" w:hAnsi="Arial" w:cs="Arial"/>
                <w:sz w:val="12"/>
                <w:szCs w:val="12"/>
              </w:rPr>
              <w:t>Смесь предельных углеводородов С6-С10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C73D6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0,0004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4B91A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0,085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DE48D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0,01152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5C159" w14:textId="7CEB4768" w:rsidR="003D1EDC" w:rsidRPr="00F21C1A" w:rsidRDefault="003D1EDC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0,01152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76227" w14:textId="77777777" w:rsidR="003D1EDC" w:rsidRPr="0074369A" w:rsidRDefault="003D1ED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3D1EDC" w:rsidRPr="00AD6E55" w14:paraId="3A3A86AF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451AD" w14:textId="77777777" w:rsidR="003D1EDC" w:rsidRPr="001D4DC0" w:rsidRDefault="003D1EDC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E4046" w14:textId="77777777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4A2E2" w14:textId="77777777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98FB2" w14:textId="77777777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A6019" w14:textId="77777777" w:rsidR="003D1EDC" w:rsidRDefault="003D1EDC" w:rsidP="001D4DC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5A761" w14:textId="77777777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2F74C" w14:textId="77777777" w:rsid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60E41" w14:textId="77777777" w:rsidR="003D1EDC" w:rsidRPr="005A0039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D9FF7" w14:textId="77777777" w:rsidR="003D1EDC" w:rsidRPr="005A0039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EA418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9ECA3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7DA5E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127FC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7AE3C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41CC6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09DC4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126C5" w14:textId="77777777" w:rsidR="003D1EDC" w:rsidRPr="005A0039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20BF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9F650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B1401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B6C5D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0B51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412F9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0616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88730" w14:textId="77777777" w:rsidR="003D1EDC" w:rsidRPr="00F21C1A" w:rsidRDefault="003D1EDC" w:rsidP="00F86E52">
            <w:pPr>
              <w:ind w:left="-113" w:right="-113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  <w:r>
              <w:rPr>
                <w:rFonts w:ascii="Arial" w:eastAsia="Arial Unicode MS" w:hAnsi="Arial" w:cs="Arial"/>
                <w:sz w:val="12"/>
                <w:szCs w:val="12"/>
              </w:rPr>
              <w:t xml:space="preserve">Ксилол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72722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0,0029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5365E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0,613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38705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0,08352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FA09C" w14:textId="68559B02" w:rsidR="003D1EDC" w:rsidRPr="00F21C1A" w:rsidRDefault="003D1EDC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0,08352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159B0" w14:textId="77777777" w:rsidR="003D1EDC" w:rsidRPr="0074369A" w:rsidRDefault="003D1ED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3D1EDC" w:rsidRPr="00AD6E55" w14:paraId="26187450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DC7EE" w14:textId="77777777" w:rsidR="003D1EDC" w:rsidRPr="001D4DC0" w:rsidRDefault="003D1EDC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BE5EE" w14:textId="77777777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0A7A9" w14:textId="77777777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CF42E" w14:textId="77777777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0773B" w14:textId="77777777" w:rsidR="003D1EDC" w:rsidRDefault="003D1EDC" w:rsidP="001D4DC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AE933" w14:textId="77777777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13067" w14:textId="77777777" w:rsid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AC852" w14:textId="77777777" w:rsidR="003D1EDC" w:rsidRPr="005A0039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3B0A7" w14:textId="77777777" w:rsidR="003D1EDC" w:rsidRPr="005A0039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CDFB8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F62A6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834BF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C774C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99EBC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8383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12409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0593D" w14:textId="77777777" w:rsidR="003D1EDC" w:rsidRPr="005A0039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C6F8C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02767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45037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637DB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99948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A5F5C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0621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91E2B" w14:textId="77777777" w:rsidR="003D1EDC" w:rsidRPr="00F21C1A" w:rsidRDefault="003D1EDC" w:rsidP="00F86E52">
            <w:pPr>
              <w:ind w:left="-113" w:right="-113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  <w:r>
              <w:rPr>
                <w:rFonts w:ascii="Arial" w:eastAsia="Arial Unicode MS" w:hAnsi="Arial" w:cs="Arial"/>
                <w:sz w:val="12"/>
                <w:szCs w:val="12"/>
              </w:rPr>
              <w:t xml:space="preserve">Толуол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737FA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B6249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0,275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67D16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0,03744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9846B" w14:textId="3728878D" w:rsidR="003D1EDC" w:rsidRPr="00F21C1A" w:rsidRDefault="003D1EDC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0,03744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9C507" w14:textId="77777777" w:rsidR="003D1EDC" w:rsidRPr="0074369A" w:rsidRDefault="003D1ED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3D1EDC" w:rsidRPr="00AD6E55" w14:paraId="5E540968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2E194" w14:textId="77777777" w:rsidR="003D1EDC" w:rsidRPr="001D4DC0" w:rsidRDefault="003D1EDC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4AD4E" w14:textId="77777777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94834" w14:textId="77777777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3B593" w14:textId="77777777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9BB92" w14:textId="77777777" w:rsidR="003D1EDC" w:rsidRDefault="003D1EDC" w:rsidP="001D4DC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8A7C" w14:textId="77777777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68499" w14:textId="77777777" w:rsid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9BB5A" w14:textId="77777777" w:rsidR="003D1EDC" w:rsidRPr="005A0039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5100A" w14:textId="77777777" w:rsidR="003D1EDC" w:rsidRPr="005A0039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506C8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202DF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51DB9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20DA9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2E2DE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6034B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900E7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481A6" w14:textId="77777777" w:rsidR="003D1EDC" w:rsidRPr="005A0039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E8E14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D67C4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27D27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82ECA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7E242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FE6E0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0627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9049B" w14:textId="77777777" w:rsidR="003D1EDC" w:rsidRPr="00F21C1A" w:rsidRDefault="003D1EDC" w:rsidP="00F86E52">
            <w:pPr>
              <w:ind w:left="-113" w:right="-113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  <w:r>
              <w:rPr>
                <w:rFonts w:ascii="Arial" w:eastAsia="Arial Unicode MS" w:hAnsi="Arial" w:cs="Arial"/>
                <w:sz w:val="12"/>
                <w:szCs w:val="12"/>
              </w:rPr>
              <w:t xml:space="preserve">Этилбензол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27111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89350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0,634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81A89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0,0864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ED5A2" w14:textId="28E4EE50" w:rsidR="003D1EDC" w:rsidRPr="00F21C1A" w:rsidRDefault="003D1EDC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0,0864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675DA" w14:textId="77777777" w:rsidR="003D1EDC" w:rsidRPr="0074369A" w:rsidRDefault="003D1ED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3D1EDC" w:rsidRPr="00AD6E55" w14:paraId="2F5DD746" w14:textId="77777777" w:rsidTr="005A0039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69B68" w14:textId="77777777" w:rsidR="003D1EDC" w:rsidRPr="00803082" w:rsidRDefault="003D1EDC" w:rsidP="0058397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Установка производства этилена ЭП-600</w:t>
            </w:r>
          </w:p>
          <w:p w14:paraId="58F9B31F" w14:textId="77777777" w:rsidR="003D1EDC" w:rsidRPr="001D4DC0" w:rsidRDefault="003D1EDC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98C04" w14:textId="77777777" w:rsidR="003D1EDC" w:rsidRPr="001D4DC0" w:rsidRDefault="003D1EDC" w:rsidP="0055214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Компрессор хладаге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н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та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SGD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1001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D7AE6" w14:textId="2177DE6B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Вентвытяжка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из помещения компре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с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сорной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0B6BA" w14:textId="77777777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ECA00" w14:textId="77777777" w:rsidR="003D1EDC" w:rsidRDefault="003D1EDC" w:rsidP="00E956A1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8000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81FF8" w14:textId="77777777" w:rsidR="003D1EDC" w:rsidRDefault="003D1EDC" w:rsidP="00E956A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вентвытяжка</w:t>
            </w:r>
            <w:proofErr w:type="spellEnd"/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F28E4" w14:textId="56DE001C" w:rsidR="003D1EDC" w:rsidRDefault="003D1EDC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07B5A" w14:textId="77777777" w:rsidR="003D1EDC" w:rsidRPr="005A0039" w:rsidRDefault="003D1EDC" w:rsidP="0055214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A0039">
              <w:rPr>
                <w:rFonts w:ascii="Arial" w:hAnsi="Arial" w:cs="Arial"/>
                <w:color w:val="000000"/>
                <w:sz w:val="12"/>
                <w:szCs w:val="12"/>
              </w:rPr>
              <w:t>5027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47661" w14:textId="77777777" w:rsidR="003D1EDC" w:rsidRPr="005A0039" w:rsidRDefault="003D1EDC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A0039">
              <w:rPr>
                <w:rFonts w:ascii="Arial" w:hAnsi="Arial" w:cs="Arial"/>
                <w:color w:val="000000"/>
                <w:sz w:val="12"/>
                <w:szCs w:val="12"/>
              </w:rPr>
              <w:t>6</w:t>
            </w:r>
          </w:p>
          <w:p w14:paraId="0458EFB2" w14:textId="1FA2FF2F" w:rsidR="003D1EDC" w:rsidRPr="005A0039" w:rsidRDefault="003D1EDC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04023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</w:rPr>
              <w:t>10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97750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</w:rPr>
              <w:t>0,8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30C21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</w:rPr>
              <w:t>9,5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5468C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</w:rPr>
              <w:t>4,73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04CBE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</w:rPr>
              <w:t>29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CCD5F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10127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F7FC5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8711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55C44" w14:textId="2D31D6D1" w:rsidR="003D1EDC" w:rsidRPr="005A0039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A0039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18348" w14:textId="6C0ACB31" w:rsidR="003D1EDC" w:rsidRPr="003D1EDC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D1EDC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62E43" w14:textId="75220AA3" w:rsidR="003D1EDC" w:rsidRPr="003D1EDC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D1EDC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9704C" w14:textId="35FF0860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5D0AE" w14:textId="13F119C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3581D" w14:textId="2376A509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80D28" w14:textId="77777777" w:rsidR="003D1EDC" w:rsidRPr="001D4DC0" w:rsidRDefault="003D1EDC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0416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D68FC" w14:textId="77777777" w:rsidR="003D1EDC" w:rsidRPr="00F21C1A" w:rsidRDefault="003D1EDC" w:rsidP="00F86E52">
            <w:pPr>
              <w:ind w:left="-113" w:right="-113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  <w:r>
              <w:rPr>
                <w:rFonts w:ascii="Arial" w:eastAsia="Arial Unicode MS" w:hAnsi="Arial" w:cs="Arial"/>
                <w:sz w:val="12"/>
                <w:szCs w:val="12"/>
              </w:rPr>
              <w:t>Смесь предельных углеводородов С6-С10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160E4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0,0004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EE066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0,085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36D2B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0,01152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FC25F" w14:textId="71972E7A" w:rsidR="003D1EDC" w:rsidRPr="00F21C1A" w:rsidRDefault="003D1EDC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0,01152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6F63" w14:textId="77777777" w:rsidR="003D1EDC" w:rsidRPr="0074369A" w:rsidRDefault="003D1ED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3D1EDC" w:rsidRPr="00AD6E55" w14:paraId="51EF7A59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855A6" w14:textId="77777777" w:rsidR="003D1EDC" w:rsidRPr="001D4DC0" w:rsidRDefault="003D1EDC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A8424" w14:textId="77777777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C33D1" w14:textId="77777777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B17E" w14:textId="77777777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1FD13" w14:textId="77777777" w:rsidR="003D1EDC" w:rsidRDefault="003D1EDC" w:rsidP="001D4DC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6949F" w14:textId="77777777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85FB" w14:textId="77777777" w:rsid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0CF84" w14:textId="77777777" w:rsidR="003D1EDC" w:rsidRPr="005A0039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5D2EB" w14:textId="77777777" w:rsidR="003D1EDC" w:rsidRPr="005A0039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964A6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727FF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6267F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AD35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48047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9FC36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D63FC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16F26" w14:textId="77777777" w:rsidR="003D1EDC" w:rsidRPr="005A0039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1CBEA" w14:textId="77777777" w:rsidR="003D1EDC" w:rsidRPr="003D1EDC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891F1" w14:textId="77777777" w:rsidR="003D1EDC" w:rsidRPr="003D1EDC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3C4C2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02A35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00406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7530A" w14:textId="77777777" w:rsidR="003D1EDC" w:rsidRPr="001D4DC0" w:rsidRDefault="003D1EDC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0616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97FF2" w14:textId="77777777" w:rsidR="003D1EDC" w:rsidRPr="00F21C1A" w:rsidRDefault="003D1EDC" w:rsidP="00F86E52">
            <w:pPr>
              <w:ind w:left="-113" w:right="-113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  <w:r>
              <w:rPr>
                <w:rFonts w:ascii="Arial" w:eastAsia="Arial Unicode MS" w:hAnsi="Arial" w:cs="Arial"/>
                <w:sz w:val="12"/>
                <w:szCs w:val="12"/>
              </w:rPr>
              <w:t xml:space="preserve">Ксилол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E5489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0,0029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DDBB8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0,613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2F46B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0,08352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766CB" w14:textId="4FDF0018" w:rsidR="003D1EDC" w:rsidRPr="00F21C1A" w:rsidRDefault="003D1EDC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0,08352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F3CE2" w14:textId="77777777" w:rsidR="003D1EDC" w:rsidRPr="0074369A" w:rsidRDefault="003D1ED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3D1EDC" w:rsidRPr="00AD6E55" w14:paraId="1115A35B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596C6" w14:textId="77777777" w:rsidR="003D1EDC" w:rsidRPr="001D4DC0" w:rsidRDefault="003D1EDC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62019" w14:textId="77777777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9FD6D" w14:textId="77777777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C2E18" w14:textId="77777777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12410" w14:textId="77777777" w:rsidR="003D1EDC" w:rsidRDefault="003D1EDC" w:rsidP="001D4DC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14F61" w14:textId="77777777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F26B6" w14:textId="77777777" w:rsid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CF23B" w14:textId="77777777" w:rsidR="003D1EDC" w:rsidRPr="005A0039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57A4E" w14:textId="77777777" w:rsidR="003D1EDC" w:rsidRPr="005A0039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1D701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224F2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01AC0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F127D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51DFA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BCE1E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4DFC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F8467" w14:textId="77777777" w:rsidR="003D1EDC" w:rsidRPr="005A0039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744AE" w14:textId="77777777" w:rsidR="003D1EDC" w:rsidRPr="003D1EDC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271D8" w14:textId="77777777" w:rsidR="003D1EDC" w:rsidRPr="003D1EDC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652DF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601F7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6291C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402D7" w14:textId="77777777" w:rsidR="003D1EDC" w:rsidRPr="001D4DC0" w:rsidRDefault="003D1EDC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0621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DF2FC" w14:textId="77777777" w:rsidR="003D1EDC" w:rsidRPr="00F21C1A" w:rsidRDefault="003D1EDC" w:rsidP="00F86E52">
            <w:pPr>
              <w:ind w:left="-113" w:right="-113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  <w:r>
              <w:rPr>
                <w:rFonts w:ascii="Arial" w:eastAsia="Arial Unicode MS" w:hAnsi="Arial" w:cs="Arial"/>
                <w:sz w:val="12"/>
                <w:szCs w:val="12"/>
              </w:rPr>
              <w:t xml:space="preserve">Толуол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F7135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6D8EB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0,275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C80F9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0,03744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C7C84" w14:textId="391389A3" w:rsidR="003D1EDC" w:rsidRPr="00F21C1A" w:rsidRDefault="003D1EDC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0,03744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1A64D" w14:textId="77777777" w:rsidR="003D1EDC" w:rsidRPr="0074369A" w:rsidRDefault="003D1ED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3D1EDC" w:rsidRPr="00AD6E55" w14:paraId="430C680B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88333" w14:textId="77777777" w:rsidR="003D1EDC" w:rsidRPr="001D4DC0" w:rsidRDefault="003D1EDC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DE449" w14:textId="77777777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BBD87" w14:textId="77777777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2CB4B" w14:textId="77777777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DE1C6" w14:textId="77777777" w:rsidR="003D1EDC" w:rsidRDefault="003D1EDC" w:rsidP="001D4DC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B4790" w14:textId="77777777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548F5" w14:textId="77777777" w:rsidR="003D1EDC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CE38E" w14:textId="77777777" w:rsidR="003D1EDC" w:rsidRPr="005A0039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27E80" w14:textId="77777777" w:rsidR="003D1EDC" w:rsidRPr="005A0039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BCC04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E9549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1F792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38504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2B049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1C573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099F3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F02EE" w14:textId="77777777" w:rsidR="003D1EDC" w:rsidRPr="005A0039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01D7C" w14:textId="77777777" w:rsidR="003D1EDC" w:rsidRPr="003D1EDC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7DA4A" w14:textId="77777777" w:rsidR="003D1EDC" w:rsidRPr="003D1EDC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E2439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0624B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7AAF2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5B545" w14:textId="77777777" w:rsidR="003D1EDC" w:rsidRPr="001D4DC0" w:rsidRDefault="003D1EDC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0627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7EA1D" w14:textId="77777777" w:rsidR="003D1EDC" w:rsidRPr="00F21C1A" w:rsidRDefault="003D1EDC" w:rsidP="00F86E52">
            <w:pPr>
              <w:ind w:left="-113" w:right="-113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  <w:r>
              <w:rPr>
                <w:rFonts w:ascii="Arial" w:eastAsia="Arial Unicode MS" w:hAnsi="Arial" w:cs="Arial"/>
                <w:sz w:val="12"/>
                <w:szCs w:val="12"/>
              </w:rPr>
              <w:t xml:space="preserve">Этилбензол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D3066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6BF67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0,634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9A01E" w14:textId="77777777" w:rsidR="003D1EDC" w:rsidRPr="001675BF" w:rsidRDefault="003D1EDC" w:rsidP="00E956A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0,0864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08699" w14:textId="3D9401CA" w:rsidR="003D1EDC" w:rsidRPr="00F21C1A" w:rsidRDefault="003D1EDC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z w:val="12"/>
                <w:szCs w:val="12"/>
              </w:rPr>
              <w:t>0,0864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88468" w14:textId="77777777" w:rsidR="003D1EDC" w:rsidRPr="0074369A" w:rsidRDefault="003D1ED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3D1EDC" w:rsidRPr="00AD6E55" w14:paraId="77DF27C4" w14:textId="77777777" w:rsidTr="00583977">
        <w:trPr>
          <w:trHeight w:val="2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A331A" w14:textId="77777777" w:rsidR="003D1EDC" w:rsidRPr="00803082" w:rsidRDefault="003D1EDC" w:rsidP="0058397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Установка производства этилена ЭП-600</w:t>
            </w:r>
          </w:p>
          <w:p w14:paraId="4E0034CE" w14:textId="77777777" w:rsidR="003D1EDC" w:rsidRPr="001D4DC0" w:rsidRDefault="003D1EDC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68F42" w14:textId="77777777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E1AC" w14:textId="0E9C80D9" w:rsidR="003D1EDC" w:rsidRPr="001D4DC0" w:rsidRDefault="003D1EDC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Вентвытяжка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из помещения компре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с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сорной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83F5B" w14:textId="77777777" w:rsidR="003D1EDC" w:rsidRDefault="003D1EDC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33E8E" w14:textId="77777777" w:rsidR="003D1EDC" w:rsidRDefault="003D1EDC" w:rsidP="00E956A1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8000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3A5C8" w14:textId="77777777" w:rsidR="003D1EDC" w:rsidRDefault="003D1EDC" w:rsidP="00E956A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вентвытяжка</w:t>
            </w:r>
            <w:proofErr w:type="spellEnd"/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B951D" w14:textId="33E798CF" w:rsidR="003D1EDC" w:rsidRDefault="003D1EDC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460DD" w14:textId="77777777" w:rsidR="003D1EDC" w:rsidRPr="005A0039" w:rsidRDefault="003D1EDC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A0039">
              <w:rPr>
                <w:rFonts w:ascii="Arial" w:hAnsi="Arial" w:cs="Arial"/>
                <w:color w:val="000000"/>
                <w:sz w:val="12"/>
                <w:szCs w:val="12"/>
              </w:rPr>
              <w:t>5028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4C445" w14:textId="77777777" w:rsidR="003D1EDC" w:rsidRPr="005A0039" w:rsidRDefault="003D1EDC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A0039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A5791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</w:rPr>
              <w:t>25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E40FA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</w:rPr>
              <w:t>1,0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F6E7D" w14:textId="77777777" w:rsidR="003D1EDC" w:rsidRPr="005A0039" w:rsidRDefault="003D1EDC" w:rsidP="00552140">
            <w:pPr>
              <w:ind w:left="-100" w:right="-42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</w:rPr>
              <w:t>9,5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EB009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</w:rPr>
              <w:t>7,42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44894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</w:rPr>
              <w:t>38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0FA41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10128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D7B0F" w14:textId="77777777" w:rsidR="003D1EDC" w:rsidRPr="005A0039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8726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6DA92" w14:textId="77513507" w:rsidR="003D1EDC" w:rsidRPr="005A0039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A0039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BF101" w14:textId="016C4CA0" w:rsidR="003D1EDC" w:rsidRPr="003D1EDC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D1EDC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95E4D" w14:textId="32C44C00" w:rsidR="003D1EDC" w:rsidRPr="003D1EDC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D1EDC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36686" w14:textId="2FA4667B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0DF27" w14:textId="50FC50CA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D8A30" w14:textId="7AB43E3E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B194F" w14:textId="77777777" w:rsidR="003D1EDC" w:rsidRPr="001D4DC0" w:rsidRDefault="003D1EDC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0526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6C0EF" w14:textId="77777777" w:rsidR="003D1EDC" w:rsidRPr="00F21C1A" w:rsidRDefault="003D1EDC" w:rsidP="00F86E52">
            <w:pPr>
              <w:ind w:left="-113" w:right="-113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  <w:r>
              <w:rPr>
                <w:rFonts w:ascii="Arial" w:eastAsia="Arial Unicode MS" w:hAnsi="Arial" w:cs="Arial"/>
                <w:sz w:val="12"/>
                <w:szCs w:val="12"/>
              </w:rPr>
              <w:t xml:space="preserve">Этилен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448B9" w14:textId="77777777" w:rsidR="003D1EDC" w:rsidRPr="001675BF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0,0661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6A804" w14:textId="77777777" w:rsidR="003D1EDC" w:rsidRPr="001675BF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8,908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86DE1" w14:textId="77777777" w:rsidR="003D1EDC" w:rsidRPr="001675BF" w:rsidRDefault="003D1EDC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1,904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C3512" w14:textId="72157879" w:rsidR="003D1EDC" w:rsidRPr="00F21C1A" w:rsidRDefault="003D1EDC" w:rsidP="00F21C1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75BF">
              <w:rPr>
                <w:rFonts w:ascii="Arial" w:hAnsi="Arial" w:cs="Arial"/>
                <w:snapToGrid w:val="0"/>
                <w:sz w:val="12"/>
                <w:szCs w:val="12"/>
              </w:rPr>
              <w:t>1,904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CAF56" w14:textId="77777777" w:rsidR="003D1EDC" w:rsidRPr="0074369A" w:rsidRDefault="003D1EDC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E17EA3" w:rsidRPr="00AD6E55" w14:paraId="341367B1" w14:textId="77777777" w:rsidTr="00583977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592B7" w14:textId="77777777" w:rsidR="00E17EA3" w:rsidRPr="00803082" w:rsidRDefault="00E17EA3" w:rsidP="0058397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Установка производства этилена ЭП-600</w:t>
            </w:r>
          </w:p>
          <w:p w14:paraId="30800CDD" w14:textId="77777777" w:rsidR="00E17EA3" w:rsidRPr="001D4DC0" w:rsidRDefault="00E17EA3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A43F1" w14:textId="0A72A7E5" w:rsidR="00E17EA3" w:rsidRPr="001D4DC0" w:rsidRDefault="00E17EA3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Подводящий газопровод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D3D3B" w14:textId="50E8B4F3" w:rsidR="00E17EA3" w:rsidRPr="001D4DC0" w:rsidRDefault="00E17EA3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ГРП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2E19E" w14:textId="77777777" w:rsidR="00E17EA3" w:rsidRDefault="00E17EA3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6346E" w14:textId="24B219DF" w:rsidR="00E17EA3" w:rsidRDefault="00E17EA3" w:rsidP="00E956A1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8000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6251E" w14:textId="5F9737FB" w:rsidR="00E17EA3" w:rsidRDefault="00E17EA3" w:rsidP="00E956A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вентвытяжка</w:t>
            </w:r>
            <w:proofErr w:type="spellEnd"/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AE2D6" w14:textId="50E67371" w:rsidR="00E17EA3" w:rsidRDefault="00E17EA3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D1E02" w14:textId="474B8C53" w:rsidR="00E17EA3" w:rsidRPr="005A0039" w:rsidRDefault="00E17EA3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 w:rsidRPr="005A0039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5029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50CB7" w14:textId="38531475" w:rsidR="00E17EA3" w:rsidRPr="005A0039" w:rsidRDefault="00E17EA3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 w:rsidRPr="005A0039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5A817" w14:textId="6644B135" w:rsidR="00E17EA3" w:rsidRPr="005A0039" w:rsidRDefault="00E17EA3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6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E4B80" w14:textId="1A141A1E" w:rsidR="00E17EA3" w:rsidRPr="005A0039" w:rsidRDefault="00E17EA3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0</w:t>
            </w:r>
            <w:r w:rsidRPr="005A0039">
              <w:rPr>
                <w:rFonts w:ascii="Arial" w:hAnsi="Arial" w:cs="Arial"/>
                <w:snapToGrid w:val="0"/>
                <w:sz w:val="12"/>
                <w:szCs w:val="12"/>
              </w:rPr>
              <w:t>,25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362D7" w14:textId="103AA8B9" w:rsidR="00E17EA3" w:rsidRPr="005A0039" w:rsidRDefault="00E17EA3" w:rsidP="00552140">
            <w:pPr>
              <w:ind w:left="-100" w:right="-42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</w:rPr>
              <w:t>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396D0" w14:textId="5ECE79E8" w:rsidR="00E17EA3" w:rsidRPr="005A0039" w:rsidRDefault="00E17EA3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</w:rPr>
              <w:t>0,35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D990F" w14:textId="74C7CA73" w:rsidR="00E17EA3" w:rsidRPr="005A0039" w:rsidRDefault="00E17EA3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</w:rPr>
              <w:t>30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592B7" w14:textId="51386F47" w:rsidR="00E17EA3" w:rsidRPr="005A0039" w:rsidRDefault="005F6354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14266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A4E25" w14:textId="7D11E888" w:rsidR="00E17EA3" w:rsidRPr="005A0039" w:rsidRDefault="005F6354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1623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4CF36" w14:textId="4E3BB222" w:rsidR="00E17EA3" w:rsidRPr="005A0039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 w:rsidRPr="005A0039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E286E" w14:textId="632DB344" w:rsidR="00E17EA3" w:rsidRPr="003D1EDC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 w:rsidRPr="003D1EDC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1C752" w14:textId="6B432DA3" w:rsidR="00E17EA3" w:rsidRPr="003D1EDC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 w:rsidRPr="003D1EDC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879F1" w14:textId="0B3AC2AD" w:rsidR="00E17EA3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AF4A1" w14:textId="684B0F15" w:rsidR="00E17EA3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7BBC6" w14:textId="228E873A" w:rsidR="00E17EA3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B7B5D" w14:textId="2FAE9E95" w:rsidR="00E17EA3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0333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86FDC" w14:textId="0983E094" w:rsidR="00E17EA3" w:rsidRDefault="00E17EA3" w:rsidP="00F86E52">
            <w:pPr>
              <w:ind w:left="-113" w:right="-113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  <w:proofErr w:type="spellStart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Дигидросульфид</w:t>
            </w:r>
            <w:proofErr w:type="spellEnd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 xml:space="preserve"> (</w:t>
            </w:r>
            <w:proofErr w:type="spellStart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Сероводород</w:t>
            </w:r>
            <w:proofErr w:type="spellEnd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812ED" w14:textId="6948DBFA" w:rsidR="00E17EA3" w:rsidRPr="004C357F" w:rsidRDefault="00E17EA3" w:rsidP="00A224B9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4C357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0,000001</w:t>
            </w:r>
            <w:r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AFD4A" w14:textId="11275B4F" w:rsidR="00E17EA3" w:rsidRPr="004C357F" w:rsidRDefault="00E17EA3" w:rsidP="00A224B9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4C357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0,0047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3EF01" w14:textId="4F1BB1F3" w:rsidR="00E17EA3" w:rsidRPr="004C357F" w:rsidRDefault="00E17EA3" w:rsidP="00A224B9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0,000047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4BB3A" w14:textId="3CBBAED8" w:rsidR="00E17EA3" w:rsidRPr="00F21C1A" w:rsidRDefault="00E17EA3" w:rsidP="00A224B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0,000047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F6CF2" w14:textId="77777777" w:rsidR="00E17EA3" w:rsidRPr="0074369A" w:rsidRDefault="00E17EA3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E17EA3" w:rsidRPr="00AD6E55" w14:paraId="4E9A56D1" w14:textId="77777777" w:rsidTr="00583977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A8A3F" w14:textId="77777777" w:rsidR="00E17EA3" w:rsidRPr="001D4DC0" w:rsidRDefault="00E17EA3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66FBA" w14:textId="77777777" w:rsidR="00E17EA3" w:rsidRPr="001D4DC0" w:rsidRDefault="00E17EA3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8E811" w14:textId="77777777" w:rsidR="00E17EA3" w:rsidRPr="001D4DC0" w:rsidRDefault="00E17EA3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BC88B" w14:textId="77777777" w:rsidR="00E17EA3" w:rsidRDefault="00E17EA3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93357" w14:textId="77777777" w:rsidR="00E17EA3" w:rsidRDefault="00E17EA3" w:rsidP="00E956A1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38F4F" w14:textId="77777777" w:rsidR="00E17EA3" w:rsidRDefault="00E17EA3" w:rsidP="00E956A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DA989" w14:textId="77777777" w:rsidR="00E17EA3" w:rsidRDefault="00E17EA3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DAC76" w14:textId="77777777" w:rsidR="00E17EA3" w:rsidRDefault="00E17EA3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DED7B" w14:textId="77777777" w:rsidR="00E17EA3" w:rsidRPr="003D1EDC" w:rsidRDefault="00E17EA3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C4D85" w14:textId="77777777" w:rsidR="00E17EA3" w:rsidRPr="003D1EDC" w:rsidRDefault="00E17EA3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6BCE0" w14:textId="77777777" w:rsidR="00E17EA3" w:rsidRPr="003D1EDC" w:rsidRDefault="00E17EA3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8B88F" w14:textId="77777777" w:rsidR="00E17EA3" w:rsidRPr="003D1EDC" w:rsidRDefault="00E17EA3" w:rsidP="00552140">
            <w:pPr>
              <w:ind w:left="-100" w:right="-42"/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D4852" w14:textId="77777777" w:rsidR="00E17EA3" w:rsidRPr="003D1EDC" w:rsidRDefault="00E17EA3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C7417" w14:textId="77777777" w:rsidR="00E17EA3" w:rsidRPr="003D1EDC" w:rsidRDefault="00E17EA3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E6B67" w14:textId="77777777" w:rsidR="00E17EA3" w:rsidRPr="003D1EDC" w:rsidRDefault="00E17EA3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  <w:lang w:val="en-US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B081E" w14:textId="77777777" w:rsidR="00E17EA3" w:rsidRPr="003D1EDC" w:rsidRDefault="00E17EA3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  <w:lang w:val="en-US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31521" w14:textId="77777777" w:rsidR="00E17EA3" w:rsidRPr="003D1EDC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E6F9A" w14:textId="77777777" w:rsidR="00E17EA3" w:rsidRPr="003D1EDC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C2DE7" w14:textId="77777777" w:rsidR="00E17EA3" w:rsidRPr="003D1EDC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9D148" w14:textId="77777777" w:rsidR="00E17EA3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E933F" w14:textId="77777777" w:rsidR="00E17EA3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946E" w14:textId="77777777" w:rsidR="00E17EA3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210CF" w14:textId="6CAFA9E6" w:rsidR="00E17EA3" w:rsidRDefault="00E17EA3" w:rsidP="005839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0403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BAEA9" w14:textId="0475A9B6" w:rsidR="00E17EA3" w:rsidRDefault="00E17EA3" w:rsidP="00F86E52">
            <w:pPr>
              <w:ind w:left="-113" w:right="-113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  <w:proofErr w:type="spellStart"/>
            <w:r>
              <w:rPr>
                <w:rFonts w:ascii="Arial" w:eastAsia="Arial Unicode MS" w:hAnsi="Arial" w:cs="Arial"/>
                <w:sz w:val="12"/>
                <w:szCs w:val="12"/>
              </w:rPr>
              <w:t>Гексан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884F3" w14:textId="21D4CE25" w:rsidR="00E17EA3" w:rsidRPr="004C357F" w:rsidRDefault="00E17EA3" w:rsidP="00A224B9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4C357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0,0000084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14C58" w14:textId="7BF51A3C" w:rsidR="00E17EA3" w:rsidRPr="004C357F" w:rsidRDefault="00E17EA3" w:rsidP="00A224B9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4C357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0,0239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AC5A8" w14:textId="04FC63DD" w:rsidR="00E17EA3" w:rsidRPr="004C357F" w:rsidRDefault="00E17EA3" w:rsidP="00A224B9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4C357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0,000241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D70E8" w14:textId="072F7C19" w:rsidR="00E17EA3" w:rsidRPr="00F21C1A" w:rsidRDefault="00E17EA3" w:rsidP="00A224B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357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0,000241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15AEE" w14:textId="77777777" w:rsidR="00E17EA3" w:rsidRPr="0074369A" w:rsidRDefault="00E17EA3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E17EA3" w:rsidRPr="00AD6E55" w14:paraId="4837657C" w14:textId="77777777" w:rsidTr="00430E0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72F34" w14:textId="77777777" w:rsidR="00E17EA3" w:rsidRPr="001D4DC0" w:rsidRDefault="00E17EA3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AD087" w14:textId="77777777" w:rsidR="00E17EA3" w:rsidRPr="001D4DC0" w:rsidRDefault="00E17EA3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EC7CC" w14:textId="77777777" w:rsidR="00E17EA3" w:rsidRPr="001D4DC0" w:rsidRDefault="00E17EA3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3C795" w14:textId="77777777" w:rsidR="00E17EA3" w:rsidRDefault="00E17EA3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C7D51" w14:textId="77777777" w:rsidR="00E17EA3" w:rsidRDefault="00E17EA3" w:rsidP="00E956A1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04C43" w14:textId="77777777" w:rsidR="00E17EA3" w:rsidRDefault="00E17EA3" w:rsidP="00E956A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A9D40" w14:textId="77777777" w:rsidR="00E17EA3" w:rsidRDefault="00E17EA3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F8447" w14:textId="77777777" w:rsidR="00E17EA3" w:rsidRDefault="00E17EA3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28483" w14:textId="77777777" w:rsidR="00E17EA3" w:rsidRPr="003D1EDC" w:rsidRDefault="00E17EA3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28501" w14:textId="77777777" w:rsidR="00E17EA3" w:rsidRPr="003D1EDC" w:rsidRDefault="00E17EA3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57B64" w14:textId="77777777" w:rsidR="00E17EA3" w:rsidRPr="003D1EDC" w:rsidRDefault="00E17EA3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B60C1" w14:textId="77777777" w:rsidR="00E17EA3" w:rsidRPr="003D1EDC" w:rsidRDefault="00E17EA3" w:rsidP="00552140">
            <w:pPr>
              <w:ind w:left="-100" w:right="-42"/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B9325" w14:textId="77777777" w:rsidR="00E17EA3" w:rsidRPr="003D1EDC" w:rsidRDefault="00E17EA3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8D3C5" w14:textId="77777777" w:rsidR="00E17EA3" w:rsidRPr="003D1EDC" w:rsidRDefault="00E17EA3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12AE5" w14:textId="77777777" w:rsidR="00E17EA3" w:rsidRPr="003D1EDC" w:rsidRDefault="00E17EA3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  <w:lang w:val="en-US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77679" w14:textId="77777777" w:rsidR="00E17EA3" w:rsidRPr="003D1EDC" w:rsidRDefault="00E17EA3" w:rsidP="00E956A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  <w:lang w:val="en-US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8CD5C" w14:textId="77777777" w:rsidR="00E17EA3" w:rsidRPr="003D1EDC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B0E40" w14:textId="77777777" w:rsidR="00E17EA3" w:rsidRPr="003D1EDC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E8032" w14:textId="77777777" w:rsidR="00E17EA3" w:rsidRPr="003D1EDC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8DAED" w14:textId="77777777" w:rsidR="00E17EA3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38AFE" w14:textId="77777777" w:rsidR="00E17EA3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80465" w14:textId="77777777" w:rsidR="00E17EA3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D7387" w14:textId="1F61C2AA" w:rsidR="00E17EA3" w:rsidRPr="00583977" w:rsidRDefault="00E17EA3" w:rsidP="005839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83977">
              <w:rPr>
                <w:rFonts w:ascii="Arial" w:hAnsi="Arial" w:cs="Arial"/>
                <w:color w:val="000000"/>
                <w:sz w:val="12"/>
                <w:szCs w:val="12"/>
              </w:rPr>
              <w:t>0415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5DDE8" w14:textId="0A8E01F6" w:rsidR="00E17EA3" w:rsidRPr="00583977" w:rsidRDefault="00E17EA3" w:rsidP="00F86E52">
            <w:pPr>
              <w:ind w:left="-113" w:right="-113"/>
              <w:jc w:val="both"/>
              <w:rPr>
                <w:rFonts w:ascii="Arial" w:eastAsia="Arial Unicode MS" w:hAnsi="Arial" w:cs="Arial"/>
                <w:sz w:val="12"/>
                <w:szCs w:val="12"/>
              </w:rPr>
            </w:pPr>
            <w:r w:rsidRPr="00583977">
              <w:rPr>
                <w:rFonts w:ascii="Arial" w:hAnsi="Arial" w:cs="Arial"/>
                <w:sz w:val="12"/>
                <w:szCs w:val="12"/>
              </w:rPr>
              <w:t>Смесь углеводородов предельных С1-С5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EDB49" w14:textId="13B4E705" w:rsidR="00E17EA3" w:rsidRPr="004C357F" w:rsidRDefault="00E17EA3" w:rsidP="00A224B9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4C357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0,0597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F365E" w14:textId="1E0F67A9" w:rsidR="00E17EA3" w:rsidRPr="004C357F" w:rsidRDefault="00E17EA3" w:rsidP="00A224B9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4C357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170,48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58C7C" w14:textId="500884C0" w:rsidR="00E17EA3" w:rsidRPr="004C357F" w:rsidRDefault="00E17EA3" w:rsidP="00A224B9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4C357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1,718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B772C" w14:textId="43B88693" w:rsidR="00E17EA3" w:rsidRPr="00F21C1A" w:rsidRDefault="00E17EA3" w:rsidP="00A224B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357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1,718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78BB5" w14:textId="77777777" w:rsidR="00E17EA3" w:rsidRPr="0074369A" w:rsidRDefault="00E17EA3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5F6354" w:rsidRPr="00AD6E55" w14:paraId="7A1324D6" w14:textId="77777777" w:rsidTr="00430E0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86307" w14:textId="77777777" w:rsidR="005F6354" w:rsidRPr="001D4DC0" w:rsidRDefault="005F6354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BDC08" w14:textId="77777777" w:rsidR="005F6354" w:rsidRPr="001D4DC0" w:rsidRDefault="005F6354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50C9B" w14:textId="677EE440" w:rsidR="005F6354" w:rsidRPr="001D4DC0" w:rsidRDefault="005F6354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ГРП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146C9" w14:textId="77777777" w:rsidR="005F6354" w:rsidRDefault="005F6354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57ADE" w14:textId="4B30CB35" w:rsidR="005F6354" w:rsidRDefault="005F6354" w:rsidP="00E956A1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75511" w14:textId="0690BFE9" w:rsidR="005F6354" w:rsidRDefault="005F6354" w:rsidP="00E956A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Свеча 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72C6A" w14:textId="7A1F1054" w:rsidR="005F6354" w:rsidRDefault="005F6354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FC40A" w14:textId="14C259AF" w:rsidR="005F6354" w:rsidRPr="005A0039" w:rsidRDefault="005F6354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A0039">
              <w:rPr>
                <w:rFonts w:ascii="Arial" w:hAnsi="Arial" w:cs="Arial"/>
                <w:color w:val="000000"/>
                <w:sz w:val="12"/>
                <w:szCs w:val="12"/>
              </w:rPr>
              <w:t>5030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06BD4" w14:textId="7EF74917" w:rsidR="005F6354" w:rsidRPr="005A0039" w:rsidRDefault="005F6354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A0039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586B1" w14:textId="6FBBF23C" w:rsidR="005F6354" w:rsidRPr="005A0039" w:rsidRDefault="005F6354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</w:rPr>
              <w:t>5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D3CF9" w14:textId="1848E3CE" w:rsidR="005F6354" w:rsidRPr="005A0039" w:rsidRDefault="005F6354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</w:rPr>
              <w:t>0,03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8DBEC" w14:textId="672A21DD" w:rsidR="005F6354" w:rsidRPr="005A0039" w:rsidRDefault="005F6354" w:rsidP="00552140">
            <w:pPr>
              <w:ind w:left="-100" w:right="-42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16,21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9C0CD" w14:textId="566214AB" w:rsidR="005F6354" w:rsidRPr="005A0039" w:rsidRDefault="005F6354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67108" w14:textId="0BBFC7DB" w:rsidR="005F6354" w:rsidRPr="005A0039" w:rsidRDefault="005F6354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20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B23B6" w14:textId="33129F45" w:rsidR="005F6354" w:rsidRPr="005A0039" w:rsidRDefault="005F6354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14270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D4DD" w14:textId="6C74E943" w:rsidR="005F6354" w:rsidRPr="005A0039" w:rsidRDefault="005F6354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1625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3CA4B" w14:textId="4D0165CE" w:rsidR="005F6354" w:rsidRPr="005A0039" w:rsidRDefault="005F6354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 w:rsidRPr="005A0039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49F4C" w14:textId="49AB7297" w:rsidR="005F6354" w:rsidRPr="005A0039" w:rsidRDefault="005F6354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 w:rsidRPr="003D1EDC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010C9" w14:textId="5157F421" w:rsidR="005F6354" w:rsidRPr="005A0039" w:rsidRDefault="005F6354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 w:rsidRPr="003D1EDC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0B141" w14:textId="363D77B2" w:rsidR="005F6354" w:rsidRPr="005A0039" w:rsidRDefault="005F6354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CFA55" w14:textId="6F25BC1B" w:rsidR="005F6354" w:rsidRPr="005A0039" w:rsidRDefault="005F6354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C6221" w14:textId="15AE4CD9" w:rsidR="005F6354" w:rsidRPr="005A0039" w:rsidRDefault="005F6354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D37E5" w14:textId="5101CDFD" w:rsidR="005F6354" w:rsidRPr="005A0039" w:rsidRDefault="005F6354" w:rsidP="005839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0333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636F8" w14:textId="4D4843CB" w:rsidR="005F6354" w:rsidRPr="005A0039" w:rsidRDefault="005F6354" w:rsidP="00F86E52">
            <w:pPr>
              <w:ind w:left="-113" w:right="-113"/>
              <w:jc w:val="both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Дигидросульфид</w:t>
            </w:r>
            <w:proofErr w:type="spellEnd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 xml:space="preserve"> (</w:t>
            </w:r>
            <w:proofErr w:type="spellStart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Сероводород</w:t>
            </w:r>
            <w:proofErr w:type="spellEnd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7756E" w14:textId="57C9242A" w:rsidR="005F6354" w:rsidRPr="005A0039" w:rsidRDefault="005F6354" w:rsidP="00A224B9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0,0007416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0AC51" w14:textId="031EEAE5" w:rsidR="005F6354" w:rsidRPr="005A0039" w:rsidRDefault="005F6354" w:rsidP="00A224B9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20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F7179" w14:textId="6DFAD7AC" w:rsidR="005F6354" w:rsidRPr="005A0039" w:rsidRDefault="005F6354" w:rsidP="00A224B9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104D3" w14:textId="43AB1CBF" w:rsidR="005F6354" w:rsidRPr="005A0039" w:rsidRDefault="005F6354" w:rsidP="00A224B9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2F2A2" w14:textId="77777777" w:rsidR="005F6354" w:rsidRPr="005A0039" w:rsidRDefault="005F6354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E17EA3" w:rsidRPr="00AD6E55" w14:paraId="6ABBDB37" w14:textId="77777777" w:rsidTr="00430E0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AB088" w14:textId="77777777" w:rsidR="00E17EA3" w:rsidRPr="001D4DC0" w:rsidRDefault="00E17EA3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30E52" w14:textId="77777777" w:rsidR="00E17EA3" w:rsidRPr="001D4DC0" w:rsidRDefault="00E17EA3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9537A" w14:textId="77777777" w:rsidR="00E17EA3" w:rsidRPr="001D4DC0" w:rsidRDefault="00E17EA3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45A8A" w14:textId="77777777" w:rsidR="00E17EA3" w:rsidRDefault="00E17EA3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25D8F" w14:textId="77777777" w:rsidR="00E17EA3" w:rsidRDefault="00E17EA3" w:rsidP="00E956A1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C39B4" w14:textId="77777777" w:rsidR="00E17EA3" w:rsidRDefault="00E17EA3" w:rsidP="00E956A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E6084" w14:textId="77777777" w:rsidR="00E17EA3" w:rsidRDefault="00E17EA3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995A7" w14:textId="77777777" w:rsidR="00E17EA3" w:rsidRPr="005A0039" w:rsidRDefault="00E17EA3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ED825" w14:textId="77777777" w:rsidR="00E17EA3" w:rsidRPr="005A0039" w:rsidRDefault="00E17EA3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6F14A" w14:textId="77777777" w:rsidR="00E17EA3" w:rsidRPr="005A0039" w:rsidRDefault="00E17EA3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3624D" w14:textId="77777777" w:rsidR="00E17EA3" w:rsidRPr="005A0039" w:rsidRDefault="00E17EA3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EE337" w14:textId="77777777" w:rsidR="00E17EA3" w:rsidRPr="005A0039" w:rsidRDefault="00E17EA3" w:rsidP="00552140">
            <w:pPr>
              <w:ind w:left="-100" w:right="-42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F7426" w14:textId="77777777" w:rsidR="00E17EA3" w:rsidRPr="005A0039" w:rsidRDefault="00E17EA3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78E01" w14:textId="77777777" w:rsidR="00E17EA3" w:rsidRPr="005A0039" w:rsidRDefault="00E17EA3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F78AF" w14:textId="77777777" w:rsidR="00E17EA3" w:rsidRPr="005A0039" w:rsidRDefault="00E17EA3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58D85" w14:textId="77777777" w:rsidR="00E17EA3" w:rsidRPr="005A0039" w:rsidRDefault="00E17EA3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2E6C8" w14:textId="77777777" w:rsidR="00E17EA3" w:rsidRPr="005A0039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C663A" w14:textId="77777777" w:rsidR="00E17EA3" w:rsidRPr="005A0039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A9FF4" w14:textId="77777777" w:rsidR="00E17EA3" w:rsidRPr="005A0039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282A" w14:textId="77777777" w:rsidR="00E17EA3" w:rsidRPr="005A0039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C8289" w14:textId="77777777" w:rsidR="00E17EA3" w:rsidRPr="005A0039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8B336" w14:textId="77777777" w:rsidR="00E17EA3" w:rsidRPr="005A0039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FF89B" w14:textId="7387FF83" w:rsidR="00E17EA3" w:rsidRPr="005A0039" w:rsidRDefault="00E17EA3" w:rsidP="005839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83977">
              <w:rPr>
                <w:rFonts w:ascii="Arial" w:hAnsi="Arial" w:cs="Arial"/>
                <w:color w:val="000000"/>
                <w:sz w:val="12"/>
                <w:szCs w:val="12"/>
              </w:rPr>
              <w:t>0415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131EA" w14:textId="4362477D" w:rsidR="00E17EA3" w:rsidRPr="005A0039" w:rsidRDefault="00E17EA3" w:rsidP="00F86E52">
            <w:pPr>
              <w:ind w:left="-113" w:right="-113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583977">
              <w:rPr>
                <w:rFonts w:ascii="Arial" w:hAnsi="Arial" w:cs="Arial"/>
                <w:sz w:val="12"/>
                <w:szCs w:val="12"/>
              </w:rPr>
              <w:t>Смесь углеводородов предельных С1-С5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4D585" w14:textId="15E5C3F7" w:rsidR="00E17EA3" w:rsidRPr="005A0039" w:rsidRDefault="00E17EA3" w:rsidP="00A224B9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25,4628617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01E5E" w14:textId="749731C2" w:rsidR="00E17EA3" w:rsidRPr="005A0039" w:rsidRDefault="00E17EA3" w:rsidP="00A224B9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6876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9C7D4" w14:textId="477D2714" w:rsidR="00E17EA3" w:rsidRPr="005A0039" w:rsidRDefault="00E17EA3" w:rsidP="00A224B9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0,015278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3D506" w14:textId="167A90FF" w:rsidR="00E17EA3" w:rsidRPr="005A0039" w:rsidRDefault="00E17EA3" w:rsidP="00A224B9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0,015278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02C2F" w14:textId="77777777" w:rsidR="00E17EA3" w:rsidRPr="005A0039" w:rsidRDefault="00E17EA3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E17EA3" w:rsidRPr="00AD6E55" w14:paraId="3BE371D2" w14:textId="77777777" w:rsidTr="00430E0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C2EAD" w14:textId="77777777" w:rsidR="00E17EA3" w:rsidRPr="001D4DC0" w:rsidRDefault="00E17EA3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77A98" w14:textId="77777777" w:rsidR="00E17EA3" w:rsidRPr="001D4DC0" w:rsidRDefault="00E17EA3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6C13A" w14:textId="77777777" w:rsidR="00E17EA3" w:rsidRPr="001D4DC0" w:rsidRDefault="00E17EA3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CE1F" w14:textId="77777777" w:rsidR="00E17EA3" w:rsidRDefault="00E17EA3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36570" w14:textId="77777777" w:rsidR="00E17EA3" w:rsidRDefault="00E17EA3" w:rsidP="00E956A1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73C00" w14:textId="77777777" w:rsidR="00E17EA3" w:rsidRDefault="00E17EA3" w:rsidP="00E956A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59C53" w14:textId="77777777" w:rsidR="00E17EA3" w:rsidRDefault="00E17EA3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AEB34" w14:textId="77777777" w:rsidR="00E17EA3" w:rsidRPr="005A0039" w:rsidRDefault="00E17EA3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DF591" w14:textId="77777777" w:rsidR="00E17EA3" w:rsidRPr="005A0039" w:rsidRDefault="00E17EA3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2A70C" w14:textId="77777777" w:rsidR="00E17EA3" w:rsidRPr="005A0039" w:rsidRDefault="00E17EA3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F5C70" w14:textId="77777777" w:rsidR="00E17EA3" w:rsidRPr="005A0039" w:rsidRDefault="00E17EA3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A0FCD" w14:textId="77777777" w:rsidR="00E17EA3" w:rsidRPr="005A0039" w:rsidRDefault="00E17EA3" w:rsidP="00552140">
            <w:pPr>
              <w:ind w:left="-100" w:right="-42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D0085" w14:textId="77777777" w:rsidR="00E17EA3" w:rsidRPr="005A0039" w:rsidRDefault="00E17EA3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9A802" w14:textId="77777777" w:rsidR="00E17EA3" w:rsidRPr="005A0039" w:rsidRDefault="00E17EA3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F4FAF" w14:textId="77777777" w:rsidR="00E17EA3" w:rsidRPr="005A0039" w:rsidRDefault="00E17EA3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C943" w14:textId="77777777" w:rsidR="00E17EA3" w:rsidRPr="005A0039" w:rsidRDefault="00E17EA3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5DD43" w14:textId="77777777" w:rsidR="00E17EA3" w:rsidRPr="005A0039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64FF2" w14:textId="77777777" w:rsidR="00E17EA3" w:rsidRPr="005A0039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5D373" w14:textId="77777777" w:rsidR="00E17EA3" w:rsidRPr="005A0039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DC921" w14:textId="77777777" w:rsidR="00E17EA3" w:rsidRPr="005A0039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9D57A" w14:textId="77777777" w:rsidR="00E17EA3" w:rsidRPr="005A0039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F5EAB" w14:textId="77777777" w:rsidR="00E17EA3" w:rsidRPr="005A0039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FAC8D" w14:textId="68A81A2F" w:rsidR="00E17EA3" w:rsidRPr="005A0039" w:rsidRDefault="00E17EA3" w:rsidP="005839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0416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5C64" w14:textId="14016B99" w:rsidR="00E17EA3" w:rsidRPr="005A0039" w:rsidRDefault="00E17EA3" w:rsidP="00F86E52">
            <w:pPr>
              <w:ind w:left="-113" w:right="-113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7637B2">
              <w:rPr>
                <w:rFonts w:ascii="Arial" w:hAnsi="Arial" w:cs="Arial"/>
                <w:sz w:val="12"/>
                <w:szCs w:val="12"/>
              </w:rPr>
              <w:t>Смесь углеводородов предельных С6-С10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42087" w14:textId="5A7D36EC" w:rsidR="00E17EA3" w:rsidRPr="005A0039" w:rsidRDefault="00E17EA3" w:rsidP="00A224B9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0,0090496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0975C" w14:textId="675CE85E" w:rsidR="00E17EA3" w:rsidRPr="005A0039" w:rsidRDefault="00E17EA3" w:rsidP="00A224B9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244,1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B86BA" w14:textId="2750FBF0" w:rsidR="00E17EA3" w:rsidRPr="005A0039" w:rsidRDefault="00E17EA3" w:rsidP="00A224B9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C7366" w14:textId="771956A8" w:rsidR="00E17EA3" w:rsidRPr="005A0039" w:rsidRDefault="00E17EA3" w:rsidP="00A224B9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3E41F" w14:textId="77777777" w:rsidR="00E17EA3" w:rsidRPr="005A0039" w:rsidRDefault="00E17EA3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E17EA3" w:rsidRPr="00AD6E55" w14:paraId="28A1D176" w14:textId="77777777" w:rsidTr="00430E0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DD391" w14:textId="77777777" w:rsidR="00E17EA3" w:rsidRPr="001D4DC0" w:rsidRDefault="00E17EA3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A19F2" w14:textId="77777777" w:rsidR="00E17EA3" w:rsidRPr="001D4DC0" w:rsidRDefault="00E17EA3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24291" w14:textId="77777777" w:rsidR="00E17EA3" w:rsidRPr="001D4DC0" w:rsidRDefault="00E17EA3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06C7F" w14:textId="77777777" w:rsidR="00E17EA3" w:rsidRDefault="00E17EA3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F2A56" w14:textId="77777777" w:rsidR="00E17EA3" w:rsidRDefault="00E17EA3" w:rsidP="00E956A1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81C27" w14:textId="77777777" w:rsidR="00E17EA3" w:rsidRDefault="00E17EA3" w:rsidP="00E956A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CE833" w14:textId="77777777" w:rsidR="00E17EA3" w:rsidRDefault="00E17EA3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4B2CF" w14:textId="77777777" w:rsidR="00E17EA3" w:rsidRPr="005A0039" w:rsidRDefault="00E17EA3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C9793" w14:textId="77777777" w:rsidR="00E17EA3" w:rsidRPr="005A0039" w:rsidRDefault="00E17EA3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FBD38" w14:textId="77777777" w:rsidR="00E17EA3" w:rsidRPr="005A0039" w:rsidRDefault="00E17EA3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AC684" w14:textId="77777777" w:rsidR="00E17EA3" w:rsidRPr="005A0039" w:rsidRDefault="00E17EA3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E8023" w14:textId="77777777" w:rsidR="00E17EA3" w:rsidRPr="005A0039" w:rsidRDefault="00E17EA3" w:rsidP="00552140">
            <w:pPr>
              <w:ind w:left="-100" w:right="-42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68273" w14:textId="77777777" w:rsidR="00E17EA3" w:rsidRPr="005A0039" w:rsidRDefault="00E17EA3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75768" w14:textId="77777777" w:rsidR="00E17EA3" w:rsidRPr="005A0039" w:rsidRDefault="00E17EA3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1249E" w14:textId="77777777" w:rsidR="00E17EA3" w:rsidRPr="005A0039" w:rsidRDefault="00E17EA3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6BA8F" w14:textId="77777777" w:rsidR="00E17EA3" w:rsidRPr="005A0039" w:rsidRDefault="00E17EA3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FCED9" w14:textId="77777777" w:rsidR="00E17EA3" w:rsidRPr="005A0039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F3EF0" w14:textId="77777777" w:rsidR="00E17EA3" w:rsidRPr="005A0039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E4A71" w14:textId="77777777" w:rsidR="00E17EA3" w:rsidRPr="005A0039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A8EF1" w14:textId="77777777" w:rsidR="00E17EA3" w:rsidRPr="005A0039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A8EBE" w14:textId="77777777" w:rsidR="00E17EA3" w:rsidRPr="005A0039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2C4AB" w14:textId="77777777" w:rsidR="00E17EA3" w:rsidRPr="005A0039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FD66C" w14:textId="37400F60" w:rsidR="00E17EA3" w:rsidRPr="005A0039" w:rsidRDefault="00A51252" w:rsidP="005839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1</w:t>
            </w:r>
            <w:r w:rsidR="00E17EA3">
              <w:rPr>
                <w:rFonts w:ascii="Arial" w:hAnsi="Arial" w:cs="Arial"/>
                <w:color w:val="000000"/>
                <w:sz w:val="12"/>
                <w:szCs w:val="12"/>
              </w:rPr>
              <w:t>716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1D935" w14:textId="6980E158" w:rsidR="00E17EA3" w:rsidRPr="005A0039" w:rsidRDefault="00E17EA3" w:rsidP="00F86E52">
            <w:pPr>
              <w:ind w:left="-113" w:right="-113"/>
              <w:jc w:val="both"/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Одорант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 СПМ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6965B" w14:textId="10B0E982" w:rsidR="00E17EA3" w:rsidRPr="005A0039" w:rsidRDefault="00E17EA3" w:rsidP="00A224B9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0,0013349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2DB34" w14:textId="542604DE" w:rsidR="00E17EA3" w:rsidRPr="005A0039" w:rsidRDefault="00E17EA3" w:rsidP="00A224B9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30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031EF" w14:textId="68DDFF93" w:rsidR="00E17EA3" w:rsidRPr="005A0039" w:rsidRDefault="00E17EA3" w:rsidP="00A224B9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861B5" w14:textId="221E6AF0" w:rsidR="00E17EA3" w:rsidRPr="005A0039" w:rsidRDefault="00E17EA3" w:rsidP="00A224B9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94C52" w14:textId="77777777" w:rsidR="00E17EA3" w:rsidRPr="005A0039" w:rsidRDefault="00E17EA3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5F6354" w:rsidRPr="00AD6E55" w14:paraId="1BCA0EA1" w14:textId="77777777" w:rsidTr="00430E0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2A5C" w14:textId="77777777" w:rsidR="005F6354" w:rsidRPr="001D4DC0" w:rsidRDefault="005F6354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3F6CB" w14:textId="77777777" w:rsidR="005F6354" w:rsidRPr="001D4DC0" w:rsidRDefault="005F6354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FAEC1" w14:textId="4BAD6B3D" w:rsidR="005F6354" w:rsidRPr="001D4DC0" w:rsidRDefault="005F6354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ГРП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FCFE5" w14:textId="77777777" w:rsidR="005F6354" w:rsidRDefault="005F6354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75D5B" w14:textId="4BB29525" w:rsidR="005F6354" w:rsidRDefault="005F6354" w:rsidP="00A224B9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0,0128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54BBE" w14:textId="7C033065" w:rsidR="005F6354" w:rsidRDefault="005F6354" w:rsidP="00E956A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Свеча 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79023" w14:textId="2164943F" w:rsidR="005F6354" w:rsidRDefault="005F6354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17FEF" w14:textId="7230405D" w:rsidR="005F6354" w:rsidRPr="005A0039" w:rsidRDefault="005F6354" w:rsidP="00A224B9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A0039">
              <w:rPr>
                <w:rFonts w:ascii="Arial" w:hAnsi="Arial" w:cs="Arial"/>
                <w:color w:val="000000"/>
                <w:sz w:val="12"/>
                <w:szCs w:val="12"/>
              </w:rPr>
              <w:t>503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5B8FD" w14:textId="21104594" w:rsidR="005F6354" w:rsidRPr="005A0039" w:rsidRDefault="005F6354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A0039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6681F" w14:textId="084A0F9E" w:rsidR="005F6354" w:rsidRPr="005A0039" w:rsidRDefault="005F6354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</w:rPr>
              <w:t>5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55F87" w14:textId="1C45D381" w:rsidR="005F6354" w:rsidRPr="005A0039" w:rsidRDefault="005F6354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</w:rPr>
              <w:t>0,03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E97F4" w14:textId="3DCFAAB2" w:rsidR="005F6354" w:rsidRPr="005A0039" w:rsidRDefault="005F6354" w:rsidP="00552140">
            <w:pPr>
              <w:ind w:left="-100" w:right="-42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16,21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86AA5" w14:textId="62D4364B" w:rsidR="005F6354" w:rsidRPr="005A0039" w:rsidRDefault="005F6354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01137" w14:textId="0233CDF7" w:rsidR="005F6354" w:rsidRPr="005A0039" w:rsidRDefault="005F6354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20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11338" w14:textId="5C25AF51" w:rsidR="005F6354" w:rsidRPr="005F6354" w:rsidRDefault="005F6354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14272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B1394" w14:textId="2CC3998F" w:rsidR="005F6354" w:rsidRPr="005F6354" w:rsidRDefault="005F6354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1624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ACC24" w14:textId="69EAB2B8" w:rsidR="005F6354" w:rsidRPr="005A0039" w:rsidRDefault="005F6354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A0039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63D78" w14:textId="6BD73986" w:rsidR="005F6354" w:rsidRPr="005A0039" w:rsidRDefault="005F6354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D1EDC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10DDE" w14:textId="3AC6AD1C" w:rsidR="005F6354" w:rsidRPr="005A0039" w:rsidRDefault="005F6354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D1EDC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DDF6F" w14:textId="72EBE682" w:rsidR="005F6354" w:rsidRPr="005A0039" w:rsidRDefault="005F6354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5A5F" w14:textId="5EF6F32C" w:rsidR="005F6354" w:rsidRPr="005A0039" w:rsidRDefault="005F6354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4DF6D" w14:textId="42DBD90B" w:rsidR="005F6354" w:rsidRPr="005A0039" w:rsidRDefault="005F6354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C4E89" w14:textId="187133BB" w:rsidR="005F6354" w:rsidRPr="005A0039" w:rsidRDefault="005F6354" w:rsidP="005839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0333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DB3DD" w14:textId="49DA4CD9" w:rsidR="005F6354" w:rsidRPr="005A0039" w:rsidRDefault="005F6354" w:rsidP="00F86E52">
            <w:pPr>
              <w:ind w:left="-113" w:right="-113"/>
              <w:jc w:val="both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Дигидросульфид</w:t>
            </w:r>
            <w:proofErr w:type="spellEnd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 xml:space="preserve"> (</w:t>
            </w:r>
            <w:proofErr w:type="spellStart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Сероводород</w:t>
            </w:r>
            <w:proofErr w:type="spellEnd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9F3CF" w14:textId="577386C1" w:rsidR="005F6354" w:rsidRPr="005A0039" w:rsidRDefault="005F6354" w:rsidP="00A224B9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0,0012855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B33D2" w14:textId="41C8204F" w:rsidR="005F6354" w:rsidRPr="005A0039" w:rsidRDefault="005F6354" w:rsidP="00A224B9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20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00781" w14:textId="3D5CA6B9" w:rsidR="005F6354" w:rsidRPr="005A0039" w:rsidRDefault="005F6354" w:rsidP="00A224B9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CE89B" w14:textId="3B9A37A0" w:rsidR="005F6354" w:rsidRPr="005A0039" w:rsidRDefault="005F6354" w:rsidP="00A224B9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46F2F" w14:textId="77777777" w:rsidR="005F6354" w:rsidRPr="005A0039" w:rsidRDefault="005F6354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E17EA3" w:rsidRPr="00AD6E55" w14:paraId="1A72B6A7" w14:textId="77777777" w:rsidTr="00430E0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6F56C" w14:textId="77777777" w:rsidR="00E17EA3" w:rsidRPr="001D4DC0" w:rsidRDefault="00E17EA3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1FD42" w14:textId="77777777" w:rsidR="00E17EA3" w:rsidRPr="001D4DC0" w:rsidRDefault="00E17EA3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DC2B0" w14:textId="77777777" w:rsidR="00E17EA3" w:rsidRPr="001D4DC0" w:rsidRDefault="00E17EA3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2C17D" w14:textId="77777777" w:rsidR="00E17EA3" w:rsidRDefault="00E17EA3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5B34D" w14:textId="77777777" w:rsidR="00E17EA3" w:rsidRDefault="00E17EA3" w:rsidP="00E956A1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C511C" w14:textId="77777777" w:rsidR="00E17EA3" w:rsidRDefault="00E17EA3" w:rsidP="00E956A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08B97" w14:textId="77777777" w:rsidR="00E17EA3" w:rsidRDefault="00E17EA3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819B0" w14:textId="77777777" w:rsidR="00E17EA3" w:rsidRPr="005A0039" w:rsidRDefault="00E17EA3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E5C1E" w14:textId="77777777" w:rsidR="00E17EA3" w:rsidRPr="005A0039" w:rsidRDefault="00E17EA3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0A2F3" w14:textId="77777777" w:rsidR="00E17EA3" w:rsidRPr="005A0039" w:rsidRDefault="00E17EA3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7F2A9" w14:textId="77777777" w:rsidR="00E17EA3" w:rsidRPr="005A0039" w:rsidRDefault="00E17EA3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50195" w14:textId="77777777" w:rsidR="00E17EA3" w:rsidRPr="005A0039" w:rsidRDefault="00E17EA3" w:rsidP="00552140">
            <w:pPr>
              <w:ind w:left="-100" w:right="-42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A6FD8" w14:textId="77777777" w:rsidR="00E17EA3" w:rsidRPr="005A0039" w:rsidRDefault="00E17EA3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18C95" w14:textId="77777777" w:rsidR="00E17EA3" w:rsidRPr="005A0039" w:rsidRDefault="00E17EA3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B052C" w14:textId="77777777" w:rsidR="00E17EA3" w:rsidRPr="005A0039" w:rsidRDefault="00E17EA3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2490C" w14:textId="77777777" w:rsidR="00E17EA3" w:rsidRPr="005A0039" w:rsidRDefault="00E17EA3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8FF98" w14:textId="77777777" w:rsidR="00E17EA3" w:rsidRPr="005A0039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22077" w14:textId="77777777" w:rsidR="00E17EA3" w:rsidRPr="005A0039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4628E" w14:textId="77777777" w:rsidR="00E17EA3" w:rsidRPr="005A0039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595A9" w14:textId="77777777" w:rsidR="00E17EA3" w:rsidRPr="005A0039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B5773" w14:textId="77777777" w:rsidR="00E17EA3" w:rsidRPr="005A0039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6B590" w14:textId="77777777" w:rsidR="00E17EA3" w:rsidRPr="005A0039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02689" w14:textId="56C30F5A" w:rsidR="00E17EA3" w:rsidRPr="005A0039" w:rsidRDefault="00E17EA3" w:rsidP="005839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83977">
              <w:rPr>
                <w:rFonts w:ascii="Arial" w:hAnsi="Arial" w:cs="Arial"/>
                <w:color w:val="000000"/>
                <w:sz w:val="12"/>
                <w:szCs w:val="12"/>
              </w:rPr>
              <w:t>0415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32BB7" w14:textId="1430C677" w:rsidR="00E17EA3" w:rsidRPr="005A0039" w:rsidRDefault="00E17EA3" w:rsidP="00F86E52">
            <w:pPr>
              <w:ind w:left="-113" w:right="-113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583977">
              <w:rPr>
                <w:rFonts w:ascii="Arial" w:hAnsi="Arial" w:cs="Arial"/>
                <w:sz w:val="12"/>
                <w:szCs w:val="12"/>
              </w:rPr>
              <w:t>Смесь углеводородов предельных С1-С5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0CC11" w14:textId="06058869" w:rsidR="00E17EA3" w:rsidRPr="005A0039" w:rsidRDefault="00E17EA3" w:rsidP="00A224B9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44,13891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1980B" w14:textId="358C41EE" w:rsidR="00E17EA3" w:rsidRPr="005A0039" w:rsidRDefault="00E17EA3" w:rsidP="00A224B9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6876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2BF2E" w14:textId="2674D0B7" w:rsidR="00E17EA3" w:rsidRPr="005A0039" w:rsidRDefault="00E17EA3" w:rsidP="00A224B9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0,001986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D11BE" w14:textId="2654C18E" w:rsidR="00E17EA3" w:rsidRPr="005A0039" w:rsidRDefault="00E17EA3" w:rsidP="00A224B9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0,001986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E6B2F" w14:textId="77777777" w:rsidR="00E17EA3" w:rsidRPr="005A0039" w:rsidRDefault="00E17EA3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E17EA3" w:rsidRPr="00AD6E55" w14:paraId="4C037E29" w14:textId="77777777" w:rsidTr="00430E0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EDFE5" w14:textId="77777777" w:rsidR="00E17EA3" w:rsidRPr="001D4DC0" w:rsidRDefault="00E17EA3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03A2B" w14:textId="77777777" w:rsidR="00E17EA3" w:rsidRPr="001D4DC0" w:rsidRDefault="00E17EA3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465A0" w14:textId="77777777" w:rsidR="00E17EA3" w:rsidRPr="001D4DC0" w:rsidRDefault="00E17EA3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B9B71" w14:textId="77777777" w:rsidR="00E17EA3" w:rsidRDefault="00E17EA3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722AD" w14:textId="77777777" w:rsidR="00E17EA3" w:rsidRDefault="00E17EA3" w:rsidP="00E956A1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A44E0" w14:textId="77777777" w:rsidR="00E17EA3" w:rsidRDefault="00E17EA3" w:rsidP="00E956A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13325" w14:textId="77777777" w:rsidR="00E17EA3" w:rsidRDefault="00E17EA3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3F054" w14:textId="77777777" w:rsidR="00E17EA3" w:rsidRPr="005A0039" w:rsidRDefault="00E17EA3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790D8" w14:textId="77777777" w:rsidR="00E17EA3" w:rsidRPr="005A0039" w:rsidRDefault="00E17EA3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C8F81" w14:textId="77777777" w:rsidR="00E17EA3" w:rsidRPr="005A0039" w:rsidRDefault="00E17EA3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A03F5" w14:textId="77777777" w:rsidR="00E17EA3" w:rsidRPr="005A0039" w:rsidRDefault="00E17EA3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69B68" w14:textId="77777777" w:rsidR="00E17EA3" w:rsidRPr="005A0039" w:rsidRDefault="00E17EA3" w:rsidP="00552140">
            <w:pPr>
              <w:ind w:left="-100" w:right="-42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4B09B" w14:textId="77777777" w:rsidR="00E17EA3" w:rsidRPr="005A0039" w:rsidRDefault="00E17EA3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8239F" w14:textId="77777777" w:rsidR="00E17EA3" w:rsidRPr="005A0039" w:rsidRDefault="00E17EA3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B412A" w14:textId="77777777" w:rsidR="00E17EA3" w:rsidRPr="005A0039" w:rsidRDefault="00E17EA3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F96CB" w14:textId="77777777" w:rsidR="00E17EA3" w:rsidRPr="005A0039" w:rsidRDefault="00E17EA3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8AC7F" w14:textId="77777777" w:rsidR="00E17EA3" w:rsidRPr="005A0039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E6EFB" w14:textId="77777777" w:rsidR="00E17EA3" w:rsidRPr="005A0039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49423" w14:textId="77777777" w:rsidR="00E17EA3" w:rsidRPr="005A0039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3CD6B" w14:textId="77777777" w:rsidR="00E17EA3" w:rsidRPr="005A0039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C5F61" w14:textId="77777777" w:rsidR="00E17EA3" w:rsidRPr="005A0039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40073" w14:textId="77777777" w:rsidR="00E17EA3" w:rsidRPr="005A0039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2316B" w14:textId="2E3A83BF" w:rsidR="00E17EA3" w:rsidRPr="005A0039" w:rsidRDefault="00E17EA3" w:rsidP="005839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0416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E9018" w14:textId="15DCF8ED" w:rsidR="00E17EA3" w:rsidRPr="005A0039" w:rsidRDefault="00E17EA3" w:rsidP="00F86E52">
            <w:pPr>
              <w:ind w:left="-113" w:right="-113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7637B2">
              <w:rPr>
                <w:rFonts w:ascii="Arial" w:hAnsi="Arial" w:cs="Arial"/>
                <w:sz w:val="12"/>
                <w:szCs w:val="12"/>
              </w:rPr>
              <w:t>Смесь углеводородов предельных С6-С10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AA15E" w14:textId="1D4EE602" w:rsidR="00E17EA3" w:rsidRPr="005A0039" w:rsidRDefault="00E17EA3" w:rsidP="00A224B9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0,0156872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D52EB" w14:textId="60CA0906" w:rsidR="00E17EA3" w:rsidRPr="005A0039" w:rsidRDefault="00E17EA3" w:rsidP="00A224B9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244,1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2BB97" w14:textId="6A77B739" w:rsidR="00E17EA3" w:rsidRPr="005A0039" w:rsidRDefault="00E17EA3" w:rsidP="00A224B9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36EDC" w14:textId="1C92228E" w:rsidR="00E17EA3" w:rsidRPr="005A0039" w:rsidRDefault="00E17EA3" w:rsidP="00A224B9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0FA6A" w14:textId="77777777" w:rsidR="00E17EA3" w:rsidRPr="005A0039" w:rsidRDefault="00E17EA3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E17EA3" w:rsidRPr="00AD6E55" w14:paraId="5687537A" w14:textId="77777777" w:rsidTr="00430E0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4E10D" w14:textId="77777777" w:rsidR="00E17EA3" w:rsidRPr="001D4DC0" w:rsidRDefault="00E17EA3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A7389" w14:textId="77777777" w:rsidR="00E17EA3" w:rsidRPr="001D4DC0" w:rsidRDefault="00E17EA3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F1102" w14:textId="77777777" w:rsidR="00E17EA3" w:rsidRPr="001D4DC0" w:rsidRDefault="00E17EA3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C4315" w14:textId="77777777" w:rsidR="00E17EA3" w:rsidRDefault="00E17EA3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64FCC" w14:textId="77777777" w:rsidR="00E17EA3" w:rsidRDefault="00E17EA3" w:rsidP="00E956A1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036C7" w14:textId="77777777" w:rsidR="00E17EA3" w:rsidRDefault="00E17EA3" w:rsidP="00E956A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238D2" w14:textId="77777777" w:rsidR="00E17EA3" w:rsidRDefault="00E17EA3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AC9E5" w14:textId="77777777" w:rsidR="00E17EA3" w:rsidRPr="005A0039" w:rsidRDefault="00E17EA3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04EE6" w14:textId="77777777" w:rsidR="00E17EA3" w:rsidRPr="005A0039" w:rsidRDefault="00E17EA3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FBF5E" w14:textId="77777777" w:rsidR="00E17EA3" w:rsidRPr="005A0039" w:rsidRDefault="00E17EA3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D75FB" w14:textId="77777777" w:rsidR="00E17EA3" w:rsidRPr="005A0039" w:rsidRDefault="00E17EA3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3E930" w14:textId="77777777" w:rsidR="00E17EA3" w:rsidRPr="005A0039" w:rsidRDefault="00E17EA3" w:rsidP="00552140">
            <w:pPr>
              <w:ind w:left="-100" w:right="-42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5A975" w14:textId="77777777" w:rsidR="00E17EA3" w:rsidRPr="005A0039" w:rsidRDefault="00E17EA3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2D13B" w14:textId="77777777" w:rsidR="00E17EA3" w:rsidRPr="005A0039" w:rsidRDefault="00E17EA3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1BB91" w14:textId="77777777" w:rsidR="00E17EA3" w:rsidRPr="005A0039" w:rsidRDefault="00E17EA3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5A289" w14:textId="77777777" w:rsidR="00E17EA3" w:rsidRPr="005A0039" w:rsidRDefault="00E17EA3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93B15" w14:textId="77777777" w:rsidR="00E17EA3" w:rsidRPr="005A0039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C8240" w14:textId="77777777" w:rsidR="00E17EA3" w:rsidRPr="005A0039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DA11F" w14:textId="77777777" w:rsidR="00E17EA3" w:rsidRPr="005A0039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B143B" w14:textId="77777777" w:rsidR="00E17EA3" w:rsidRPr="005A0039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3D979" w14:textId="77777777" w:rsidR="00E17EA3" w:rsidRPr="005A0039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AE014" w14:textId="77777777" w:rsidR="00E17EA3" w:rsidRPr="005A0039" w:rsidRDefault="00E17EA3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35966" w14:textId="337391C8" w:rsidR="00E17EA3" w:rsidRPr="005A0039" w:rsidRDefault="00A51252" w:rsidP="005839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1</w:t>
            </w:r>
            <w:r w:rsidR="00E17EA3">
              <w:rPr>
                <w:rFonts w:ascii="Arial" w:hAnsi="Arial" w:cs="Arial"/>
                <w:color w:val="000000"/>
                <w:sz w:val="12"/>
                <w:szCs w:val="12"/>
              </w:rPr>
              <w:t>716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97ABE" w14:textId="7B1C786A" w:rsidR="00E17EA3" w:rsidRPr="005A0039" w:rsidRDefault="00E17EA3" w:rsidP="00F86E52">
            <w:pPr>
              <w:ind w:left="-113" w:right="-113"/>
              <w:jc w:val="both"/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Одорант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 СПМ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698F3" w14:textId="76DAA79A" w:rsidR="00E17EA3" w:rsidRPr="005A0039" w:rsidRDefault="00E17EA3" w:rsidP="00A224B9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0,002314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67885" w14:textId="41C9028C" w:rsidR="00E17EA3" w:rsidRPr="005A0039" w:rsidRDefault="00E17EA3" w:rsidP="00A224B9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30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A62C8" w14:textId="0DBCEF22" w:rsidR="00E17EA3" w:rsidRPr="005A0039" w:rsidRDefault="00E17EA3" w:rsidP="00A224B9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C4BAD" w14:textId="2D445D61" w:rsidR="00E17EA3" w:rsidRPr="005A0039" w:rsidRDefault="00E17EA3" w:rsidP="00A224B9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00E73" w14:textId="77777777" w:rsidR="00E17EA3" w:rsidRPr="005A0039" w:rsidRDefault="00E17EA3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5F6354" w:rsidRPr="00AD6E55" w14:paraId="6CBAE3D5" w14:textId="77777777" w:rsidTr="00430E0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7AEFA" w14:textId="77777777" w:rsidR="005F6354" w:rsidRPr="001D4DC0" w:rsidRDefault="005F6354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092CD" w14:textId="77777777" w:rsidR="005F6354" w:rsidRPr="001D4DC0" w:rsidRDefault="005F6354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C7E31" w14:textId="6709F473" w:rsidR="005F6354" w:rsidRPr="001D4DC0" w:rsidRDefault="005F6354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ГРП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1EEB9" w14:textId="77777777" w:rsidR="005F6354" w:rsidRDefault="005F6354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00FA4" w14:textId="2A72A779" w:rsidR="005F6354" w:rsidRDefault="005F6354" w:rsidP="00A224B9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4D7A7" w14:textId="3E06F04E" w:rsidR="005F6354" w:rsidRDefault="005F6354" w:rsidP="00E956A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Свеча 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1E9AD" w14:textId="2B3DAEA3" w:rsidR="005F6354" w:rsidRDefault="005F6354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E5AAE" w14:textId="113BE3A6" w:rsidR="005F6354" w:rsidRPr="005A0039" w:rsidRDefault="005F6354" w:rsidP="00A224B9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A0039">
              <w:rPr>
                <w:rFonts w:ascii="Arial" w:hAnsi="Arial" w:cs="Arial"/>
                <w:color w:val="000000"/>
                <w:sz w:val="12"/>
                <w:szCs w:val="12"/>
              </w:rPr>
              <w:t>503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98DF8" w14:textId="4DF6400B" w:rsidR="005F6354" w:rsidRPr="005A0039" w:rsidRDefault="005F6354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A0039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824E2" w14:textId="7B03C753" w:rsidR="005F6354" w:rsidRPr="005A0039" w:rsidRDefault="005F6354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</w:rPr>
              <w:t>5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BB802" w14:textId="1CC81957" w:rsidR="005F6354" w:rsidRPr="005A0039" w:rsidRDefault="005F6354" w:rsidP="00E17EA3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</w:rPr>
              <w:t>0,</w:t>
            </w:r>
            <w:r>
              <w:rPr>
                <w:rFonts w:ascii="Arial" w:hAnsi="Arial" w:cs="Arial"/>
                <w:snapToGrid w:val="0"/>
                <w:sz w:val="12"/>
                <w:szCs w:val="12"/>
              </w:rPr>
              <w:t>1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F10A0" w14:textId="129286F7" w:rsidR="005F6354" w:rsidRPr="005A0039" w:rsidRDefault="005F6354" w:rsidP="00552140">
            <w:pPr>
              <w:ind w:left="-100" w:right="-42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16,21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D932D" w14:textId="1A507F0F" w:rsidR="005F6354" w:rsidRPr="005A0039" w:rsidRDefault="005F6354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4295F" w14:textId="1D272750" w:rsidR="005F6354" w:rsidRPr="005A0039" w:rsidRDefault="005F6354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20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3FD4D" w14:textId="66E6C256" w:rsidR="005F6354" w:rsidRPr="005F6354" w:rsidRDefault="005F6354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14276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93A01" w14:textId="3DBA50B5" w:rsidR="005F6354" w:rsidRPr="005F6354" w:rsidRDefault="005F6354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1625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319B3" w14:textId="6CAF661D" w:rsidR="005F6354" w:rsidRPr="005A0039" w:rsidRDefault="005F6354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A0039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D99A2" w14:textId="1FED4745" w:rsidR="005F6354" w:rsidRPr="005A0039" w:rsidRDefault="005F6354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D1EDC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B98C6" w14:textId="6CD3E8B9" w:rsidR="005F6354" w:rsidRPr="005A0039" w:rsidRDefault="005F6354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D1EDC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08AE4" w14:textId="1893E610" w:rsidR="005F6354" w:rsidRPr="005A0039" w:rsidRDefault="005F6354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D380D" w14:textId="7CEDBA04" w:rsidR="005F6354" w:rsidRPr="005A0039" w:rsidRDefault="005F6354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C21CA" w14:textId="47063339" w:rsidR="005F6354" w:rsidRPr="005A0039" w:rsidRDefault="005F6354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91EC4" w14:textId="021BD8C5" w:rsidR="005F6354" w:rsidRPr="005A0039" w:rsidRDefault="005F6354" w:rsidP="005839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0333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E43FB" w14:textId="0157B398" w:rsidR="005F6354" w:rsidRPr="005A0039" w:rsidRDefault="005F6354" w:rsidP="00F86E52">
            <w:pPr>
              <w:ind w:left="-113" w:right="-113"/>
              <w:jc w:val="both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Дигидросульфид</w:t>
            </w:r>
            <w:proofErr w:type="spellEnd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 xml:space="preserve"> (</w:t>
            </w:r>
            <w:proofErr w:type="spellStart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Сероводород</w:t>
            </w:r>
            <w:proofErr w:type="spellEnd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2DAE9" w14:textId="4772FE3C" w:rsidR="005F6354" w:rsidRPr="005A0039" w:rsidRDefault="005F6354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0,0000785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4F7AF" w14:textId="626F34AD" w:rsidR="005F6354" w:rsidRPr="005A0039" w:rsidRDefault="005F6354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20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EC2A7" w14:textId="19C1E638" w:rsidR="005F6354" w:rsidRPr="005A0039" w:rsidRDefault="005F6354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E3E7C" w14:textId="2889D039" w:rsidR="005F6354" w:rsidRPr="005A0039" w:rsidRDefault="005F6354" w:rsidP="000F5450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FEF45" w14:textId="77777777" w:rsidR="005F6354" w:rsidRPr="005A0039" w:rsidRDefault="005F6354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274CF" w:rsidRPr="00AD6E55" w14:paraId="5B4256FF" w14:textId="77777777" w:rsidTr="00430E0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C5229" w14:textId="77777777" w:rsidR="009274CF" w:rsidRPr="001D4DC0" w:rsidRDefault="009274CF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8D7B8" w14:textId="77777777" w:rsidR="009274CF" w:rsidRPr="001D4DC0" w:rsidRDefault="009274CF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88C1B" w14:textId="77777777" w:rsidR="009274CF" w:rsidRPr="001D4DC0" w:rsidRDefault="009274CF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3AE9E" w14:textId="77777777" w:rsidR="009274CF" w:rsidRDefault="009274CF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EAFD3" w14:textId="77777777" w:rsidR="009274CF" w:rsidRDefault="009274CF" w:rsidP="00E956A1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C15FC" w14:textId="77777777" w:rsidR="009274CF" w:rsidRDefault="009274CF" w:rsidP="00E956A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42057" w14:textId="77777777" w:rsidR="009274CF" w:rsidRDefault="009274CF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9817F" w14:textId="77777777" w:rsidR="009274CF" w:rsidRPr="005A0039" w:rsidRDefault="009274CF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9C173" w14:textId="77777777" w:rsidR="009274CF" w:rsidRPr="005A0039" w:rsidRDefault="009274CF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F2A3A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3B78F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59D2D" w14:textId="77777777" w:rsidR="009274CF" w:rsidRPr="005A0039" w:rsidRDefault="009274CF" w:rsidP="00552140">
            <w:pPr>
              <w:ind w:left="-100" w:right="-42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B91FA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BFA5D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093C2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14861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26EFA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8606F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86693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416F4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16AB9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84479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7CD2A" w14:textId="1C918047" w:rsidR="009274CF" w:rsidRPr="005A0039" w:rsidRDefault="009274CF" w:rsidP="005839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83977">
              <w:rPr>
                <w:rFonts w:ascii="Arial" w:hAnsi="Arial" w:cs="Arial"/>
                <w:color w:val="000000"/>
                <w:sz w:val="12"/>
                <w:szCs w:val="12"/>
              </w:rPr>
              <w:t>0415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6C417" w14:textId="14F2D4CB" w:rsidR="009274CF" w:rsidRPr="005A0039" w:rsidRDefault="009274CF" w:rsidP="00F86E52">
            <w:pPr>
              <w:ind w:left="-113" w:right="-113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583977">
              <w:rPr>
                <w:rFonts w:ascii="Arial" w:hAnsi="Arial" w:cs="Arial"/>
                <w:sz w:val="12"/>
                <w:szCs w:val="12"/>
              </w:rPr>
              <w:t>Смесь углеводородов предельных С1-С5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5530" w14:textId="21902ECC" w:rsidR="009274CF" w:rsidRPr="005A0039" w:rsidRDefault="009274CF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1,34793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9DA12" w14:textId="5F44CB47" w:rsidR="009274CF" w:rsidRPr="005A0039" w:rsidRDefault="009274CF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6876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FB0E4" w14:textId="3EA9BD46" w:rsidR="009274CF" w:rsidRPr="005A0039" w:rsidRDefault="009274CF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0,000135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1F830" w14:textId="4A05EB54" w:rsidR="009274CF" w:rsidRPr="005A0039" w:rsidRDefault="009274CF" w:rsidP="000F5450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B2FB8" w14:textId="77777777" w:rsidR="009274CF" w:rsidRPr="005A0039" w:rsidRDefault="009274CF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274CF" w:rsidRPr="00AD6E55" w14:paraId="501A50C4" w14:textId="77777777" w:rsidTr="00430E0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F2EA0" w14:textId="77777777" w:rsidR="009274CF" w:rsidRPr="001D4DC0" w:rsidRDefault="009274CF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C6B9E" w14:textId="77777777" w:rsidR="009274CF" w:rsidRPr="001D4DC0" w:rsidRDefault="009274CF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96EC7" w14:textId="77777777" w:rsidR="009274CF" w:rsidRPr="001D4DC0" w:rsidRDefault="009274CF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BB517" w14:textId="77777777" w:rsidR="009274CF" w:rsidRDefault="009274CF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F034E" w14:textId="77777777" w:rsidR="009274CF" w:rsidRDefault="009274CF" w:rsidP="00E956A1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E99E7" w14:textId="77777777" w:rsidR="009274CF" w:rsidRDefault="009274CF" w:rsidP="00E956A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33990" w14:textId="77777777" w:rsidR="009274CF" w:rsidRDefault="009274CF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432E2" w14:textId="77777777" w:rsidR="009274CF" w:rsidRPr="005A0039" w:rsidRDefault="009274CF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105AE" w14:textId="77777777" w:rsidR="009274CF" w:rsidRPr="005A0039" w:rsidRDefault="009274CF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3CE88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72DF1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A5E07" w14:textId="77777777" w:rsidR="009274CF" w:rsidRPr="005A0039" w:rsidRDefault="009274CF" w:rsidP="00552140">
            <w:pPr>
              <w:ind w:left="-100" w:right="-42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60677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2C77D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BF275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14980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D628D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ABE1F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C91B1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DF278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B9DCA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13111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4151F" w14:textId="42DA2E89" w:rsidR="009274CF" w:rsidRPr="005A0039" w:rsidRDefault="009274CF" w:rsidP="005839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0416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B05BB" w14:textId="47381FDA" w:rsidR="009274CF" w:rsidRPr="005A0039" w:rsidRDefault="009274CF" w:rsidP="00F86E52">
            <w:pPr>
              <w:ind w:left="-113" w:right="-113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7637B2">
              <w:rPr>
                <w:rFonts w:ascii="Arial" w:hAnsi="Arial" w:cs="Arial"/>
                <w:sz w:val="12"/>
                <w:szCs w:val="12"/>
              </w:rPr>
              <w:t>Смесь углеводородов предельных С6-С10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79BA5" w14:textId="33600A46" w:rsidR="009274CF" w:rsidRPr="005A0039" w:rsidRDefault="009274CF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0,0009581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AD213" w14:textId="6D375B5A" w:rsidR="009274CF" w:rsidRPr="005A0039" w:rsidRDefault="009274CF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244,1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9E12C" w14:textId="10CEF27C" w:rsidR="009274CF" w:rsidRPr="005A0039" w:rsidRDefault="009274CF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00649" w14:textId="6021E070" w:rsidR="009274CF" w:rsidRPr="005A0039" w:rsidRDefault="009274CF" w:rsidP="000F5450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E0C4B" w14:textId="77777777" w:rsidR="009274CF" w:rsidRPr="005A0039" w:rsidRDefault="009274CF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274CF" w:rsidRPr="00AD6E55" w14:paraId="55292879" w14:textId="77777777" w:rsidTr="00430E0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45413" w14:textId="77777777" w:rsidR="009274CF" w:rsidRPr="001D4DC0" w:rsidRDefault="009274CF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A08E3" w14:textId="77777777" w:rsidR="009274CF" w:rsidRPr="001D4DC0" w:rsidRDefault="009274CF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3B7D7" w14:textId="77777777" w:rsidR="009274CF" w:rsidRPr="001D4DC0" w:rsidRDefault="009274CF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0A8F7" w14:textId="77777777" w:rsidR="009274CF" w:rsidRDefault="009274CF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F014B" w14:textId="77777777" w:rsidR="009274CF" w:rsidRDefault="009274CF" w:rsidP="00E956A1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173F0" w14:textId="77777777" w:rsidR="009274CF" w:rsidRDefault="009274CF" w:rsidP="00E956A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981EC" w14:textId="77777777" w:rsidR="009274CF" w:rsidRDefault="009274CF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A1C5E" w14:textId="77777777" w:rsidR="009274CF" w:rsidRPr="005A0039" w:rsidRDefault="009274CF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F0F9F" w14:textId="77777777" w:rsidR="009274CF" w:rsidRPr="005A0039" w:rsidRDefault="009274CF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73FEC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C0F8F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DBE15" w14:textId="77777777" w:rsidR="009274CF" w:rsidRPr="005A0039" w:rsidRDefault="009274CF" w:rsidP="00552140">
            <w:pPr>
              <w:ind w:left="-100" w:right="-42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2235D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38AAA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B7A8B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8F7B7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423C8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DBD0B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A45E9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8B950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9F859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4758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2F314" w14:textId="3478C8A8" w:rsidR="009274CF" w:rsidRPr="005A0039" w:rsidRDefault="00A51252" w:rsidP="005839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1</w:t>
            </w:r>
            <w:r w:rsidR="009274CF">
              <w:rPr>
                <w:rFonts w:ascii="Arial" w:hAnsi="Arial" w:cs="Arial"/>
                <w:color w:val="000000"/>
                <w:sz w:val="12"/>
                <w:szCs w:val="12"/>
              </w:rPr>
              <w:t>716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426B3" w14:textId="35F2C255" w:rsidR="009274CF" w:rsidRPr="005A0039" w:rsidRDefault="009274CF" w:rsidP="00F86E52">
            <w:pPr>
              <w:ind w:left="-113" w:right="-113"/>
              <w:jc w:val="both"/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Одорант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 СПМ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D721A" w14:textId="0676E1D2" w:rsidR="009274CF" w:rsidRPr="005A0039" w:rsidRDefault="009274CF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0,0001413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F1773" w14:textId="7FB86F7F" w:rsidR="009274CF" w:rsidRPr="005A0039" w:rsidRDefault="009274CF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30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385F8" w14:textId="6E394088" w:rsidR="009274CF" w:rsidRPr="005A0039" w:rsidRDefault="009274CF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76A37" w14:textId="0EAC0A3F" w:rsidR="009274CF" w:rsidRPr="005A0039" w:rsidRDefault="009274CF" w:rsidP="000F5450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281C5" w14:textId="77777777" w:rsidR="009274CF" w:rsidRPr="005A0039" w:rsidRDefault="009274CF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5F6354" w:rsidRPr="00AD6E55" w14:paraId="2EA93982" w14:textId="77777777" w:rsidTr="00430E0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ACE9A" w14:textId="77777777" w:rsidR="005F6354" w:rsidRPr="001D4DC0" w:rsidRDefault="005F6354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4A9EF" w14:textId="77777777" w:rsidR="005F6354" w:rsidRPr="001D4DC0" w:rsidRDefault="005F6354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8144F" w14:textId="0BE163EF" w:rsidR="005F6354" w:rsidRPr="001D4DC0" w:rsidRDefault="005F6354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Трубопровод 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001E1" w14:textId="77777777" w:rsidR="005F6354" w:rsidRDefault="005F6354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4CCC8" w14:textId="3064A532" w:rsidR="005F6354" w:rsidRDefault="005F6354" w:rsidP="00E17EA3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0,1444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10FC4" w14:textId="5FC9569D" w:rsidR="005F6354" w:rsidRDefault="005F6354" w:rsidP="00E956A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Свеча 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69676" w14:textId="4A0CA1DF" w:rsidR="005F6354" w:rsidRDefault="005F6354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718EA" w14:textId="30923396" w:rsidR="005F6354" w:rsidRPr="005A0039" w:rsidRDefault="005F6354" w:rsidP="00A224B9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A0039">
              <w:rPr>
                <w:rFonts w:ascii="Arial" w:hAnsi="Arial" w:cs="Arial"/>
                <w:color w:val="000000"/>
                <w:sz w:val="12"/>
                <w:szCs w:val="12"/>
              </w:rPr>
              <w:t>503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39FFF" w14:textId="6F29365F" w:rsidR="005F6354" w:rsidRPr="005A0039" w:rsidRDefault="005F6354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A0039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DF56C" w14:textId="3F9DE612" w:rsidR="005F6354" w:rsidRPr="005A0039" w:rsidRDefault="005F6354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6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CE668" w14:textId="669E17E0" w:rsidR="005F6354" w:rsidRPr="005A0039" w:rsidRDefault="005F6354" w:rsidP="00E17EA3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</w:rPr>
              <w:t>0,0</w:t>
            </w:r>
            <w:r>
              <w:rPr>
                <w:rFonts w:ascii="Arial" w:hAnsi="Arial" w:cs="Arial"/>
                <w:snapToGrid w:val="0"/>
                <w:sz w:val="12"/>
                <w:szCs w:val="12"/>
              </w:rPr>
              <w:t>5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00A22" w14:textId="5BF1FEA3" w:rsidR="005F6354" w:rsidRPr="005A0039" w:rsidRDefault="005F6354" w:rsidP="00552140">
            <w:pPr>
              <w:ind w:left="-100" w:right="-42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16,21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198D5" w14:textId="6DC2924C" w:rsidR="005F6354" w:rsidRPr="005A0039" w:rsidRDefault="005F6354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12588" w14:textId="5C735AB4" w:rsidR="005F6354" w:rsidRPr="005A0039" w:rsidRDefault="005F6354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20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99984" w14:textId="2FB70613" w:rsidR="005F6354" w:rsidRPr="005F6354" w:rsidRDefault="005F6354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14278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31EE5" w14:textId="1B70C3F9" w:rsidR="005F6354" w:rsidRPr="005F6354" w:rsidRDefault="005F6354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1626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4E4AC" w14:textId="0AAA2517" w:rsidR="005F6354" w:rsidRPr="005A0039" w:rsidRDefault="005F6354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A0039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57E23" w14:textId="3C5D9B41" w:rsidR="005F6354" w:rsidRPr="005A0039" w:rsidRDefault="005F6354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D1EDC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F4E3" w14:textId="6E19D36B" w:rsidR="005F6354" w:rsidRPr="005A0039" w:rsidRDefault="005F6354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D1EDC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58CB" w14:textId="6FD0A2A9" w:rsidR="005F6354" w:rsidRPr="005A0039" w:rsidRDefault="005F6354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243A7" w14:textId="31FD11BA" w:rsidR="005F6354" w:rsidRPr="005A0039" w:rsidRDefault="005F6354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A4AB1" w14:textId="549DC870" w:rsidR="005F6354" w:rsidRPr="005A0039" w:rsidRDefault="005F6354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026CA" w14:textId="506B9736" w:rsidR="005F6354" w:rsidRPr="005A0039" w:rsidRDefault="005F6354" w:rsidP="005839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0333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CFFF4" w14:textId="4A94DB11" w:rsidR="005F6354" w:rsidRPr="005A0039" w:rsidRDefault="005F6354" w:rsidP="00F86E52">
            <w:pPr>
              <w:ind w:left="-113" w:right="-113"/>
              <w:jc w:val="both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Дигидросульфид</w:t>
            </w:r>
            <w:proofErr w:type="spellEnd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 xml:space="preserve"> (</w:t>
            </w:r>
            <w:proofErr w:type="spellStart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Сероводород</w:t>
            </w:r>
            <w:proofErr w:type="spellEnd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42C0E" w14:textId="256D982B" w:rsidR="005F6354" w:rsidRPr="005A0039" w:rsidRDefault="005F6354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0,0032393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AC4AA" w14:textId="619A593D" w:rsidR="005F6354" w:rsidRPr="005A0039" w:rsidRDefault="005F6354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20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794B6" w14:textId="2C7D52C5" w:rsidR="005F6354" w:rsidRPr="005A0039" w:rsidRDefault="005F6354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0,000002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0EAA1" w14:textId="7911D964" w:rsidR="005F6354" w:rsidRPr="005A0039" w:rsidRDefault="005F6354" w:rsidP="000F5450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5D42A" w14:textId="77777777" w:rsidR="005F6354" w:rsidRPr="005A0039" w:rsidRDefault="005F6354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274CF" w:rsidRPr="00AD6E55" w14:paraId="4A6CB91C" w14:textId="77777777" w:rsidTr="00430E0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2F44F" w14:textId="77777777" w:rsidR="009274CF" w:rsidRPr="001D4DC0" w:rsidRDefault="009274CF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35A88" w14:textId="77777777" w:rsidR="009274CF" w:rsidRPr="001D4DC0" w:rsidRDefault="009274CF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4F975" w14:textId="77777777" w:rsidR="009274CF" w:rsidRPr="001D4DC0" w:rsidRDefault="009274CF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2E67B" w14:textId="77777777" w:rsidR="009274CF" w:rsidRDefault="009274CF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0C283" w14:textId="77777777" w:rsidR="009274CF" w:rsidRDefault="009274CF" w:rsidP="00E956A1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326E2" w14:textId="77777777" w:rsidR="009274CF" w:rsidRDefault="009274CF" w:rsidP="00E956A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7795B" w14:textId="77777777" w:rsidR="009274CF" w:rsidRDefault="009274CF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755F4" w14:textId="77777777" w:rsidR="009274CF" w:rsidRPr="005A0039" w:rsidRDefault="009274CF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92678" w14:textId="77777777" w:rsidR="009274CF" w:rsidRPr="005A0039" w:rsidRDefault="009274CF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57F3D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F4976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208E9" w14:textId="77777777" w:rsidR="009274CF" w:rsidRPr="005A0039" w:rsidRDefault="009274CF" w:rsidP="00552140">
            <w:pPr>
              <w:ind w:left="-100" w:right="-42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CB2B3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077FD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7DB29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F7ADA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8D78E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26508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AED41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C8823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FA964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232C7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2C0C8" w14:textId="4BA4FCF5" w:rsidR="009274CF" w:rsidRPr="005A0039" w:rsidRDefault="009274CF" w:rsidP="005839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83977">
              <w:rPr>
                <w:rFonts w:ascii="Arial" w:hAnsi="Arial" w:cs="Arial"/>
                <w:color w:val="000000"/>
                <w:sz w:val="12"/>
                <w:szCs w:val="12"/>
              </w:rPr>
              <w:t>0415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A6CE2" w14:textId="13891E6B" w:rsidR="009274CF" w:rsidRPr="005A0039" w:rsidRDefault="009274CF" w:rsidP="00F86E52">
            <w:pPr>
              <w:ind w:left="-113" w:right="-113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583977">
              <w:rPr>
                <w:rFonts w:ascii="Arial" w:hAnsi="Arial" w:cs="Arial"/>
                <w:sz w:val="12"/>
                <w:szCs w:val="12"/>
              </w:rPr>
              <w:t>Смесь углеводородов предельных С1-С5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FE4BC" w14:textId="78737FB6" w:rsidR="009274CF" w:rsidRPr="005A0039" w:rsidRDefault="009274CF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111,22178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6B07A" w14:textId="795E6DF8" w:rsidR="009274CF" w:rsidRPr="005A0039" w:rsidRDefault="009274CF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6876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D0A4B" w14:textId="5EDD2293" w:rsidR="009274CF" w:rsidRPr="005A0039" w:rsidRDefault="009274CF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0,055611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0AE26" w14:textId="3CCDCE9C" w:rsidR="009274CF" w:rsidRPr="005A0039" w:rsidRDefault="009274CF" w:rsidP="000F5450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0,055611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5A58C" w14:textId="77777777" w:rsidR="009274CF" w:rsidRPr="005A0039" w:rsidRDefault="009274CF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274CF" w:rsidRPr="00AD6E55" w14:paraId="2CC6F3AC" w14:textId="77777777" w:rsidTr="00430E0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4FFB3" w14:textId="77777777" w:rsidR="009274CF" w:rsidRPr="001D4DC0" w:rsidRDefault="009274CF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23D82" w14:textId="77777777" w:rsidR="009274CF" w:rsidRPr="001D4DC0" w:rsidRDefault="009274CF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E8902" w14:textId="77777777" w:rsidR="009274CF" w:rsidRPr="001D4DC0" w:rsidRDefault="009274CF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AD0F7" w14:textId="77777777" w:rsidR="009274CF" w:rsidRDefault="009274CF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F7942" w14:textId="77777777" w:rsidR="009274CF" w:rsidRDefault="009274CF" w:rsidP="00E956A1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BB789" w14:textId="77777777" w:rsidR="009274CF" w:rsidRDefault="009274CF" w:rsidP="00E956A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CE573" w14:textId="77777777" w:rsidR="009274CF" w:rsidRDefault="009274CF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4F16" w14:textId="77777777" w:rsidR="009274CF" w:rsidRPr="005A0039" w:rsidRDefault="009274CF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5BE76" w14:textId="77777777" w:rsidR="009274CF" w:rsidRPr="005A0039" w:rsidRDefault="009274CF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86293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A7399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1A3DA" w14:textId="77777777" w:rsidR="009274CF" w:rsidRPr="005A0039" w:rsidRDefault="009274CF" w:rsidP="00552140">
            <w:pPr>
              <w:ind w:left="-100" w:right="-42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7B1EB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16867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EFDB4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7A467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ADE3B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C5CF8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6045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53086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36F73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788D6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94F8A" w14:textId="0E60B96E" w:rsidR="009274CF" w:rsidRPr="005A0039" w:rsidRDefault="009274CF" w:rsidP="005839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0416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D13CA" w14:textId="2FB65A2C" w:rsidR="009274CF" w:rsidRPr="005A0039" w:rsidRDefault="009274CF" w:rsidP="00F86E52">
            <w:pPr>
              <w:ind w:left="-113" w:right="-113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7637B2">
              <w:rPr>
                <w:rFonts w:ascii="Arial" w:hAnsi="Arial" w:cs="Arial"/>
                <w:sz w:val="12"/>
                <w:szCs w:val="12"/>
              </w:rPr>
              <w:t>Смесь углеводородов предельных С6-С10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D7C4" w14:textId="01F75E02" w:rsidR="009274CF" w:rsidRPr="005A0039" w:rsidRDefault="009274CF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0,0395328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E5A8F" w14:textId="36ADCA1E" w:rsidR="009274CF" w:rsidRPr="005A0039" w:rsidRDefault="009274CF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244,1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5106C" w14:textId="64845C3F" w:rsidR="009274CF" w:rsidRPr="005A0039" w:rsidRDefault="009274CF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3A512" w14:textId="3E7C051F" w:rsidR="009274CF" w:rsidRPr="005A0039" w:rsidRDefault="009274CF" w:rsidP="000F5450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09954" w14:textId="77777777" w:rsidR="009274CF" w:rsidRPr="005A0039" w:rsidRDefault="009274CF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274CF" w:rsidRPr="00AD6E55" w14:paraId="107190DC" w14:textId="77777777" w:rsidTr="00430E0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81D96" w14:textId="77777777" w:rsidR="009274CF" w:rsidRPr="001D4DC0" w:rsidRDefault="009274CF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3AB21" w14:textId="77777777" w:rsidR="009274CF" w:rsidRPr="001D4DC0" w:rsidRDefault="009274CF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8EE33" w14:textId="77777777" w:rsidR="009274CF" w:rsidRPr="001D4DC0" w:rsidRDefault="009274CF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709DE" w14:textId="77777777" w:rsidR="009274CF" w:rsidRDefault="009274CF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286B4" w14:textId="77777777" w:rsidR="009274CF" w:rsidRDefault="009274CF" w:rsidP="00E956A1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68760" w14:textId="77777777" w:rsidR="009274CF" w:rsidRDefault="009274CF" w:rsidP="00E956A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43B94" w14:textId="77777777" w:rsidR="009274CF" w:rsidRDefault="009274CF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E5E1B" w14:textId="77777777" w:rsidR="009274CF" w:rsidRPr="005A0039" w:rsidRDefault="009274CF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CF446" w14:textId="77777777" w:rsidR="009274CF" w:rsidRPr="005A0039" w:rsidRDefault="009274CF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3D955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53253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86695" w14:textId="77777777" w:rsidR="009274CF" w:rsidRPr="005A0039" w:rsidRDefault="009274CF" w:rsidP="00552140">
            <w:pPr>
              <w:ind w:left="-100" w:right="-42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43718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2932D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4D7C6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6AA22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9C713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6ECE2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A70CA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5FBA8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422B1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39ECA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F97F3" w14:textId="1C0C265B" w:rsidR="009274CF" w:rsidRPr="005A0039" w:rsidRDefault="00A51252" w:rsidP="005839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1</w:t>
            </w:r>
            <w:r w:rsidR="009274CF">
              <w:rPr>
                <w:rFonts w:ascii="Arial" w:hAnsi="Arial" w:cs="Arial"/>
                <w:color w:val="000000"/>
                <w:sz w:val="12"/>
                <w:szCs w:val="12"/>
              </w:rPr>
              <w:t>716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54D0D" w14:textId="10116DCB" w:rsidR="009274CF" w:rsidRPr="005A0039" w:rsidRDefault="009274CF" w:rsidP="00F86E52">
            <w:pPr>
              <w:ind w:left="-113" w:right="-113"/>
              <w:jc w:val="both"/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Одорант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 СПМ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9A44B" w14:textId="09DE33FE" w:rsidR="009274CF" w:rsidRPr="005A0039" w:rsidRDefault="009274CF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0,005831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0B067" w14:textId="442FA083" w:rsidR="009274CF" w:rsidRPr="005A0039" w:rsidRDefault="009274CF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30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C537B" w14:textId="44D3C244" w:rsidR="009274CF" w:rsidRPr="005A0039" w:rsidRDefault="009274CF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0,000003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B7D62" w14:textId="36DD56EC" w:rsidR="009274CF" w:rsidRPr="005A0039" w:rsidRDefault="009274CF" w:rsidP="000F5450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016D" w14:textId="77777777" w:rsidR="009274CF" w:rsidRPr="005A0039" w:rsidRDefault="009274CF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5F6354" w:rsidRPr="00AD6E55" w14:paraId="10288DE9" w14:textId="77777777" w:rsidTr="00430E0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D4F23" w14:textId="77777777" w:rsidR="005F6354" w:rsidRPr="001D4DC0" w:rsidRDefault="005F6354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1C1A9" w14:textId="77777777" w:rsidR="005F6354" w:rsidRPr="001D4DC0" w:rsidRDefault="005F6354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F6954" w14:textId="27FCE3DB" w:rsidR="005F6354" w:rsidRPr="001D4DC0" w:rsidRDefault="005F6354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Трубопровод 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89BCC" w14:textId="77777777" w:rsidR="005F6354" w:rsidRDefault="005F6354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DCAAF" w14:textId="31F887DE" w:rsidR="005F6354" w:rsidRDefault="005F6354" w:rsidP="00E956A1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1,0833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572CA" w14:textId="4B2C6A08" w:rsidR="005F6354" w:rsidRDefault="005F6354" w:rsidP="00E956A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Свеча 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199B4" w14:textId="01ECA275" w:rsidR="005F6354" w:rsidRDefault="005F6354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284ED" w14:textId="59D630EC" w:rsidR="005F6354" w:rsidRPr="005A0039" w:rsidRDefault="005F6354" w:rsidP="00E17EA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A0039">
              <w:rPr>
                <w:rFonts w:ascii="Arial" w:hAnsi="Arial" w:cs="Arial"/>
                <w:color w:val="000000"/>
                <w:sz w:val="12"/>
                <w:szCs w:val="12"/>
              </w:rPr>
              <w:t>503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25F93" w14:textId="03CB6D17" w:rsidR="005F6354" w:rsidRPr="005A0039" w:rsidRDefault="005F6354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A0039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95E53" w14:textId="5F4DC187" w:rsidR="005F6354" w:rsidRPr="005A0039" w:rsidRDefault="005F6354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6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45A6A" w14:textId="5139BA4A" w:rsidR="005F6354" w:rsidRPr="005A0039" w:rsidRDefault="005F6354" w:rsidP="00E17EA3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5A0039">
              <w:rPr>
                <w:rFonts w:ascii="Arial" w:hAnsi="Arial" w:cs="Arial"/>
                <w:snapToGrid w:val="0"/>
                <w:sz w:val="12"/>
                <w:szCs w:val="12"/>
              </w:rPr>
              <w:t>0,0</w:t>
            </w:r>
            <w:r>
              <w:rPr>
                <w:rFonts w:ascii="Arial" w:hAnsi="Arial" w:cs="Arial"/>
                <w:snapToGrid w:val="0"/>
                <w:sz w:val="12"/>
                <w:szCs w:val="12"/>
              </w:rPr>
              <w:t>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D5A31" w14:textId="143BAEC5" w:rsidR="005F6354" w:rsidRPr="005A0039" w:rsidRDefault="005F6354" w:rsidP="00552140">
            <w:pPr>
              <w:ind w:left="-100" w:right="-42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16,21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9E0CB" w14:textId="50AC6F91" w:rsidR="005F6354" w:rsidRPr="005A0039" w:rsidRDefault="005F6354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1A12B" w14:textId="0240E9C4" w:rsidR="005F6354" w:rsidRPr="005A0039" w:rsidRDefault="005F6354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20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0A4CC" w14:textId="501ADC5B" w:rsidR="005F6354" w:rsidRPr="005F6354" w:rsidRDefault="005F6354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14257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EE61A" w14:textId="3184720A" w:rsidR="005F6354" w:rsidRPr="005F6354" w:rsidRDefault="005F6354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1625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E2B92" w14:textId="4D54E402" w:rsidR="005F6354" w:rsidRPr="005A0039" w:rsidRDefault="005F6354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A0039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A3562" w14:textId="4CBBF7F1" w:rsidR="005F6354" w:rsidRPr="005A0039" w:rsidRDefault="005F6354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D1EDC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EFD63" w14:textId="6223C2DF" w:rsidR="005F6354" w:rsidRPr="005A0039" w:rsidRDefault="005F6354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D1EDC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BCADC" w14:textId="10F7DB8D" w:rsidR="005F6354" w:rsidRPr="005A0039" w:rsidRDefault="005F6354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21231" w14:textId="0FAE7157" w:rsidR="005F6354" w:rsidRPr="005A0039" w:rsidRDefault="005F6354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0CB74" w14:textId="323EC42A" w:rsidR="005F6354" w:rsidRPr="005A0039" w:rsidRDefault="005F6354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9D8F6" w14:textId="0F54C0C0" w:rsidR="005F6354" w:rsidRPr="005A0039" w:rsidRDefault="005F6354" w:rsidP="005839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0333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53B91" w14:textId="4173303D" w:rsidR="005F6354" w:rsidRPr="005A0039" w:rsidRDefault="005F6354" w:rsidP="00F86E52">
            <w:pPr>
              <w:ind w:left="-113" w:right="-113"/>
              <w:jc w:val="both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Дигидросульфид</w:t>
            </w:r>
            <w:proofErr w:type="spellEnd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 xml:space="preserve"> (</w:t>
            </w:r>
            <w:proofErr w:type="spellStart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Сероводород</w:t>
            </w:r>
            <w:proofErr w:type="spellEnd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B2097" w14:textId="0AD07B54" w:rsidR="005F6354" w:rsidRPr="005A0039" w:rsidRDefault="005F6354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0,0077418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DFE72" w14:textId="722DA398" w:rsidR="005F6354" w:rsidRPr="005A0039" w:rsidRDefault="005F6354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20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74118" w14:textId="73D5D517" w:rsidR="005F6354" w:rsidRPr="005A0039" w:rsidRDefault="005F6354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8FBDA" w14:textId="645C5B59" w:rsidR="005F6354" w:rsidRPr="005A0039" w:rsidRDefault="005F6354" w:rsidP="000F5450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2B4A2" w14:textId="77777777" w:rsidR="005F6354" w:rsidRPr="005A0039" w:rsidRDefault="005F6354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274CF" w:rsidRPr="00AD6E55" w14:paraId="5D07BA12" w14:textId="77777777" w:rsidTr="00430E0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288A5" w14:textId="77777777" w:rsidR="009274CF" w:rsidRPr="001D4DC0" w:rsidRDefault="009274CF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0FD5A" w14:textId="77777777" w:rsidR="009274CF" w:rsidRPr="001D4DC0" w:rsidRDefault="009274CF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4569C" w14:textId="77777777" w:rsidR="009274CF" w:rsidRPr="001D4DC0" w:rsidRDefault="009274CF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B949B" w14:textId="77777777" w:rsidR="009274CF" w:rsidRDefault="009274CF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0FAC3" w14:textId="77777777" w:rsidR="009274CF" w:rsidRDefault="009274CF" w:rsidP="00E956A1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0FFBA" w14:textId="77777777" w:rsidR="009274CF" w:rsidRDefault="009274CF" w:rsidP="00E956A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F6A33" w14:textId="77777777" w:rsidR="009274CF" w:rsidRDefault="009274CF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9E206" w14:textId="77777777" w:rsidR="009274CF" w:rsidRPr="005A0039" w:rsidRDefault="009274CF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0BC34" w14:textId="77777777" w:rsidR="009274CF" w:rsidRPr="005A0039" w:rsidRDefault="009274CF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0CDF6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A439C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0B16E" w14:textId="77777777" w:rsidR="009274CF" w:rsidRPr="005A0039" w:rsidRDefault="009274CF" w:rsidP="00552140">
            <w:pPr>
              <w:ind w:left="-100" w:right="-42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3A92A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DB927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4E19C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012B5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A9F51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EC00B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A22C3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47898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32C52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81C1C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B1B3C" w14:textId="7B0E5E43" w:rsidR="009274CF" w:rsidRPr="005A0039" w:rsidRDefault="009274CF" w:rsidP="005839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83977">
              <w:rPr>
                <w:rFonts w:ascii="Arial" w:hAnsi="Arial" w:cs="Arial"/>
                <w:color w:val="000000"/>
                <w:sz w:val="12"/>
                <w:szCs w:val="12"/>
              </w:rPr>
              <w:t>0415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0CE6C" w14:textId="714322D4" w:rsidR="009274CF" w:rsidRPr="005A0039" w:rsidRDefault="009274CF" w:rsidP="00F86E52">
            <w:pPr>
              <w:ind w:left="-113" w:right="-113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583977">
              <w:rPr>
                <w:rFonts w:ascii="Arial" w:hAnsi="Arial" w:cs="Arial"/>
                <w:sz w:val="12"/>
                <w:szCs w:val="12"/>
              </w:rPr>
              <w:t>Смесь углеводородов предельных С1-С5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BE837" w14:textId="7B180A12" w:rsidR="009274CF" w:rsidRPr="005A0039" w:rsidRDefault="009274CF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265,8158328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85DCB" w14:textId="5BE9EE89" w:rsidR="009274CF" w:rsidRPr="005A0039" w:rsidRDefault="009274CF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6876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3074" w14:textId="231F96D3" w:rsidR="009274CF" w:rsidRPr="005A0039" w:rsidRDefault="009274CF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1,036682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6A7C9" w14:textId="46294757" w:rsidR="009274CF" w:rsidRPr="005A0039" w:rsidRDefault="009274CF" w:rsidP="000F5450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1,036682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F9518" w14:textId="77777777" w:rsidR="009274CF" w:rsidRPr="005A0039" w:rsidRDefault="009274CF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274CF" w:rsidRPr="00AD6E55" w14:paraId="0B56308D" w14:textId="77777777" w:rsidTr="00430E0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E4717" w14:textId="77777777" w:rsidR="009274CF" w:rsidRPr="001D4DC0" w:rsidRDefault="009274CF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9F732" w14:textId="77777777" w:rsidR="009274CF" w:rsidRPr="001D4DC0" w:rsidRDefault="009274CF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D420F" w14:textId="77777777" w:rsidR="009274CF" w:rsidRPr="001D4DC0" w:rsidRDefault="009274CF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C0DE5" w14:textId="77777777" w:rsidR="009274CF" w:rsidRDefault="009274CF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DD8DE" w14:textId="77777777" w:rsidR="009274CF" w:rsidRDefault="009274CF" w:rsidP="00E956A1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58BDA" w14:textId="77777777" w:rsidR="009274CF" w:rsidRDefault="009274CF" w:rsidP="00E956A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2DD73" w14:textId="77777777" w:rsidR="009274CF" w:rsidRDefault="009274CF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6418B" w14:textId="77777777" w:rsidR="009274CF" w:rsidRPr="005A0039" w:rsidRDefault="009274CF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D5740" w14:textId="77777777" w:rsidR="009274CF" w:rsidRPr="005A0039" w:rsidRDefault="009274CF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8FF59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8F603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2B486" w14:textId="77777777" w:rsidR="009274CF" w:rsidRPr="005A0039" w:rsidRDefault="009274CF" w:rsidP="00552140">
            <w:pPr>
              <w:ind w:left="-100" w:right="-42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42D94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569BF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69C34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34C3C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06F5D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D2D42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E1B17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1FA39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957BE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7D13D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2FA5B" w14:textId="379C0DD6" w:rsidR="009274CF" w:rsidRPr="005A0039" w:rsidRDefault="009274CF" w:rsidP="005839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0416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B7629" w14:textId="78CB9717" w:rsidR="009274CF" w:rsidRPr="005A0039" w:rsidRDefault="009274CF" w:rsidP="00F86E52">
            <w:pPr>
              <w:ind w:left="-113" w:right="-113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7637B2">
              <w:rPr>
                <w:rFonts w:ascii="Arial" w:hAnsi="Arial" w:cs="Arial"/>
                <w:sz w:val="12"/>
                <w:szCs w:val="12"/>
              </w:rPr>
              <w:t>Смесь углеводородов предельных С6-С10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0DB88" w14:textId="64475C75" w:rsidR="009274CF" w:rsidRPr="005A0039" w:rsidRDefault="009274CF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0,0944723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2EC0A" w14:textId="3870E266" w:rsidR="009274CF" w:rsidRPr="005A0039" w:rsidRDefault="009274CF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244,1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60A3B" w14:textId="6D5CCA6A" w:rsidR="009274CF" w:rsidRPr="005A0039" w:rsidRDefault="009274CF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0,000368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36808" w14:textId="38A29E8F" w:rsidR="009274CF" w:rsidRPr="005A0039" w:rsidRDefault="009274CF" w:rsidP="000F5450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0,000368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AB247" w14:textId="77777777" w:rsidR="009274CF" w:rsidRPr="005A0039" w:rsidRDefault="009274CF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9274CF" w:rsidRPr="00AD6E55" w14:paraId="7ABF7016" w14:textId="77777777" w:rsidTr="00583977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F2BA5" w14:textId="77777777" w:rsidR="009274CF" w:rsidRPr="001D4DC0" w:rsidRDefault="009274CF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A1E7A" w14:textId="77777777" w:rsidR="009274CF" w:rsidRPr="001D4DC0" w:rsidRDefault="009274CF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FF761" w14:textId="77777777" w:rsidR="009274CF" w:rsidRPr="001D4DC0" w:rsidRDefault="009274CF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1FB88" w14:textId="77777777" w:rsidR="009274CF" w:rsidRDefault="009274CF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B928F" w14:textId="77777777" w:rsidR="009274CF" w:rsidRDefault="009274CF" w:rsidP="00E956A1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23EFB" w14:textId="77777777" w:rsidR="009274CF" w:rsidRDefault="009274CF" w:rsidP="00E956A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70484" w14:textId="77777777" w:rsidR="009274CF" w:rsidRDefault="009274CF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513EC" w14:textId="77777777" w:rsidR="009274CF" w:rsidRPr="005A0039" w:rsidRDefault="009274CF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A01A6" w14:textId="77777777" w:rsidR="009274CF" w:rsidRPr="005A0039" w:rsidRDefault="009274CF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E30FF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A6B80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ABE34" w14:textId="77777777" w:rsidR="009274CF" w:rsidRPr="005A0039" w:rsidRDefault="009274CF" w:rsidP="00552140">
            <w:pPr>
              <w:ind w:left="-100" w:right="-42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FAD47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75535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CB8FB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15038" w14:textId="77777777" w:rsidR="009274CF" w:rsidRPr="005A0039" w:rsidRDefault="009274CF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F68C9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3A4D6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779F6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EB27F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2B410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2A24E" w14:textId="77777777" w:rsidR="009274CF" w:rsidRPr="005A0039" w:rsidRDefault="009274CF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951AC" w14:textId="28D21B58" w:rsidR="009274CF" w:rsidRPr="005A0039" w:rsidRDefault="00A51252" w:rsidP="005839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1</w:t>
            </w:r>
            <w:r w:rsidR="009274CF">
              <w:rPr>
                <w:rFonts w:ascii="Arial" w:hAnsi="Arial" w:cs="Arial"/>
                <w:color w:val="000000"/>
                <w:sz w:val="12"/>
                <w:szCs w:val="12"/>
              </w:rPr>
              <w:t>716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EE3F7" w14:textId="30E3528B" w:rsidR="009274CF" w:rsidRPr="005A0039" w:rsidRDefault="009274CF" w:rsidP="00F86E52">
            <w:pPr>
              <w:ind w:left="-113" w:right="-113"/>
              <w:jc w:val="both"/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Одорант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 СПМ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C4237" w14:textId="20B2E160" w:rsidR="009274CF" w:rsidRPr="005A0039" w:rsidRDefault="009274CF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0,0139353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4F665" w14:textId="5DAA3AB8" w:rsidR="009274CF" w:rsidRPr="005A0039" w:rsidRDefault="009274CF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30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D664C" w14:textId="1BCE367A" w:rsidR="009274CF" w:rsidRPr="005A0039" w:rsidRDefault="009274CF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0,000054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A30C6" w14:textId="51A9B881" w:rsidR="009274CF" w:rsidRPr="005A0039" w:rsidRDefault="009274CF" w:rsidP="000F5450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0,000054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DFA7E" w14:textId="77777777" w:rsidR="009274CF" w:rsidRPr="005A0039" w:rsidRDefault="009274CF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D31156" w:rsidRPr="00AD6E55" w14:paraId="17DB5F85" w14:textId="77777777" w:rsidTr="003A6C6C">
        <w:trPr>
          <w:trHeight w:val="20"/>
        </w:trPr>
        <w:tc>
          <w:tcPr>
            <w:tcW w:w="10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E5FAD" w14:textId="77777777" w:rsidR="00D31156" w:rsidRPr="003E6DAC" w:rsidRDefault="00D31156" w:rsidP="00F51D5B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Установка производства этилена ЭП-600</w:t>
            </w:r>
          </w:p>
          <w:p w14:paraId="51D387B4" w14:textId="77777777" w:rsidR="00D31156" w:rsidRPr="003E6DAC" w:rsidRDefault="00D31156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9EEB7" w14:textId="1E212767" w:rsidR="00D31156" w:rsidRPr="003E6DAC" w:rsidRDefault="00D31156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 xml:space="preserve">Уравнительный резервуар </w:t>
            </w:r>
            <w:r w:rsidRPr="003E6DAC">
              <w:rPr>
                <w:rFonts w:ascii="Arial" w:hAnsi="Arial" w:cs="Arial"/>
                <w:color w:val="000000"/>
                <w:sz w:val="12"/>
                <w:szCs w:val="12"/>
                <w:highlight w:val="lightGray"/>
                <w:lang w:val="en-US"/>
              </w:rPr>
              <w:t>FA</w:t>
            </w:r>
            <w:r w:rsidRPr="003E6DA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161-02 установки очистки сточных вод РА161-01</w:t>
            </w: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7B2A8" w14:textId="4E413840" w:rsidR="00D31156" w:rsidRPr="003E6DAC" w:rsidRDefault="00D31156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Воздушник уравн</w:t>
            </w:r>
            <w:r w:rsidRPr="003E6DA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и</w:t>
            </w:r>
            <w:r w:rsidRPr="003E6DA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тельного ре</w:t>
            </w:r>
            <w:r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з</w:t>
            </w:r>
            <w:r w:rsidRPr="003E6DA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ервуара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D9825" w14:textId="32DF9761" w:rsidR="00D31156" w:rsidRPr="003E6DAC" w:rsidRDefault="00D31156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2975C" w14:textId="46BF40C6" w:rsidR="00D31156" w:rsidRPr="003E6DAC" w:rsidRDefault="00D31156" w:rsidP="00E956A1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8760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58F0B" w14:textId="31A0594B" w:rsidR="00D31156" w:rsidRPr="003E6DAC" w:rsidRDefault="00D31156" w:rsidP="00E956A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 xml:space="preserve">Воздушник 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D851F" w14:textId="6F8E524F" w:rsidR="00D31156" w:rsidRPr="003E6DAC" w:rsidRDefault="00D31156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8ADEF" w14:textId="41F88627" w:rsidR="00D31156" w:rsidRPr="003E6DAC" w:rsidRDefault="00D31156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5035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58217" w14:textId="763F5DC2" w:rsidR="00D31156" w:rsidRPr="003E6DAC" w:rsidRDefault="00D31156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C8526" w14:textId="77FCC246" w:rsidR="00D31156" w:rsidRPr="003E6DAC" w:rsidRDefault="00D31156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15,5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CBFA6" w14:textId="36B5FFBA" w:rsidR="00D31156" w:rsidRPr="003E6DAC" w:rsidRDefault="00D31156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0,1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109AA" w14:textId="7F2045A1" w:rsidR="00D31156" w:rsidRPr="003E6DAC" w:rsidRDefault="00D31156" w:rsidP="00552140">
            <w:pPr>
              <w:ind w:left="-100" w:right="-42"/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0,304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C87BD" w14:textId="141C2122" w:rsidR="00D31156" w:rsidRPr="003E6DAC" w:rsidRDefault="00D31156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0,002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0345A" w14:textId="162FE18E" w:rsidR="00D31156" w:rsidRPr="003E6DAC" w:rsidRDefault="00D31156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20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5409A" w14:textId="30E47E77" w:rsidR="00D31156" w:rsidRPr="003E6DAC" w:rsidRDefault="00D31156" w:rsidP="00D31156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145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5</w: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C40F7" w14:textId="006CB259" w:rsidR="00D31156" w:rsidRPr="003E6DAC" w:rsidRDefault="00D31156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984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528A9" w14:textId="77777777" w:rsidR="00D31156" w:rsidRPr="003E6DAC" w:rsidRDefault="00D31156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5A8A5" w14:textId="77777777" w:rsidR="00D31156" w:rsidRPr="003E6DAC" w:rsidRDefault="00D31156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3A631" w14:textId="77777777" w:rsidR="00D31156" w:rsidRPr="003E6DAC" w:rsidRDefault="00D31156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BA75A" w14:textId="77777777" w:rsidR="00D31156" w:rsidRPr="003E6DAC" w:rsidRDefault="00D31156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03C9" w14:textId="77777777" w:rsidR="00D31156" w:rsidRPr="003E6DAC" w:rsidRDefault="00D31156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DF291" w14:textId="77777777" w:rsidR="00D31156" w:rsidRPr="003E6DAC" w:rsidRDefault="00D31156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F4F29" w14:textId="3C4FEC5C" w:rsidR="00D31156" w:rsidRPr="003E6DAC" w:rsidRDefault="00D31156" w:rsidP="005839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0402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B15D" w14:textId="6C9A6DBA" w:rsidR="00D31156" w:rsidRPr="003E6DAC" w:rsidRDefault="00D31156" w:rsidP="00F86E52">
            <w:pPr>
              <w:ind w:left="-113" w:right="-113"/>
              <w:jc w:val="both"/>
              <w:rPr>
                <w:rFonts w:ascii="Arial" w:hAnsi="Arial" w:cs="Arial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sz w:val="12"/>
                <w:szCs w:val="12"/>
                <w:highlight w:val="lightGray"/>
              </w:rPr>
              <w:t xml:space="preserve">Бутан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CF715" w14:textId="7566889B" w:rsidR="00D31156" w:rsidRPr="003E6DAC" w:rsidRDefault="00D31156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0,575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FA03F" w14:textId="42187A95" w:rsidR="00D31156" w:rsidRPr="003E6DAC" w:rsidRDefault="00D31156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3,48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34C89" w14:textId="7993A821" w:rsidR="00D31156" w:rsidRPr="003E6DAC" w:rsidRDefault="00D31156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18,09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BC75C" w14:textId="29A575A3" w:rsidR="00D31156" w:rsidRPr="003E6DAC" w:rsidRDefault="00D31156" w:rsidP="000F5450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18,09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BF8F9" w14:textId="77777777" w:rsidR="00D31156" w:rsidRPr="005A0039" w:rsidRDefault="00D31156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2D594A" w:rsidRPr="00AD6E55" w14:paraId="14F565E4" w14:textId="77777777" w:rsidTr="003A6C6C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4DD0B" w14:textId="77777777" w:rsidR="002D594A" w:rsidRPr="003E6DAC" w:rsidRDefault="002D594A" w:rsidP="00F51D5B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0EC80" w14:textId="77777777" w:rsidR="002D594A" w:rsidRPr="003E6DAC" w:rsidRDefault="002D594A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DCDEE" w14:textId="77777777" w:rsidR="002D594A" w:rsidRPr="003E6DAC" w:rsidRDefault="002D594A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1FEB8" w14:textId="77777777" w:rsidR="002D594A" w:rsidRPr="003E6DAC" w:rsidRDefault="002D594A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5E230" w14:textId="77777777" w:rsidR="002D594A" w:rsidRPr="003E6DAC" w:rsidRDefault="002D594A" w:rsidP="00E956A1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32354" w14:textId="77777777" w:rsidR="002D594A" w:rsidRPr="003E6DAC" w:rsidRDefault="002D594A" w:rsidP="00E956A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F29D3" w14:textId="77777777" w:rsidR="002D594A" w:rsidRPr="003E6DAC" w:rsidRDefault="002D594A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47B76" w14:textId="77777777" w:rsidR="002D594A" w:rsidRPr="003E6DAC" w:rsidRDefault="002D594A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148B7" w14:textId="77777777" w:rsidR="002D594A" w:rsidRPr="003E6DAC" w:rsidRDefault="002D594A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6F12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4D02C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2D829" w14:textId="77777777" w:rsidR="002D594A" w:rsidRPr="003E6DAC" w:rsidRDefault="002D594A" w:rsidP="00552140">
            <w:pPr>
              <w:ind w:left="-100" w:right="-42"/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B953B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8C755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3EBFB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0EFCC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C495E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74FF8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3DF78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0DA88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6860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D03F8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DF371" w14:textId="30A5E390" w:rsidR="002D594A" w:rsidRPr="003E6DAC" w:rsidRDefault="002D594A" w:rsidP="005839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0403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138A7" w14:textId="01843337" w:rsidR="002D594A" w:rsidRPr="003E6DAC" w:rsidRDefault="002D594A" w:rsidP="00F86E52">
            <w:pPr>
              <w:ind w:left="-113" w:right="-113"/>
              <w:jc w:val="both"/>
              <w:rPr>
                <w:rFonts w:ascii="Arial" w:hAnsi="Arial" w:cs="Arial"/>
                <w:sz w:val="12"/>
                <w:szCs w:val="12"/>
                <w:highlight w:val="lightGray"/>
              </w:rPr>
            </w:pPr>
            <w:proofErr w:type="spellStart"/>
            <w:r w:rsidRPr="003E6DAC">
              <w:rPr>
                <w:rFonts w:ascii="Arial" w:hAnsi="Arial" w:cs="Arial"/>
                <w:sz w:val="12"/>
                <w:szCs w:val="12"/>
                <w:highlight w:val="lightGray"/>
              </w:rPr>
              <w:t>Гексан</w:t>
            </w:r>
            <w:proofErr w:type="spellEnd"/>
            <w:r w:rsidRPr="003E6DAC">
              <w:rPr>
                <w:rFonts w:ascii="Arial" w:hAnsi="Arial" w:cs="Arial"/>
                <w:sz w:val="12"/>
                <w:szCs w:val="12"/>
                <w:highlight w:val="lightGray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74026" w14:textId="47AD8678" w:rsidR="002D594A" w:rsidRPr="003E6DAC" w:rsidRDefault="002D594A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0,119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4D7B5" w14:textId="40238031" w:rsidR="002D594A" w:rsidRPr="003E6DAC" w:rsidRDefault="00112B3B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16,8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415CA" w14:textId="670C79FE" w:rsidR="002D594A" w:rsidRPr="003E6DAC" w:rsidRDefault="002D594A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3,76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4DAD1" w14:textId="4B9EBA44" w:rsidR="002D594A" w:rsidRPr="003E6DAC" w:rsidRDefault="002D594A" w:rsidP="000F5450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3,76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B8E78" w14:textId="77777777" w:rsidR="002D594A" w:rsidRPr="005A0039" w:rsidRDefault="002D594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2D594A" w:rsidRPr="00AD6E55" w14:paraId="758BF0FC" w14:textId="77777777" w:rsidTr="003A6C6C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7FFF1" w14:textId="77777777" w:rsidR="002D594A" w:rsidRPr="003E6DAC" w:rsidRDefault="002D594A" w:rsidP="00F51D5B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27DFF" w14:textId="77777777" w:rsidR="002D594A" w:rsidRPr="003E6DAC" w:rsidRDefault="002D594A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85104" w14:textId="77777777" w:rsidR="002D594A" w:rsidRPr="003E6DAC" w:rsidRDefault="002D594A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8D4D5" w14:textId="77777777" w:rsidR="002D594A" w:rsidRPr="003E6DAC" w:rsidRDefault="002D594A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9A2B5" w14:textId="77777777" w:rsidR="002D594A" w:rsidRPr="003E6DAC" w:rsidRDefault="002D594A" w:rsidP="00E956A1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3BD7D" w14:textId="77777777" w:rsidR="002D594A" w:rsidRPr="003E6DAC" w:rsidRDefault="002D594A" w:rsidP="00E956A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9460B" w14:textId="77777777" w:rsidR="002D594A" w:rsidRPr="003E6DAC" w:rsidRDefault="002D594A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0E18D" w14:textId="77777777" w:rsidR="002D594A" w:rsidRPr="003E6DAC" w:rsidRDefault="002D594A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991A0" w14:textId="77777777" w:rsidR="002D594A" w:rsidRPr="003E6DAC" w:rsidRDefault="002D594A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471D5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FAF87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D9BE5" w14:textId="77777777" w:rsidR="002D594A" w:rsidRPr="003E6DAC" w:rsidRDefault="002D594A" w:rsidP="00552140">
            <w:pPr>
              <w:ind w:left="-100" w:right="-42"/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26F76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B08D1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DF2A6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2910A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2F217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E44CE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2749E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0ACCF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2721E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0B88C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4AFEC" w14:textId="64B0E6C1" w:rsidR="002D594A" w:rsidRPr="003E6DAC" w:rsidRDefault="002D594A" w:rsidP="005839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0405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DBB23" w14:textId="0D3F33ED" w:rsidR="002D594A" w:rsidRPr="003E6DAC" w:rsidRDefault="002D594A" w:rsidP="00F86E52">
            <w:pPr>
              <w:ind w:left="-113" w:right="-113"/>
              <w:jc w:val="both"/>
              <w:rPr>
                <w:rFonts w:ascii="Arial" w:hAnsi="Arial" w:cs="Arial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sz w:val="12"/>
                <w:szCs w:val="12"/>
                <w:highlight w:val="lightGray"/>
              </w:rPr>
              <w:t xml:space="preserve">Пентан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115B6" w14:textId="4CB7CFF5" w:rsidR="002D594A" w:rsidRPr="003E6DAC" w:rsidRDefault="002D594A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AEBD2" w14:textId="2CF9BE61" w:rsidR="002D594A" w:rsidRPr="003E6DAC" w:rsidRDefault="00112B3B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20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57EC8" w14:textId="42B1C112" w:rsidR="002D594A" w:rsidRPr="003E6DAC" w:rsidRDefault="002D594A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3,14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D6791" w14:textId="235CAA8E" w:rsidR="002D594A" w:rsidRPr="003E6DAC" w:rsidRDefault="002D594A" w:rsidP="000F5450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3,14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B0643" w14:textId="77777777" w:rsidR="002D594A" w:rsidRPr="005A0039" w:rsidRDefault="002D594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2D594A" w:rsidRPr="00AD6E55" w14:paraId="3B7C0FDB" w14:textId="77777777" w:rsidTr="003A6C6C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C5920" w14:textId="77777777" w:rsidR="002D594A" w:rsidRPr="003E6DAC" w:rsidRDefault="002D594A" w:rsidP="00F51D5B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402DC" w14:textId="77777777" w:rsidR="002D594A" w:rsidRPr="003E6DAC" w:rsidRDefault="002D594A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E6A6A" w14:textId="77777777" w:rsidR="002D594A" w:rsidRPr="003E6DAC" w:rsidRDefault="002D594A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56310" w14:textId="77777777" w:rsidR="002D594A" w:rsidRPr="003E6DAC" w:rsidRDefault="002D594A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62EB6" w14:textId="77777777" w:rsidR="002D594A" w:rsidRPr="003E6DAC" w:rsidRDefault="002D594A" w:rsidP="00E956A1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AC40D" w14:textId="77777777" w:rsidR="002D594A" w:rsidRPr="003E6DAC" w:rsidRDefault="002D594A" w:rsidP="00E956A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FE896" w14:textId="77777777" w:rsidR="002D594A" w:rsidRPr="003E6DAC" w:rsidRDefault="002D594A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A8F5F" w14:textId="77777777" w:rsidR="002D594A" w:rsidRPr="003E6DAC" w:rsidRDefault="002D594A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AF0EC" w14:textId="77777777" w:rsidR="002D594A" w:rsidRPr="003E6DAC" w:rsidRDefault="002D594A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97D87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17E30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9841" w14:textId="77777777" w:rsidR="002D594A" w:rsidRPr="003E6DAC" w:rsidRDefault="002D594A" w:rsidP="00552140">
            <w:pPr>
              <w:ind w:left="-100" w:right="-42"/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E4E3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481D4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55FAF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482DB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CF3EF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6F2A4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736C1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C2DEE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AD68E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5F049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FED2C" w14:textId="00B6A78F" w:rsidR="002D594A" w:rsidRPr="003E6DAC" w:rsidRDefault="002D594A" w:rsidP="005839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0416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A83DA" w14:textId="7A46C933" w:rsidR="002D594A" w:rsidRPr="003E6DAC" w:rsidRDefault="002D594A" w:rsidP="00F86E52">
            <w:pPr>
              <w:ind w:left="-113" w:right="-113"/>
              <w:jc w:val="both"/>
              <w:rPr>
                <w:rFonts w:ascii="Arial" w:hAnsi="Arial" w:cs="Arial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sz w:val="12"/>
                <w:szCs w:val="12"/>
                <w:highlight w:val="lightGray"/>
              </w:rPr>
              <w:t>Смесь углеводородов предельных С6-С10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13E5B" w14:textId="08A1A8D6" w:rsidR="002D594A" w:rsidRPr="003E6DAC" w:rsidRDefault="002D594A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0,025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1DBC9" w14:textId="04095C45" w:rsidR="002D594A" w:rsidRPr="003E6DAC" w:rsidRDefault="00112B3B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80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986BC" w14:textId="3CD6C99F" w:rsidR="002D594A" w:rsidRPr="003E6DAC" w:rsidRDefault="002D594A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2B689" w14:textId="3507D9FC" w:rsidR="002D594A" w:rsidRPr="003E6DAC" w:rsidRDefault="002D594A" w:rsidP="000F5450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1703F" w14:textId="77777777" w:rsidR="002D594A" w:rsidRPr="005A0039" w:rsidRDefault="002D594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2D594A" w:rsidRPr="00AD6E55" w14:paraId="2BC7A945" w14:textId="77777777" w:rsidTr="003A6C6C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5E34D" w14:textId="77777777" w:rsidR="002D594A" w:rsidRPr="003E6DAC" w:rsidRDefault="002D594A" w:rsidP="00F51D5B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DD7E4" w14:textId="77777777" w:rsidR="002D594A" w:rsidRPr="003E6DAC" w:rsidRDefault="002D594A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01447" w14:textId="77777777" w:rsidR="002D594A" w:rsidRPr="003E6DAC" w:rsidRDefault="002D594A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6C873" w14:textId="77777777" w:rsidR="002D594A" w:rsidRPr="003E6DAC" w:rsidRDefault="002D594A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4C9C1" w14:textId="77777777" w:rsidR="002D594A" w:rsidRPr="003E6DAC" w:rsidRDefault="002D594A" w:rsidP="00E956A1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CD320" w14:textId="77777777" w:rsidR="002D594A" w:rsidRPr="003E6DAC" w:rsidRDefault="002D594A" w:rsidP="00E956A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C1638" w14:textId="77777777" w:rsidR="002D594A" w:rsidRPr="003E6DAC" w:rsidRDefault="002D594A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D2088" w14:textId="77777777" w:rsidR="002D594A" w:rsidRPr="003E6DAC" w:rsidRDefault="002D594A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5F878" w14:textId="77777777" w:rsidR="002D594A" w:rsidRPr="003E6DAC" w:rsidRDefault="002D594A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9DF1F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185B2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2EAE8" w14:textId="77777777" w:rsidR="002D594A" w:rsidRPr="003E6DAC" w:rsidRDefault="002D594A" w:rsidP="00552140">
            <w:pPr>
              <w:ind w:left="-100" w:right="-42"/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AC00A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61FD8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05DA2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50A96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3E433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64BD9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89D13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EA230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105CB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82E69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96109" w14:textId="1701B53A" w:rsidR="002D594A" w:rsidRPr="003E6DAC" w:rsidRDefault="002D594A" w:rsidP="005839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0602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C8FE1" w14:textId="37922B17" w:rsidR="002D594A" w:rsidRPr="003E6DAC" w:rsidRDefault="002D594A" w:rsidP="00F86E52">
            <w:pPr>
              <w:ind w:left="-113" w:right="-113"/>
              <w:jc w:val="both"/>
              <w:rPr>
                <w:rFonts w:ascii="Arial" w:hAnsi="Arial" w:cs="Arial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sz w:val="12"/>
                <w:szCs w:val="12"/>
                <w:highlight w:val="lightGray"/>
              </w:rPr>
              <w:t>бензол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87D15" w14:textId="7D8BF3F5" w:rsidR="002D594A" w:rsidRPr="003E6DAC" w:rsidRDefault="002D594A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0,077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3805E" w14:textId="76256C0D" w:rsidR="002D594A" w:rsidRPr="003E6DAC" w:rsidRDefault="00112B3B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26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08C02" w14:textId="7D1AFFB4" w:rsidR="002D594A" w:rsidRPr="003E6DAC" w:rsidRDefault="002D594A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2,43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81E4A" w14:textId="09426E91" w:rsidR="002D594A" w:rsidRPr="003E6DAC" w:rsidRDefault="002D594A" w:rsidP="000F5450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2,43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ED67F" w14:textId="77777777" w:rsidR="002D594A" w:rsidRPr="005A0039" w:rsidRDefault="002D594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2D594A" w:rsidRPr="00AD6E55" w14:paraId="02D6507F" w14:textId="77777777" w:rsidTr="003A6C6C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90EDE" w14:textId="77777777" w:rsidR="002D594A" w:rsidRPr="003E6DAC" w:rsidRDefault="002D594A" w:rsidP="00F51D5B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C52FB" w14:textId="77777777" w:rsidR="002D594A" w:rsidRPr="003E6DAC" w:rsidRDefault="002D594A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85C73" w14:textId="77777777" w:rsidR="002D594A" w:rsidRPr="003E6DAC" w:rsidRDefault="002D594A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F6585" w14:textId="77777777" w:rsidR="002D594A" w:rsidRPr="003E6DAC" w:rsidRDefault="002D594A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66C91" w14:textId="77777777" w:rsidR="002D594A" w:rsidRPr="003E6DAC" w:rsidRDefault="002D594A" w:rsidP="00E956A1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FDAEE" w14:textId="77777777" w:rsidR="002D594A" w:rsidRPr="003E6DAC" w:rsidRDefault="002D594A" w:rsidP="00E956A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EB7A6" w14:textId="77777777" w:rsidR="002D594A" w:rsidRPr="003E6DAC" w:rsidRDefault="002D594A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83751" w14:textId="77777777" w:rsidR="002D594A" w:rsidRPr="003E6DAC" w:rsidRDefault="002D594A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EFA5D" w14:textId="77777777" w:rsidR="002D594A" w:rsidRPr="003E6DAC" w:rsidRDefault="002D594A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796C1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F4335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1FA9A" w14:textId="77777777" w:rsidR="002D594A" w:rsidRPr="003E6DAC" w:rsidRDefault="002D594A" w:rsidP="00552140">
            <w:pPr>
              <w:ind w:left="-100" w:right="-42"/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7E88C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10D6B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C6B16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4DAB9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7B9BB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D228F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3A9CE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62638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4F8C7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8BA3D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DAF19" w14:textId="0FD0866B" w:rsidR="002D594A" w:rsidRPr="003E6DAC" w:rsidRDefault="002D594A" w:rsidP="005839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0621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30C01" w14:textId="6EE8B870" w:rsidR="002D594A" w:rsidRPr="003E6DAC" w:rsidRDefault="002D594A" w:rsidP="00F86E52">
            <w:pPr>
              <w:ind w:left="-113" w:right="-113"/>
              <w:jc w:val="both"/>
              <w:rPr>
                <w:rFonts w:ascii="Arial" w:hAnsi="Arial" w:cs="Arial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sz w:val="12"/>
                <w:szCs w:val="12"/>
                <w:highlight w:val="lightGray"/>
              </w:rPr>
              <w:t xml:space="preserve">Толуол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04580" w14:textId="70F899C5" w:rsidR="002D594A" w:rsidRPr="003E6DAC" w:rsidRDefault="002D594A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0,005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70FC0" w14:textId="14AF1647" w:rsidR="002D594A" w:rsidRPr="003E6DAC" w:rsidRDefault="00112B3B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400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400D5" w14:textId="0C3008CA" w:rsidR="002D594A" w:rsidRPr="003E6DAC" w:rsidRDefault="002D594A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0,17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0BB2D" w14:textId="5498783B" w:rsidR="002D594A" w:rsidRPr="003E6DAC" w:rsidRDefault="002D594A" w:rsidP="000F5450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0,17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99858" w14:textId="77777777" w:rsidR="002D594A" w:rsidRPr="005A0039" w:rsidRDefault="002D594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2D594A" w:rsidRPr="00AD6E55" w14:paraId="0261E8C7" w14:textId="77777777" w:rsidTr="003A6C6C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8DDD2" w14:textId="77777777" w:rsidR="002D594A" w:rsidRPr="003E6DAC" w:rsidRDefault="002D594A" w:rsidP="00F51D5B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2955D" w14:textId="77777777" w:rsidR="002D594A" w:rsidRPr="003E6DAC" w:rsidRDefault="002D594A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8BC9F" w14:textId="77777777" w:rsidR="002D594A" w:rsidRPr="003E6DAC" w:rsidRDefault="002D594A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8DD35" w14:textId="77777777" w:rsidR="002D594A" w:rsidRPr="003E6DAC" w:rsidRDefault="002D594A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AEBA2" w14:textId="77777777" w:rsidR="002D594A" w:rsidRPr="003E6DAC" w:rsidRDefault="002D594A" w:rsidP="00E956A1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E7439" w14:textId="77777777" w:rsidR="002D594A" w:rsidRPr="003E6DAC" w:rsidRDefault="002D594A" w:rsidP="00E956A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DAEC3" w14:textId="77777777" w:rsidR="002D594A" w:rsidRPr="003E6DAC" w:rsidRDefault="002D594A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632A6" w14:textId="77777777" w:rsidR="002D594A" w:rsidRPr="003E6DAC" w:rsidRDefault="002D594A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1F2E8" w14:textId="77777777" w:rsidR="002D594A" w:rsidRPr="003E6DAC" w:rsidRDefault="002D594A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077A3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A7B63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C5044" w14:textId="77777777" w:rsidR="002D594A" w:rsidRPr="003E6DAC" w:rsidRDefault="002D594A" w:rsidP="00552140">
            <w:pPr>
              <w:ind w:left="-100" w:right="-42"/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02F99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ED3D3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13E4A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F614A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44DDE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C0C65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47B3A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80F33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BFB09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A4423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4D193" w14:textId="29CDE85A" w:rsidR="002D594A" w:rsidRPr="003E6DAC" w:rsidRDefault="002D594A" w:rsidP="005839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0627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8CC99" w14:textId="6E01D42C" w:rsidR="002D594A" w:rsidRPr="003E6DAC" w:rsidRDefault="002D594A" w:rsidP="00F86E52">
            <w:pPr>
              <w:ind w:left="-113" w:right="-113"/>
              <w:jc w:val="both"/>
              <w:rPr>
                <w:rFonts w:ascii="Arial" w:hAnsi="Arial" w:cs="Arial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sz w:val="12"/>
                <w:szCs w:val="12"/>
                <w:highlight w:val="lightGray"/>
              </w:rPr>
              <w:t xml:space="preserve">Этилбензол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DB50B" w14:textId="57358735" w:rsidR="002D594A" w:rsidRPr="003E6DAC" w:rsidRDefault="002D594A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0,015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727F6" w14:textId="1BF65652" w:rsidR="002D594A" w:rsidRPr="003E6DAC" w:rsidRDefault="00112B3B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133,3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4CE59" w14:textId="3B90D365" w:rsidR="002D594A" w:rsidRPr="003E6DAC" w:rsidRDefault="002D594A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0,46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D1F33" w14:textId="78495B2D" w:rsidR="002D594A" w:rsidRPr="003E6DAC" w:rsidRDefault="002D594A" w:rsidP="000F5450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0,46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2AC89" w14:textId="77777777" w:rsidR="002D594A" w:rsidRPr="005A0039" w:rsidRDefault="002D594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2D594A" w:rsidRPr="00AD6E55" w14:paraId="77D3D6E8" w14:textId="77777777" w:rsidTr="003A6C6C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58094" w14:textId="77777777" w:rsidR="002D594A" w:rsidRPr="003E6DAC" w:rsidRDefault="002D594A" w:rsidP="00F51D5B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2ADD1" w14:textId="77777777" w:rsidR="002D594A" w:rsidRPr="003E6DAC" w:rsidRDefault="002D594A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3151A" w14:textId="77777777" w:rsidR="002D594A" w:rsidRPr="003E6DAC" w:rsidRDefault="002D594A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D48AE" w14:textId="77777777" w:rsidR="002D594A" w:rsidRPr="003E6DAC" w:rsidRDefault="002D594A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A2AEE" w14:textId="77777777" w:rsidR="002D594A" w:rsidRPr="003E6DAC" w:rsidRDefault="002D594A" w:rsidP="00E956A1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DCB19" w14:textId="77777777" w:rsidR="002D594A" w:rsidRPr="003E6DAC" w:rsidRDefault="002D594A" w:rsidP="00E956A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5415E" w14:textId="77777777" w:rsidR="002D594A" w:rsidRPr="003E6DAC" w:rsidRDefault="002D594A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99156" w14:textId="77777777" w:rsidR="002D594A" w:rsidRPr="003E6DAC" w:rsidRDefault="002D594A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95015" w14:textId="77777777" w:rsidR="002D594A" w:rsidRPr="003E6DAC" w:rsidRDefault="002D594A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2062D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3D04D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AFFA6" w14:textId="77777777" w:rsidR="002D594A" w:rsidRPr="003E6DAC" w:rsidRDefault="002D594A" w:rsidP="00552140">
            <w:pPr>
              <w:ind w:left="-100" w:right="-42"/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E6FCD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3E5E9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7FEB3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2F7D1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9B7C8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C6FF7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01764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E4E2A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97E3F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CFA52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C07E8" w14:textId="3E0AAD0C" w:rsidR="002D594A" w:rsidRPr="003E6DAC" w:rsidRDefault="002D594A" w:rsidP="005839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1052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853AE" w14:textId="28187702" w:rsidR="002D594A" w:rsidRPr="003E6DAC" w:rsidRDefault="002D594A" w:rsidP="00F86E52">
            <w:pPr>
              <w:ind w:left="-113" w:right="-113"/>
              <w:jc w:val="both"/>
              <w:rPr>
                <w:rFonts w:ascii="Arial" w:hAnsi="Arial" w:cs="Arial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sz w:val="12"/>
                <w:szCs w:val="12"/>
                <w:highlight w:val="lightGray"/>
              </w:rPr>
              <w:t xml:space="preserve">Метанол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F128C" w14:textId="4D9A6097" w:rsidR="002D594A" w:rsidRPr="003E6DAC" w:rsidRDefault="002D594A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0,165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78AFB" w14:textId="545A47ED" w:rsidR="002D594A" w:rsidRPr="003E6DAC" w:rsidRDefault="00112B3B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12,1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B9E44" w14:textId="36786B08" w:rsidR="002D594A" w:rsidRPr="003E6DAC" w:rsidRDefault="002D594A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5,19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383CC" w14:textId="313BD532" w:rsidR="002D594A" w:rsidRPr="003E6DAC" w:rsidRDefault="002D594A" w:rsidP="000F5450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5,19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414EE" w14:textId="77777777" w:rsidR="002D594A" w:rsidRPr="005A0039" w:rsidRDefault="002D594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2D594A" w:rsidRPr="00AD6E55" w14:paraId="52D5FE70" w14:textId="77777777" w:rsidTr="003A6C6C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EBF70" w14:textId="77777777" w:rsidR="002D594A" w:rsidRPr="003E6DAC" w:rsidRDefault="002D594A" w:rsidP="00F51D5B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3035A" w14:textId="77777777" w:rsidR="002D594A" w:rsidRPr="003E6DAC" w:rsidRDefault="002D594A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48177" w14:textId="77777777" w:rsidR="002D594A" w:rsidRPr="003E6DAC" w:rsidRDefault="002D594A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7901E" w14:textId="77777777" w:rsidR="002D594A" w:rsidRPr="003E6DAC" w:rsidRDefault="002D594A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0993B" w14:textId="77777777" w:rsidR="002D594A" w:rsidRPr="003E6DAC" w:rsidRDefault="002D594A" w:rsidP="00E956A1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3271A" w14:textId="77777777" w:rsidR="002D594A" w:rsidRPr="003E6DAC" w:rsidRDefault="002D594A" w:rsidP="00E956A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FF2E8" w14:textId="77777777" w:rsidR="002D594A" w:rsidRPr="003E6DAC" w:rsidRDefault="002D594A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65552" w14:textId="77777777" w:rsidR="002D594A" w:rsidRPr="003E6DAC" w:rsidRDefault="002D594A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3F69E" w14:textId="77777777" w:rsidR="002D594A" w:rsidRPr="003E6DAC" w:rsidRDefault="002D594A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8DE57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6B2BA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384D3" w14:textId="77777777" w:rsidR="002D594A" w:rsidRPr="003E6DAC" w:rsidRDefault="002D594A" w:rsidP="00552140">
            <w:pPr>
              <w:ind w:left="-100" w:right="-42"/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B8B37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87A6B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D58FA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B3D44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A60B8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D7F30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51027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99F75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70593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DA97A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B7553" w14:textId="78680094" w:rsidR="002D594A" w:rsidRPr="003E6DAC" w:rsidRDefault="002D594A" w:rsidP="005839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1071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0E058" w14:textId="63AADE61" w:rsidR="002D594A" w:rsidRPr="003E6DAC" w:rsidRDefault="002D594A" w:rsidP="00F86E52">
            <w:pPr>
              <w:ind w:left="-113" w:right="-113"/>
              <w:jc w:val="both"/>
              <w:rPr>
                <w:rFonts w:ascii="Arial" w:hAnsi="Arial" w:cs="Arial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sz w:val="12"/>
                <w:szCs w:val="12"/>
                <w:highlight w:val="lightGray"/>
              </w:rPr>
              <w:t xml:space="preserve">Фенол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B7F17" w14:textId="2D222CBF" w:rsidR="002D594A" w:rsidRPr="003E6DAC" w:rsidRDefault="002D594A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0,037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75737" w14:textId="26863B85" w:rsidR="002D594A" w:rsidRPr="003E6DAC" w:rsidRDefault="00112B3B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54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9CC38" w14:textId="131B5862" w:rsidR="002D594A" w:rsidRPr="003E6DAC" w:rsidRDefault="002D594A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1,17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C681F" w14:textId="5F6E9EC7" w:rsidR="002D594A" w:rsidRPr="003E6DAC" w:rsidRDefault="002D594A" w:rsidP="000F5450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1,17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336B0" w14:textId="77777777" w:rsidR="002D594A" w:rsidRPr="005A0039" w:rsidRDefault="002D594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2D594A" w:rsidRPr="00AD6E55" w14:paraId="4D8D2EF9" w14:textId="77777777" w:rsidTr="00583977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30BF8" w14:textId="77777777" w:rsidR="002D594A" w:rsidRPr="003E6DAC" w:rsidRDefault="002D594A" w:rsidP="00F51D5B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F2E04" w14:textId="77777777" w:rsidR="002D594A" w:rsidRPr="003E6DAC" w:rsidRDefault="002D594A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53222" w14:textId="77777777" w:rsidR="002D594A" w:rsidRPr="003E6DAC" w:rsidRDefault="002D594A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124BC" w14:textId="77777777" w:rsidR="002D594A" w:rsidRPr="003E6DAC" w:rsidRDefault="002D594A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B06BB" w14:textId="77777777" w:rsidR="002D594A" w:rsidRPr="003E6DAC" w:rsidRDefault="002D594A" w:rsidP="00E956A1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E03E2" w14:textId="77777777" w:rsidR="002D594A" w:rsidRPr="003E6DAC" w:rsidRDefault="002D594A" w:rsidP="00E956A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7C7AD" w14:textId="77777777" w:rsidR="002D594A" w:rsidRPr="003E6DAC" w:rsidRDefault="002D594A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3F1C4" w14:textId="77777777" w:rsidR="002D594A" w:rsidRPr="003E6DAC" w:rsidRDefault="002D594A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ED5B3" w14:textId="77777777" w:rsidR="002D594A" w:rsidRPr="003E6DAC" w:rsidRDefault="002D594A" w:rsidP="00E956A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93847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0C633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05429" w14:textId="77777777" w:rsidR="002D594A" w:rsidRPr="003E6DAC" w:rsidRDefault="002D594A" w:rsidP="00552140">
            <w:pPr>
              <w:ind w:left="-100" w:right="-42"/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9AD98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56E12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77D0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D4725" w14:textId="77777777" w:rsidR="002D594A" w:rsidRPr="003E6DAC" w:rsidRDefault="002D594A" w:rsidP="00E956A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3586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542C6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F91C0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75B46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5752D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D3D00" w14:textId="77777777" w:rsidR="002D594A" w:rsidRPr="003E6DAC" w:rsidRDefault="002D594A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A1A4B" w14:textId="343803ED" w:rsidR="002D594A" w:rsidRPr="003E6DAC" w:rsidRDefault="002D594A" w:rsidP="0058397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color w:val="000000"/>
                <w:sz w:val="12"/>
                <w:szCs w:val="12"/>
                <w:highlight w:val="lightGray"/>
              </w:rPr>
              <w:t>2002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F7B4D" w14:textId="359AE817" w:rsidR="002D594A" w:rsidRPr="003E6DAC" w:rsidRDefault="002D594A" w:rsidP="00F86E52">
            <w:pPr>
              <w:ind w:left="-113" w:right="-113"/>
              <w:jc w:val="both"/>
              <w:rPr>
                <w:rFonts w:ascii="Arial" w:hAnsi="Arial" w:cs="Arial"/>
                <w:sz w:val="12"/>
                <w:szCs w:val="12"/>
                <w:highlight w:val="lightGray"/>
              </w:rPr>
            </w:pPr>
            <w:proofErr w:type="spellStart"/>
            <w:r w:rsidRPr="003E6DAC">
              <w:rPr>
                <w:rFonts w:ascii="Arial" w:hAnsi="Arial" w:cs="Arial"/>
                <w:sz w:val="12"/>
                <w:szCs w:val="12"/>
                <w:highlight w:val="lightGray"/>
              </w:rPr>
              <w:t>Ацетонитрил</w:t>
            </w:r>
            <w:proofErr w:type="spellEnd"/>
            <w:r w:rsidRPr="003E6DAC">
              <w:rPr>
                <w:rFonts w:ascii="Arial" w:hAnsi="Arial" w:cs="Arial"/>
                <w:sz w:val="12"/>
                <w:szCs w:val="12"/>
                <w:highlight w:val="lightGray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9FA75" w14:textId="12C697B8" w:rsidR="002D594A" w:rsidRPr="003E6DAC" w:rsidRDefault="002D594A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0,008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A5144" w14:textId="06A630CA" w:rsidR="002D594A" w:rsidRPr="003E6DAC" w:rsidRDefault="00112B3B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250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C73B9" w14:textId="67B72DC1" w:rsidR="002D594A" w:rsidRPr="003E6DAC" w:rsidRDefault="002D594A" w:rsidP="000F5450">
            <w:pPr>
              <w:ind w:left="-113" w:right="-113"/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0,26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047C3" w14:textId="31CE1A4D" w:rsidR="002D594A" w:rsidRPr="003E6DAC" w:rsidRDefault="002D594A" w:rsidP="000F5450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</w:pPr>
            <w:r w:rsidRPr="003E6DAC">
              <w:rPr>
                <w:rFonts w:ascii="Arial" w:hAnsi="Arial" w:cs="Arial"/>
                <w:snapToGrid w:val="0"/>
                <w:sz w:val="12"/>
                <w:szCs w:val="12"/>
                <w:highlight w:val="lightGray"/>
              </w:rPr>
              <w:t>0,26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DEF97" w14:textId="77777777" w:rsidR="002D594A" w:rsidRPr="005A0039" w:rsidRDefault="002D594A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14737D6E" w14:textId="77777777" w:rsidTr="005A0039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58CE1" w14:textId="77777777" w:rsidR="00F51D5B" w:rsidRPr="00803082" w:rsidRDefault="00F51D5B" w:rsidP="00547514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Установка производства этилена ЭП-600</w:t>
            </w:r>
          </w:p>
          <w:p w14:paraId="3AFA6530" w14:textId="77777777" w:rsidR="00F51D5B" w:rsidRPr="00F21C1A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8A6EC" w14:textId="77777777" w:rsidR="00F51D5B" w:rsidRPr="00533231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Технологическое оборудование на площадке №1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88652" w14:textId="77777777" w:rsidR="00F51D5B" w:rsidRPr="00F21C1A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Неорганизованный (ЗРА, ППК, фланцы, уплотнения насосов)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5E8C7" w14:textId="77777777" w:rsidR="00F51D5B" w:rsidRPr="00F21C1A" w:rsidRDefault="00F51D5B" w:rsidP="00F21C1A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01732" w14:textId="77777777" w:rsidR="00F51D5B" w:rsidRPr="00F21C1A" w:rsidRDefault="00F51D5B" w:rsidP="00F21C1A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8760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6D193" w14:textId="77777777" w:rsidR="00F51D5B" w:rsidRPr="00F21C1A" w:rsidRDefault="00F51D5B" w:rsidP="00F21C1A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неплотности</w:t>
            </w:r>
            <w:proofErr w:type="spellEnd"/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2CA58" w14:textId="77777777" w:rsidR="00F51D5B" w:rsidRPr="00F21C1A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454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978EC" w14:textId="77777777" w:rsidR="00F51D5B" w:rsidRPr="00F21C1A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5101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0BF64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D1EDC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B2802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D1EDC">
              <w:rPr>
                <w:rFonts w:ascii="Arial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AB5E9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D1EDC"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175AC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D1EDC"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C3302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D1EDC"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DA04D" w14:textId="6FC4C57C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 w:rsidRPr="003D1EDC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B9C3E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D1EDC">
              <w:rPr>
                <w:rFonts w:ascii="Arial" w:hAnsi="Arial" w:cs="Arial"/>
                <w:color w:val="000000"/>
                <w:sz w:val="12"/>
                <w:szCs w:val="12"/>
              </w:rPr>
              <w:t>14166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5AA13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D1EDC">
              <w:rPr>
                <w:rFonts w:ascii="Arial" w:hAnsi="Arial" w:cs="Arial"/>
                <w:color w:val="000000"/>
                <w:sz w:val="12"/>
                <w:szCs w:val="12"/>
              </w:rPr>
              <w:t>1405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A738B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D1EDC">
              <w:rPr>
                <w:rFonts w:ascii="Arial" w:hAnsi="Arial" w:cs="Arial"/>
                <w:color w:val="000000"/>
                <w:sz w:val="12"/>
                <w:szCs w:val="12"/>
              </w:rPr>
              <w:t>14216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F70C5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D1EDC">
              <w:rPr>
                <w:rFonts w:ascii="Arial" w:hAnsi="Arial" w:cs="Arial"/>
                <w:color w:val="000000"/>
                <w:sz w:val="12"/>
                <w:szCs w:val="12"/>
              </w:rPr>
              <w:t>1405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5DDCD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D1EDC">
              <w:rPr>
                <w:rFonts w:ascii="Arial" w:hAnsi="Arial" w:cs="Arial"/>
                <w:color w:val="000000"/>
                <w:sz w:val="12"/>
                <w:szCs w:val="12"/>
              </w:rPr>
              <w:t>94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AF011" w14:textId="5C6F5DB8" w:rsidR="00F51D5B" w:rsidRPr="00F21C1A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899EA" w14:textId="376B3AA1" w:rsidR="00F51D5B" w:rsidRPr="00F21C1A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56267" w14:textId="27B503B6" w:rsidR="00F51D5B" w:rsidRPr="00F21C1A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CCC53" w14:textId="0CD85DB4" w:rsidR="00F51D5B" w:rsidRPr="00657959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155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79439" w14:textId="77777777" w:rsidR="00F51D5B" w:rsidRPr="00124E55" w:rsidRDefault="00F51D5B" w:rsidP="00124E55">
            <w:pPr>
              <w:ind w:left="-70" w:right="-112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proofErr w:type="spellStart"/>
            <w:r w:rsidRPr="00124E55">
              <w:rPr>
                <w:rFonts w:ascii="Arial" w:hAnsi="Arial" w:cs="Arial"/>
                <w:snapToGrid w:val="0"/>
                <w:sz w:val="12"/>
                <w:szCs w:val="12"/>
              </w:rPr>
              <w:t>диНатрий</w:t>
            </w:r>
            <w:proofErr w:type="spellEnd"/>
            <w:r w:rsidRPr="00124E55">
              <w:rPr>
                <w:rFonts w:ascii="Arial" w:hAnsi="Arial" w:cs="Arial"/>
                <w:snapToGrid w:val="0"/>
                <w:sz w:val="12"/>
                <w:szCs w:val="12"/>
              </w:rPr>
              <w:t xml:space="preserve"> карбонат (Натрия карбонат, Сода кальцинирова</w:t>
            </w:r>
            <w:r w:rsidRPr="00124E55">
              <w:rPr>
                <w:rFonts w:ascii="Arial" w:hAnsi="Arial" w:cs="Arial"/>
                <w:snapToGrid w:val="0"/>
                <w:sz w:val="12"/>
                <w:szCs w:val="12"/>
              </w:rPr>
              <w:t>н</w:t>
            </w:r>
            <w:r w:rsidRPr="00124E55">
              <w:rPr>
                <w:rFonts w:ascii="Arial" w:hAnsi="Arial" w:cs="Arial"/>
                <w:snapToGrid w:val="0"/>
                <w:sz w:val="12"/>
                <w:szCs w:val="12"/>
              </w:rPr>
              <w:t>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E2327" w14:textId="77777777" w:rsidR="00F51D5B" w:rsidRPr="00124E55" w:rsidRDefault="00F51D5B" w:rsidP="00124E55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 w:rsidRPr="00124E5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0</w:t>
            </w:r>
            <w:r w:rsidRPr="00124E55">
              <w:rPr>
                <w:rFonts w:ascii="Arial" w:hAnsi="Arial" w:cs="Arial"/>
                <w:snapToGrid w:val="0"/>
                <w:sz w:val="12"/>
                <w:szCs w:val="12"/>
              </w:rPr>
              <w:t>,</w:t>
            </w:r>
            <w:r w:rsidRPr="00124E5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0006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75DD8" w14:textId="78E2F7DB" w:rsidR="00F51D5B" w:rsidRPr="00124E55" w:rsidRDefault="00F51D5B" w:rsidP="00E17EA3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642DB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7F6AB" w14:textId="77777777" w:rsidR="00F51D5B" w:rsidRPr="00124E55" w:rsidRDefault="00F51D5B" w:rsidP="00124E55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24E55">
              <w:rPr>
                <w:rFonts w:ascii="Arial" w:hAnsi="Arial" w:cs="Arial"/>
                <w:snapToGrid w:val="0"/>
                <w:sz w:val="12"/>
                <w:szCs w:val="12"/>
              </w:rPr>
              <w:t>0,0175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ED7BC" w14:textId="77777777" w:rsidR="00F51D5B" w:rsidRPr="00124E55" w:rsidRDefault="00F51D5B" w:rsidP="00571BE2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24E55">
              <w:rPr>
                <w:rFonts w:ascii="Arial" w:hAnsi="Arial" w:cs="Arial"/>
                <w:snapToGrid w:val="0"/>
                <w:sz w:val="12"/>
                <w:szCs w:val="12"/>
              </w:rPr>
              <w:t>0,0175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72A6E" w14:textId="77777777" w:rsidR="00F51D5B" w:rsidRPr="0074369A" w:rsidRDefault="00F51D5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7E8FD45F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F92AB" w14:textId="77777777" w:rsidR="00F51D5B" w:rsidRPr="00F21C1A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A7C51" w14:textId="77777777" w:rsidR="00F51D5B" w:rsidRPr="00F21C1A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0133B" w14:textId="77777777" w:rsidR="00F51D5B" w:rsidRPr="00F21C1A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E962D" w14:textId="77777777" w:rsidR="00F51D5B" w:rsidRPr="00F21C1A" w:rsidRDefault="00F51D5B" w:rsidP="00F21C1A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40AB9" w14:textId="77777777" w:rsidR="00F51D5B" w:rsidRPr="00F21C1A" w:rsidRDefault="00F51D5B" w:rsidP="00F21C1A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C34E6" w14:textId="77777777" w:rsidR="00F51D5B" w:rsidRPr="00F21C1A" w:rsidRDefault="00F51D5B" w:rsidP="00F21C1A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61F4A" w14:textId="77777777" w:rsidR="00F51D5B" w:rsidRPr="00F21C1A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B3B83" w14:textId="77777777" w:rsidR="00F51D5B" w:rsidRPr="00F21C1A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7046F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1C2E8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F1B0B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D60E6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AFA3F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F208C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08DA6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6FDA2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D1202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8AE9F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FBFB5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A7A92" w14:textId="77777777" w:rsidR="00F51D5B" w:rsidRPr="00F21C1A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DCA0" w14:textId="77777777" w:rsidR="00F51D5B" w:rsidRPr="00F21C1A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8B8B2" w14:textId="77777777" w:rsidR="00F51D5B" w:rsidRPr="00F21C1A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264F2" w14:textId="26CF1128" w:rsidR="00F51D5B" w:rsidRPr="00A721F0" w:rsidRDefault="00F51D5B" w:rsidP="00A721F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15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7816B" w14:textId="77777777" w:rsidR="00F51D5B" w:rsidRPr="00124E55" w:rsidRDefault="00F51D5B" w:rsidP="00124E55">
            <w:pPr>
              <w:ind w:left="-70" w:right="-112"/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proofErr w:type="spellStart"/>
            <w:r w:rsidRPr="00124E55">
              <w:rPr>
                <w:rFonts w:ascii="Arial" w:hAnsi="Arial" w:cs="Arial"/>
                <w:snapToGrid w:val="0"/>
                <w:sz w:val="12"/>
                <w:szCs w:val="12"/>
              </w:rPr>
              <w:t>диНатрий</w:t>
            </w:r>
            <w:proofErr w:type="spellEnd"/>
            <w:r w:rsidRPr="00124E55">
              <w:rPr>
                <w:rFonts w:ascii="Arial" w:hAnsi="Arial" w:cs="Arial"/>
                <w:snapToGrid w:val="0"/>
                <w:sz w:val="12"/>
                <w:szCs w:val="12"/>
              </w:rPr>
              <w:t xml:space="preserve"> сульфат (Натрия сульфат)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C8FC3" w14:textId="77777777" w:rsidR="00F51D5B" w:rsidRPr="00124E55" w:rsidRDefault="00F51D5B" w:rsidP="00124E55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 w:rsidRPr="00124E5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0</w:t>
            </w:r>
            <w:r w:rsidRPr="00124E55">
              <w:rPr>
                <w:rFonts w:ascii="Arial" w:hAnsi="Arial" w:cs="Arial"/>
                <w:snapToGrid w:val="0"/>
                <w:sz w:val="12"/>
                <w:szCs w:val="12"/>
              </w:rPr>
              <w:t>,</w:t>
            </w:r>
            <w:r w:rsidRPr="00124E5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0004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3CD8F" w14:textId="364B87D1" w:rsidR="00F51D5B" w:rsidRPr="00124E55" w:rsidRDefault="00F51D5B" w:rsidP="00E17EA3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642DB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1B6C0" w14:textId="77777777" w:rsidR="00F51D5B" w:rsidRPr="00124E55" w:rsidRDefault="00F51D5B" w:rsidP="00124E55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24E55">
              <w:rPr>
                <w:rFonts w:ascii="Arial" w:hAnsi="Arial" w:cs="Arial"/>
                <w:color w:val="000000"/>
                <w:sz w:val="12"/>
                <w:szCs w:val="12"/>
              </w:rPr>
              <w:t>0,0124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CA863" w14:textId="77777777" w:rsidR="00F51D5B" w:rsidRPr="00124E55" w:rsidRDefault="00F51D5B" w:rsidP="00571BE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24E55">
              <w:rPr>
                <w:rFonts w:ascii="Arial" w:hAnsi="Arial" w:cs="Arial"/>
                <w:color w:val="000000"/>
                <w:sz w:val="12"/>
                <w:szCs w:val="12"/>
              </w:rPr>
              <w:t>0,0124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4A021" w14:textId="77777777" w:rsidR="00F51D5B" w:rsidRPr="0074369A" w:rsidRDefault="00F51D5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0CDDE14C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33E2A" w14:textId="77777777" w:rsidR="00F51D5B" w:rsidRPr="00F21C1A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4C2A0" w14:textId="77777777" w:rsidR="00F51D5B" w:rsidRPr="00F21C1A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B4739" w14:textId="77777777" w:rsidR="00F51D5B" w:rsidRPr="00F21C1A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81A0A" w14:textId="77777777" w:rsidR="00F51D5B" w:rsidRPr="00F21C1A" w:rsidRDefault="00F51D5B" w:rsidP="00F21C1A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BE4A6" w14:textId="77777777" w:rsidR="00F51D5B" w:rsidRPr="00F21C1A" w:rsidRDefault="00F51D5B" w:rsidP="00F21C1A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F873F" w14:textId="77777777" w:rsidR="00F51D5B" w:rsidRPr="00F21C1A" w:rsidRDefault="00F51D5B" w:rsidP="00F21C1A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47F04" w14:textId="77777777" w:rsidR="00F51D5B" w:rsidRPr="00F21C1A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96B23" w14:textId="77777777" w:rsidR="00F51D5B" w:rsidRPr="00F21C1A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FD76A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7ABBD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44E45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B9A63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EA268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92C7A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BFCBE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BD640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71055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A5C1E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CB4C7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013E0" w14:textId="77777777" w:rsidR="00F51D5B" w:rsidRPr="00F21C1A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7738F" w14:textId="77777777" w:rsidR="00F51D5B" w:rsidRPr="00F21C1A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9001B" w14:textId="77777777" w:rsidR="00F51D5B" w:rsidRPr="00F21C1A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5C668" w14:textId="23F809C4" w:rsidR="00F51D5B" w:rsidRPr="00124E55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271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938E8" w14:textId="77777777" w:rsidR="00F51D5B" w:rsidRPr="00124E55" w:rsidRDefault="00F51D5B" w:rsidP="00124E55">
            <w:pPr>
              <w:ind w:left="-70" w:right="-112"/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proofErr w:type="spellStart"/>
            <w:r w:rsidRPr="00124E55">
              <w:rPr>
                <w:rFonts w:ascii="Arial" w:hAnsi="Arial" w:cs="Arial"/>
                <w:snapToGrid w:val="0"/>
                <w:sz w:val="12"/>
                <w:szCs w:val="12"/>
              </w:rPr>
              <w:t>диНатрий</w:t>
            </w:r>
            <w:proofErr w:type="spellEnd"/>
            <w:r w:rsidRPr="00124E55">
              <w:rPr>
                <w:rFonts w:ascii="Arial" w:hAnsi="Arial" w:cs="Arial"/>
                <w:snapToGrid w:val="0"/>
                <w:sz w:val="12"/>
                <w:szCs w:val="12"/>
              </w:rPr>
              <w:t xml:space="preserve"> сульфид (Натрия сульфид)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8EDCD" w14:textId="77777777" w:rsidR="00F51D5B" w:rsidRPr="00124E55" w:rsidRDefault="00F51D5B" w:rsidP="00124E55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 w:rsidRPr="00124E5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0</w:t>
            </w:r>
            <w:r w:rsidRPr="00124E55">
              <w:rPr>
                <w:rFonts w:ascii="Arial" w:hAnsi="Arial" w:cs="Arial"/>
                <w:snapToGrid w:val="0"/>
                <w:sz w:val="12"/>
                <w:szCs w:val="12"/>
              </w:rPr>
              <w:t>,</w:t>
            </w:r>
            <w:r w:rsidRPr="00124E5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0008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7C34A" w14:textId="0AA62F20" w:rsidR="00F51D5B" w:rsidRPr="00124E55" w:rsidRDefault="00F51D5B" w:rsidP="00E17EA3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642DB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BC46E" w14:textId="77777777" w:rsidR="00F51D5B" w:rsidRPr="00124E55" w:rsidRDefault="00F51D5B" w:rsidP="00124E55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24E55">
              <w:rPr>
                <w:rFonts w:ascii="Arial" w:hAnsi="Arial" w:cs="Arial"/>
                <w:color w:val="000000"/>
                <w:sz w:val="12"/>
                <w:szCs w:val="12"/>
              </w:rPr>
              <w:t>0,0256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B5B92" w14:textId="77777777" w:rsidR="00F51D5B" w:rsidRPr="00124E55" w:rsidRDefault="00F51D5B" w:rsidP="00571BE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24E55">
              <w:rPr>
                <w:rFonts w:ascii="Arial" w:hAnsi="Arial" w:cs="Arial"/>
                <w:color w:val="000000"/>
                <w:sz w:val="12"/>
                <w:szCs w:val="12"/>
              </w:rPr>
              <w:t>0,0256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4BEF0" w14:textId="77777777" w:rsidR="00F51D5B" w:rsidRPr="0074369A" w:rsidRDefault="00F51D5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4BF6D123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8C77F" w14:textId="77777777" w:rsidR="00F51D5B" w:rsidRPr="00F21C1A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A3764" w14:textId="77777777" w:rsidR="00F51D5B" w:rsidRPr="00F21C1A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BD284" w14:textId="77777777" w:rsidR="00F51D5B" w:rsidRPr="00F21C1A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7EDF6" w14:textId="77777777" w:rsidR="00F51D5B" w:rsidRPr="00F21C1A" w:rsidRDefault="00F51D5B" w:rsidP="00F21C1A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0F8AB" w14:textId="77777777" w:rsidR="00F51D5B" w:rsidRPr="00F21C1A" w:rsidRDefault="00F51D5B" w:rsidP="00F21C1A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08D2A" w14:textId="77777777" w:rsidR="00F51D5B" w:rsidRPr="00F21C1A" w:rsidRDefault="00F51D5B" w:rsidP="00F21C1A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46451" w14:textId="77777777" w:rsidR="00F51D5B" w:rsidRPr="00F21C1A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94C05" w14:textId="77777777" w:rsidR="00F51D5B" w:rsidRPr="00F21C1A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6386D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F9AEB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703CF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9FF42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23F66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6FD47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F62BD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BAD40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239C1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E8239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687C5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359D9" w14:textId="77777777" w:rsidR="00F51D5B" w:rsidRPr="00F21C1A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AA608" w14:textId="77777777" w:rsidR="00F51D5B" w:rsidRPr="00F21C1A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076B2" w14:textId="77777777" w:rsidR="00F51D5B" w:rsidRPr="00F21C1A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652D3" w14:textId="6E1717A2" w:rsidR="00F51D5B" w:rsidRPr="00124E55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322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4190E" w14:textId="77777777" w:rsidR="00F51D5B" w:rsidRPr="00124E55" w:rsidRDefault="00F51D5B" w:rsidP="00124E55">
            <w:pPr>
              <w:ind w:left="-70" w:right="-112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124E55">
              <w:rPr>
                <w:rFonts w:ascii="Arial" w:hAnsi="Arial" w:cs="Arial"/>
                <w:snapToGrid w:val="0"/>
                <w:sz w:val="12"/>
                <w:szCs w:val="12"/>
              </w:rPr>
              <w:t>Серная кислота (по молекуле H2SO4)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214F6" w14:textId="77777777" w:rsidR="00F51D5B" w:rsidRPr="00124E55" w:rsidRDefault="00F51D5B" w:rsidP="00124E55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 w:rsidRPr="00124E5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0</w:t>
            </w:r>
            <w:r w:rsidRPr="00124E55">
              <w:rPr>
                <w:rFonts w:ascii="Arial" w:hAnsi="Arial" w:cs="Arial"/>
                <w:snapToGrid w:val="0"/>
                <w:sz w:val="12"/>
                <w:szCs w:val="12"/>
              </w:rPr>
              <w:t>,01</w:t>
            </w:r>
            <w:r w:rsidRPr="00124E5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B0A45" w14:textId="246A9C11" w:rsidR="00F51D5B" w:rsidRPr="00124E55" w:rsidRDefault="00F51D5B" w:rsidP="00E17EA3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642DB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5B7EF" w14:textId="77777777" w:rsidR="00F51D5B" w:rsidRPr="00124E55" w:rsidRDefault="00F51D5B" w:rsidP="00124E55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24E55">
              <w:rPr>
                <w:rFonts w:ascii="Arial" w:hAnsi="Arial" w:cs="Arial"/>
                <w:color w:val="000000"/>
                <w:sz w:val="12"/>
                <w:szCs w:val="12"/>
              </w:rPr>
              <w:t>0,4188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E0E83" w14:textId="77777777" w:rsidR="00F51D5B" w:rsidRPr="00124E55" w:rsidRDefault="00F51D5B" w:rsidP="00571BE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24E55">
              <w:rPr>
                <w:rFonts w:ascii="Arial" w:hAnsi="Arial" w:cs="Arial"/>
                <w:color w:val="000000"/>
                <w:sz w:val="12"/>
                <w:szCs w:val="12"/>
              </w:rPr>
              <w:t>0,4188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F8464" w14:textId="77777777" w:rsidR="00F51D5B" w:rsidRPr="0074369A" w:rsidRDefault="00F51D5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0D6A2A1E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1F944" w14:textId="77777777" w:rsidR="00F51D5B" w:rsidRPr="00F21C1A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47F77" w14:textId="77777777" w:rsidR="00F51D5B" w:rsidRPr="00F21C1A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AE94B" w14:textId="77777777" w:rsidR="00F51D5B" w:rsidRPr="00F21C1A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4E61F" w14:textId="77777777" w:rsidR="00F51D5B" w:rsidRPr="00F21C1A" w:rsidRDefault="00F51D5B" w:rsidP="00F21C1A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D011E" w14:textId="77777777" w:rsidR="00F51D5B" w:rsidRPr="00F21C1A" w:rsidRDefault="00F51D5B" w:rsidP="00F21C1A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084D0" w14:textId="77777777" w:rsidR="00F51D5B" w:rsidRPr="00F21C1A" w:rsidRDefault="00F51D5B" w:rsidP="00F21C1A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3D9C7" w14:textId="77777777" w:rsidR="00F51D5B" w:rsidRPr="00F21C1A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6ACAA" w14:textId="77777777" w:rsidR="00F51D5B" w:rsidRPr="00F21C1A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ADBE3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25D0B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85712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132D8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85220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35E4E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5B786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E3359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4A27E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9F5A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028E5" w14:textId="77777777" w:rsidR="00F51D5B" w:rsidRPr="003D1EDC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DB3ED" w14:textId="77777777" w:rsidR="00F51D5B" w:rsidRPr="00F21C1A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C8A06" w14:textId="77777777" w:rsidR="00F51D5B" w:rsidRPr="00F21C1A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7FCD7" w14:textId="77777777" w:rsidR="00F51D5B" w:rsidRPr="00F21C1A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BBD44" w14:textId="6401BF5F" w:rsidR="00F51D5B" w:rsidRPr="00124E55" w:rsidRDefault="00F51D5B" w:rsidP="00F21C1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410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8A887" w14:textId="77777777" w:rsidR="00F51D5B" w:rsidRPr="00124E55" w:rsidRDefault="00F51D5B" w:rsidP="00124E55">
            <w:pPr>
              <w:ind w:left="-70" w:right="-112"/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 w:rsidRPr="00124E55">
              <w:rPr>
                <w:rFonts w:ascii="Arial" w:hAnsi="Arial" w:cs="Arial"/>
                <w:snapToGrid w:val="0"/>
                <w:sz w:val="12"/>
                <w:szCs w:val="12"/>
              </w:rPr>
              <w:t>Метан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6202E" w14:textId="77777777" w:rsidR="00F51D5B" w:rsidRPr="00124E55" w:rsidRDefault="00F51D5B" w:rsidP="00124E55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 w:rsidRPr="00124E5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0</w:t>
            </w:r>
            <w:r w:rsidRPr="00124E55">
              <w:rPr>
                <w:rFonts w:ascii="Arial" w:hAnsi="Arial" w:cs="Arial"/>
                <w:snapToGrid w:val="0"/>
                <w:sz w:val="12"/>
                <w:szCs w:val="12"/>
              </w:rPr>
              <w:t>,</w:t>
            </w:r>
            <w:r w:rsidRPr="00124E5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0640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D5615" w14:textId="28F20FEB" w:rsidR="00F51D5B" w:rsidRPr="00124E55" w:rsidRDefault="00F51D5B" w:rsidP="00E17EA3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642DB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C4783" w14:textId="77777777" w:rsidR="00F51D5B" w:rsidRPr="00124E55" w:rsidRDefault="00F51D5B" w:rsidP="00124E55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24E55">
              <w:rPr>
                <w:rFonts w:ascii="Arial" w:hAnsi="Arial" w:cs="Arial"/>
                <w:color w:val="000000"/>
                <w:sz w:val="12"/>
                <w:szCs w:val="12"/>
              </w:rPr>
              <w:t>2,0192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024F0" w14:textId="77777777" w:rsidR="00F51D5B" w:rsidRPr="00124E55" w:rsidRDefault="00F51D5B" w:rsidP="00571BE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24E55">
              <w:rPr>
                <w:rFonts w:ascii="Arial" w:hAnsi="Arial" w:cs="Arial"/>
                <w:color w:val="000000"/>
                <w:sz w:val="12"/>
                <w:szCs w:val="12"/>
              </w:rPr>
              <w:t>2,0192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5D572" w14:textId="77777777" w:rsidR="00F51D5B" w:rsidRPr="0074369A" w:rsidRDefault="00F51D5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0F91ABDE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E811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C0290" w14:textId="77777777" w:rsidR="00F51D5B" w:rsidRPr="0074369A" w:rsidRDefault="00F51D5B" w:rsidP="00221604">
            <w:pPr>
              <w:ind w:left="-117" w:right="-41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B1DA9" w14:textId="77777777" w:rsidR="00F51D5B" w:rsidRPr="0074369A" w:rsidRDefault="00F51D5B" w:rsidP="000973AB">
            <w:pPr>
              <w:ind w:right="-10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DC3F1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2F5CD" w14:textId="77777777" w:rsidR="00F51D5B" w:rsidRPr="0074369A" w:rsidRDefault="00F51D5B" w:rsidP="002D2D00">
            <w:pPr>
              <w:ind w:left="-16" w:right="-51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CA00D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4DFD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B77F8" w14:textId="77777777" w:rsidR="00F51D5B" w:rsidRPr="0074369A" w:rsidRDefault="00F51D5B" w:rsidP="0049175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64887" w14:textId="77777777" w:rsidR="00F51D5B" w:rsidRPr="003D1EDC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917F0" w14:textId="77777777" w:rsidR="00F51D5B" w:rsidRPr="003D1EDC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85B89" w14:textId="77777777" w:rsidR="00F51D5B" w:rsidRPr="003D1EDC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484D" w14:textId="77777777" w:rsidR="00F51D5B" w:rsidRPr="003D1EDC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E67EB" w14:textId="77777777" w:rsidR="00F51D5B" w:rsidRPr="003D1EDC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59A2F" w14:textId="77777777" w:rsidR="00F51D5B" w:rsidRPr="003D1EDC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8D005" w14:textId="77777777" w:rsidR="00F51D5B" w:rsidRPr="003D1EDC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12C94" w14:textId="77777777" w:rsidR="00F51D5B" w:rsidRPr="003D1EDC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7FEA9" w14:textId="77777777" w:rsidR="00F51D5B" w:rsidRPr="003D1EDC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16B83" w14:textId="77777777" w:rsidR="00F51D5B" w:rsidRPr="003D1EDC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683C9" w14:textId="77777777" w:rsidR="00F51D5B" w:rsidRPr="003D1EDC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AB85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DF6D5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32970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98248" w14:textId="77777777" w:rsidR="00F51D5B" w:rsidRPr="00124E55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3153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7E0C4" w14:textId="77777777" w:rsidR="00F51D5B" w:rsidRPr="00124E55" w:rsidRDefault="00F51D5B" w:rsidP="00124E55">
            <w:pPr>
              <w:ind w:left="-70" w:right="-112"/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 w:rsidRPr="00124E55">
              <w:rPr>
                <w:rFonts w:ascii="Arial" w:hAnsi="Arial" w:cs="Arial"/>
                <w:snapToGrid w:val="0"/>
                <w:sz w:val="12"/>
                <w:szCs w:val="12"/>
              </w:rPr>
              <w:t>Натрий гидрокарбонат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6AC86" w14:textId="77777777" w:rsidR="00F51D5B" w:rsidRPr="00124E55" w:rsidRDefault="00F51D5B" w:rsidP="00124E55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 w:rsidRPr="00124E5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0</w:t>
            </w:r>
            <w:r w:rsidRPr="00124E55">
              <w:rPr>
                <w:rFonts w:ascii="Arial" w:hAnsi="Arial" w:cs="Arial"/>
                <w:snapToGrid w:val="0"/>
                <w:sz w:val="12"/>
                <w:szCs w:val="12"/>
              </w:rPr>
              <w:t>,</w:t>
            </w:r>
            <w:r w:rsidRPr="00124E5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0001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56B0C" w14:textId="695978BE" w:rsidR="00F51D5B" w:rsidRPr="00124E55" w:rsidRDefault="00F51D5B" w:rsidP="00E17EA3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642DB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86115" w14:textId="77777777" w:rsidR="00F51D5B" w:rsidRPr="00124E55" w:rsidRDefault="00F51D5B" w:rsidP="00124E55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24E55">
              <w:rPr>
                <w:rFonts w:ascii="Arial" w:hAnsi="Arial" w:cs="Arial"/>
                <w:color w:val="000000"/>
                <w:sz w:val="12"/>
                <w:szCs w:val="12"/>
              </w:rPr>
              <w:t>0,0027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14589" w14:textId="77777777" w:rsidR="00F51D5B" w:rsidRPr="00124E55" w:rsidRDefault="00F51D5B" w:rsidP="00571BE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24E55">
              <w:rPr>
                <w:rFonts w:ascii="Arial" w:hAnsi="Arial" w:cs="Arial"/>
                <w:color w:val="000000"/>
                <w:sz w:val="12"/>
                <w:szCs w:val="12"/>
              </w:rPr>
              <w:t>0,0027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5699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499BB322" w14:textId="77777777" w:rsidTr="005A0039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B127A" w14:textId="77777777" w:rsidR="00F51D5B" w:rsidRPr="00803082" w:rsidRDefault="00F51D5B" w:rsidP="00592A3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Установка производства этилена ЭП-600</w:t>
            </w:r>
          </w:p>
          <w:p w14:paraId="2680C051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EAFC7" w14:textId="77777777" w:rsidR="00F51D5B" w:rsidRPr="00533231" w:rsidRDefault="00F51D5B" w:rsidP="00B1698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Технологическое оборудование на площадке №2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A42A8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Неорганизованный (ЗРА, ППК, фланцы, уплотнения насосов)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BE6F1" w14:textId="77777777" w:rsidR="00F51D5B" w:rsidRPr="00F21C1A" w:rsidRDefault="00F51D5B" w:rsidP="00592A3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7A96E" w14:textId="77777777" w:rsidR="00F51D5B" w:rsidRPr="00F21C1A" w:rsidRDefault="00F51D5B" w:rsidP="00592A3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8760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BC0CC" w14:textId="77777777" w:rsidR="00F51D5B" w:rsidRPr="00F21C1A" w:rsidRDefault="00F51D5B" w:rsidP="00592A3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неплотности</w:t>
            </w:r>
            <w:proofErr w:type="spellEnd"/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011CC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986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7A816" w14:textId="77777777" w:rsidR="00F51D5B" w:rsidRPr="00F21C1A" w:rsidRDefault="00F51D5B" w:rsidP="00EC442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5102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82571" w14:textId="77777777" w:rsidR="00F51D5B" w:rsidRPr="003D1EDC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D1EDC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12489" w14:textId="77777777" w:rsidR="00F51D5B" w:rsidRPr="003D1EDC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D1EDC">
              <w:rPr>
                <w:rFonts w:ascii="Arial" w:hAnsi="Arial" w:cs="Arial"/>
                <w:color w:val="000000"/>
                <w:sz w:val="12"/>
                <w:szCs w:val="12"/>
              </w:rPr>
              <w:t>48,5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3765C" w14:textId="77777777" w:rsidR="00F51D5B" w:rsidRPr="003D1EDC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D1EDC"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0720D" w14:textId="77777777" w:rsidR="00F51D5B" w:rsidRPr="003D1EDC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D1EDC"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43345" w14:textId="77777777" w:rsidR="00F51D5B" w:rsidRPr="003D1EDC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D1EDC"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F89AD" w14:textId="6AD914B7" w:rsidR="00F51D5B" w:rsidRPr="003D1EDC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 w:rsidRPr="003D1EDC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180BF" w14:textId="77777777" w:rsidR="00F51D5B" w:rsidRPr="003D1EDC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D1EDC">
              <w:rPr>
                <w:rFonts w:ascii="Arial" w:hAnsi="Arial" w:cs="Arial"/>
                <w:color w:val="000000"/>
                <w:sz w:val="12"/>
                <w:szCs w:val="12"/>
              </w:rPr>
              <w:t>14240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5037E" w14:textId="77777777" w:rsidR="00F51D5B" w:rsidRPr="003D1EDC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D1EDC">
              <w:rPr>
                <w:rFonts w:ascii="Arial" w:hAnsi="Arial" w:cs="Arial"/>
                <w:color w:val="000000"/>
                <w:sz w:val="12"/>
                <w:szCs w:val="12"/>
              </w:rPr>
              <w:t>1230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3C607" w14:textId="77777777" w:rsidR="00F51D5B" w:rsidRPr="003D1EDC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D1EDC">
              <w:rPr>
                <w:rFonts w:ascii="Arial" w:hAnsi="Arial" w:cs="Arial"/>
                <w:color w:val="000000"/>
                <w:sz w:val="12"/>
                <w:szCs w:val="12"/>
              </w:rPr>
              <w:t>14340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0B86F" w14:textId="77777777" w:rsidR="00F51D5B" w:rsidRPr="003D1EDC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D1EDC">
              <w:rPr>
                <w:rFonts w:ascii="Arial" w:hAnsi="Arial" w:cs="Arial"/>
                <w:color w:val="000000"/>
                <w:sz w:val="12"/>
                <w:szCs w:val="12"/>
              </w:rPr>
              <w:t>1230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05583" w14:textId="77777777" w:rsidR="00F51D5B" w:rsidRPr="003D1EDC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D1EDC">
              <w:rPr>
                <w:rFonts w:ascii="Arial" w:hAnsi="Arial" w:cs="Arial"/>
                <w:color w:val="000000"/>
                <w:sz w:val="12"/>
                <w:szCs w:val="12"/>
              </w:rPr>
              <w:t>75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D5E9A" w14:textId="4430E066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315E2" w14:textId="221D9494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B5412" w14:textId="63D9BE5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50FA1" w14:textId="4B2E4228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0337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56C34" w14:textId="77777777" w:rsidR="00F51D5B" w:rsidRPr="007637B2" w:rsidRDefault="00F51D5B" w:rsidP="004B0104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7637B2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Углерод 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4E321" w14:textId="77777777" w:rsidR="00F51D5B" w:rsidRPr="00317D68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0,0003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A3377" w14:textId="287A1114" w:rsidR="00F51D5B" w:rsidRPr="00317D68" w:rsidRDefault="00F51D5B" w:rsidP="00E17EA3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642DB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54B33" w14:textId="77777777" w:rsidR="00F51D5B" w:rsidRPr="00317D68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0,0082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2BDBD" w14:textId="77777777" w:rsidR="00F51D5B" w:rsidRPr="00317D68" w:rsidRDefault="00F51D5B" w:rsidP="00571BE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0,0082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5F02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741BE762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3EF7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75EF48" w14:textId="77777777" w:rsidR="00F51D5B" w:rsidRPr="0074369A" w:rsidRDefault="00F51D5B" w:rsidP="00A55727">
            <w:pPr>
              <w:ind w:right="-41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699B90" w14:textId="77777777" w:rsidR="00F51D5B" w:rsidRPr="0074369A" w:rsidRDefault="00F51D5B" w:rsidP="000973AB">
            <w:pPr>
              <w:ind w:right="-10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1A733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818BC" w14:textId="77777777" w:rsidR="00F51D5B" w:rsidRPr="0074369A" w:rsidRDefault="00F51D5B" w:rsidP="002D2D00">
            <w:pPr>
              <w:ind w:left="-16" w:right="-51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9A989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999F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3ED6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82286" w14:textId="77777777" w:rsidR="00F51D5B" w:rsidRPr="003D1EDC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143CD" w14:textId="77777777" w:rsidR="00F51D5B" w:rsidRPr="003D1EDC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2D022" w14:textId="77777777" w:rsidR="00F51D5B" w:rsidRPr="003D1EDC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79F30" w14:textId="77777777" w:rsidR="00F51D5B" w:rsidRPr="003D1EDC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2D16C" w14:textId="77777777" w:rsidR="00F51D5B" w:rsidRPr="003D1EDC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90609" w14:textId="77777777" w:rsidR="00F51D5B" w:rsidRPr="003D1EDC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94D07" w14:textId="77777777" w:rsidR="00F51D5B" w:rsidRPr="003D1EDC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CE381" w14:textId="77777777" w:rsidR="00F51D5B" w:rsidRPr="003D1EDC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09D2A" w14:textId="77777777" w:rsidR="00F51D5B" w:rsidRPr="003D1EDC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A0ACD" w14:textId="77777777" w:rsidR="00F51D5B" w:rsidRPr="003D1EDC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D63AA" w14:textId="77777777" w:rsidR="00F51D5B" w:rsidRPr="003D1EDC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5611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9FA75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A2B33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8356B" w14:textId="03DA0D09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0415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6274E" w14:textId="77777777" w:rsidR="00F51D5B" w:rsidRPr="007637B2" w:rsidRDefault="00F51D5B" w:rsidP="009B2C17">
            <w:pPr>
              <w:pStyle w:val="7"/>
              <w:ind w:left="-113" w:right="-113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7637B2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Смесь углеводородов предельных С1-С5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EC895" w14:textId="77777777" w:rsidR="00F51D5B" w:rsidRPr="00317D68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0,2239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1CFAE" w14:textId="6DEDF000" w:rsidR="00F51D5B" w:rsidRPr="00317D68" w:rsidRDefault="00F51D5B" w:rsidP="00E17EA3">
            <w:pPr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642DB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8E7A1" w14:textId="77777777" w:rsidR="00F51D5B" w:rsidRPr="00317D68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7,0615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AE5C7" w14:textId="77777777" w:rsidR="00F51D5B" w:rsidRPr="00317D68" w:rsidRDefault="00F51D5B" w:rsidP="00571BE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7,0615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DE3E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16325B6F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880B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BF4F97" w14:textId="77777777" w:rsidR="00F51D5B" w:rsidRPr="0074369A" w:rsidRDefault="00F51D5B" w:rsidP="00A55727">
            <w:pPr>
              <w:ind w:right="-41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5D1C9C" w14:textId="77777777" w:rsidR="00F51D5B" w:rsidRPr="0074369A" w:rsidRDefault="00F51D5B" w:rsidP="000973AB">
            <w:pPr>
              <w:ind w:right="-10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74D2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18891" w14:textId="77777777" w:rsidR="00F51D5B" w:rsidRPr="0074369A" w:rsidRDefault="00F51D5B" w:rsidP="002D2D00">
            <w:pPr>
              <w:ind w:left="-16" w:right="-51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0C1D9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96AE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67B2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E73C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CB4D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29F9B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1E5A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5457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6A65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9509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4C48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3966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DCBD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158C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6F50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2CC42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2DB17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BD666" w14:textId="7A8AA4F8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0416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CE71D" w14:textId="77777777" w:rsidR="00F51D5B" w:rsidRPr="007637B2" w:rsidRDefault="00F51D5B" w:rsidP="009B2C17">
            <w:pPr>
              <w:pStyle w:val="7"/>
              <w:ind w:left="-113" w:right="-113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7637B2">
              <w:rPr>
                <w:rFonts w:ascii="Arial" w:hAnsi="Arial" w:cs="Arial"/>
                <w:b w:val="0"/>
                <w:i w:val="0"/>
                <w:sz w:val="12"/>
                <w:szCs w:val="12"/>
              </w:rPr>
              <w:t>Смесь углеводородов предельных С6-С10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1821" w14:textId="77777777" w:rsidR="00F51D5B" w:rsidRPr="00317D68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0,0053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9869A" w14:textId="5C1D11A1" w:rsidR="00F51D5B" w:rsidRPr="00317D68" w:rsidRDefault="00F51D5B" w:rsidP="00592A3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642DB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D88E6" w14:textId="77777777" w:rsidR="00F51D5B" w:rsidRPr="00317D68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0,1666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9E049" w14:textId="77777777" w:rsidR="00F51D5B" w:rsidRPr="00317D68" w:rsidRDefault="00F51D5B" w:rsidP="00571BE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0,1666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E063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7B76DE45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A5BCF" w14:textId="77777777" w:rsidR="00F51D5B" w:rsidRPr="0074369A" w:rsidRDefault="00F51D5B" w:rsidP="00A5572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D0EDAA" w14:textId="77777777" w:rsidR="00F51D5B" w:rsidRPr="0074369A" w:rsidRDefault="00F51D5B" w:rsidP="00645B27">
            <w:pPr>
              <w:ind w:right="-89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3A67F3" w14:textId="77777777" w:rsidR="00F51D5B" w:rsidRPr="0074369A" w:rsidRDefault="00F51D5B" w:rsidP="000973AB">
            <w:pPr>
              <w:ind w:right="-10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2C345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A20C8" w14:textId="77777777" w:rsidR="00F51D5B" w:rsidRPr="0074369A" w:rsidRDefault="00F51D5B" w:rsidP="002D2D00">
            <w:pPr>
              <w:ind w:left="-16" w:right="-51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7604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45DBB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CA673" w14:textId="77777777" w:rsidR="00F51D5B" w:rsidRPr="0074369A" w:rsidRDefault="00F51D5B" w:rsidP="0049175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A699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26BB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B813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7ADE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7823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B35C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A75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F21A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AC45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AC15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876A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DDB0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7C7D9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AADDF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CF5EA" w14:textId="2A91ED98" w:rsidR="00F51D5B" w:rsidRPr="0074369A" w:rsidRDefault="00F51D5B" w:rsidP="00645B2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0502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2EACC" w14:textId="77777777" w:rsidR="00F51D5B" w:rsidRPr="007637B2" w:rsidRDefault="00F51D5B" w:rsidP="004B0104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7637B2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Бут-1-ен (Бутилен)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67750" w14:textId="77777777" w:rsidR="00F51D5B" w:rsidRPr="00317D68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0,0027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C24C8" w14:textId="623A4167" w:rsidR="00F51D5B" w:rsidRPr="00317D68" w:rsidRDefault="00F51D5B" w:rsidP="00592A3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642DB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BFC00" w14:textId="77777777" w:rsidR="00F51D5B" w:rsidRPr="00317D68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0,0842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F62B1" w14:textId="77777777" w:rsidR="00F51D5B" w:rsidRPr="00317D68" w:rsidRDefault="00F51D5B" w:rsidP="00571BE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0,0842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A003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5CA1101C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0849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C9EE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7E6B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AF789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722AD" w14:textId="77777777" w:rsidR="00F51D5B" w:rsidRPr="0074369A" w:rsidRDefault="00F51D5B" w:rsidP="002D2D00">
            <w:pPr>
              <w:ind w:left="-16" w:right="-51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A33DF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4B09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6EAF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FFCD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37D0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1375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5A3E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CD85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34C5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509F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CFAF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4973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A0FB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AC20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2E78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9F7F8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AC694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0DB4E" w14:textId="3C62C6D9" w:rsidR="00F51D5B" w:rsidRPr="0074369A" w:rsidRDefault="00F51D5B" w:rsidP="00645B2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0503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A1A60" w14:textId="77777777" w:rsidR="00F51D5B" w:rsidRPr="007637B2" w:rsidRDefault="00F51D5B" w:rsidP="004B0104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7637B2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Бута-1,3-диен (1,3-БутадиенДивинил)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2A2F3" w14:textId="77777777" w:rsidR="00F51D5B" w:rsidRPr="00317D68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0,0086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22875" w14:textId="6FEBE62E" w:rsidR="00F51D5B" w:rsidRPr="00317D68" w:rsidRDefault="00F51D5B" w:rsidP="00592A3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642DB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6E4B9" w14:textId="77777777" w:rsidR="00F51D5B" w:rsidRPr="00317D68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0,2722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16D57" w14:textId="77777777" w:rsidR="00F51D5B" w:rsidRPr="00317D68" w:rsidRDefault="00F51D5B" w:rsidP="00571BE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0,2722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C7E2B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2B219AC7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3EFD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5EE7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B1F4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AE565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F12EF" w14:textId="77777777" w:rsidR="00F51D5B" w:rsidRPr="0074369A" w:rsidRDefault="00F51D5B" w:rsidP="002D2D00">
            <w:pPr>
              <w:ind w:left="-16" w:right="-51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619FE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FDD79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0274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F8AB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A3F9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64FE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45F2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26BC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C7AC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E9F2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B540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2B23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B8129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6B69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6CD1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7B5DE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8C184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4C3D0" w14:textId="33F50748" w:rsidR="00F51D5B" w:rsidRPr="0074369A" w:rsidRDefault="00F51D5B" w:rsidP="00645B2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0514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8DAC1" w14:textId="77777777" w:rsidR="00F51D5B" w:rsidRPr="007637B2" w:rsidRDefault="00F51D5B" w:rsidP="004B0104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7637B2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2-Метилпроп-1-ен (Изобутилен)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CEFEF" w14:textId="77777777" w:rsidR="00F51D5B" w:rsidRPr="00317D68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0,0043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D8B27" w14:textId="47EA63C7" w:rsidR="00F51D5B" w:rsidRPr="00317D68" w:rsidRDefault="00F51D5B" w:rsidP="00592A3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642DB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01D26" w14:textId="77777777" w:rsidR="00F51D5B" w:rsidRPr="00317D68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0,1344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B2DAB" w14:textId="77777777" w:rsidR="00F51D5B" w:rsidRPr="00317D68" w:rsidRDefault="00F51D5B" w:rsidP="00571BE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0,1344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3E47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0DAB4226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B987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3D9D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95FE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012DB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0266A" w14:textId="77777777" w:rsidR="00F51D5B" w:rsidRPr="0074369A" w:rsidRDefault="00F51D5B" w:rsidP="002D2D00">
            <w:pPr>
              <w:ind w:left="-16" w:right="-51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E7599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20DD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94E0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3C62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67F9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9BC7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0F22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7C8B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B236B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A6FA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B155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E8E1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EAA6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C104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94BFB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4D45F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4017A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96B4E" w14:textId="2FA68959" w:rsidR="00F51D5B" w:rsidRPr="0074369A" w:rsidRDefault="00F51D5B" w:rsidP="00645B2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0521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65BD6" w14:textId="77777777" w:rsidR="00F51D5B" w:rsidRPr="007637B2" w:rsidRDefault="00F51D5B" w:rsidP="004B0104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proofErr w:type="spellStart"/>
            <w:r w:rsidRPr="007637B2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Пропен</w:t>
            </w:r>
            <w:proofErr w:type="spellEnd"/>
            <w:r w:rsidRPr="007637B2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 xml:space="preserve"> (Пропилен)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E0C0B" w14:textId="77777777" w:rsidR="00F51D5B" w:rsidRPr="00317D68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0,2928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0B9AB" w14:textId="0602A6E2" w:rsidR="00F51D5B" w:rsidRPr="00317D68" w:rsidRDefault="00F51D5B" w:rsidP="00592A3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642DB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FAD63" w14:textId="77777777" w:rsidR="00F51D5B" w:rsidRPr="00317D68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9,2351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B87C0" w14:textId="77777777" w:rsidR="00F51D5B" w:rsidRPr="00317D68" w:rsidRDefault="00F51D5B" w:rsidP="00571BE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9,2351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3DA5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0B5B66C0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574C8" w14:textId="77777777" w:rsidR="00F51D5B" w:rsidRPr="0074369A" w:rsidRDefault="00F51D5B" w:rsidP="0020104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2E19B7" w14:textId="77777777" w:rsidR="00F51D5B" w:rsidRPr="0074369A" w:rsidRDefault="00F51D5B" w:rsidP="00221604">
            <w:pPr>
              <w:ind w:left="-11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9D3B1A" w14:textId="77777777" w:rsidR="00F51D5B" w:rsidRPr="0074369A" w:rsidRDefault="00F51D5B" w:rsidP="000973AB">
            <w:pPr>
              <w:ind w:right="-10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12213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4ED45" w14:textId="77777777" w:rsidR="00F51D5B" w:rsidRPr="0074369A" w:rsidRDefault="00F51D5B" w:rsidP="002D2D00">
            <w:pPr>
              <w:ind w:left="-16" w:right="-51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F5D04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019FA" w14:textId="77777777" w:rsidR="00F51D5B" w:rsidRPr="0074369A" w:rsidRDefault="00F51D5B" w:rsidP="00D94D4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15626" w14:textId="77777777" w:rsidR="00F51D5B" w:rsidRPr="0074369A" w:rsidRDefault="00F51D5B" w:rsidP="0049175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2E7D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4FC8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7625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5558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F5B1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7220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2479B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1DAF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98DB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EA5D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CBBF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4AA0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CD06D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4AA4E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661D5" w14:textId="62876ED5" w:rsidR="00F51D5B" w:rsidRPr="0074369A" w:rsidRDefault="00F51D5B" w:rsidP="00645B2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0526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3E6A5" w14:textId="77777777" w:rsidR="00F51D5B" w:rsidRPr="007637B2" w:rsidRDefault="00F51D5B" w:rsidP="004B0104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proofErr w:type="spellStart"/>
            <w:r w:rsidRPr="007637B2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Этен</w:t>
            </w:r>
            <w:proofErr w:type="spellEnd"/>
            <w:r w:rsidRPr="007637B2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 xml:space="preserve"> (Этилен)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41F9C" w14:textId="77777777" w:rsidR="00F51D5B" w:rsidRPr="00317D68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0,0030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D6B15" w14:textId="2EC8DA8F" w:rsidR="00F51D5B" w:rsidRPr="00317D68" w:rsidRDefault="00F51D5B" w:rsidP="00592A3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642DB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1BC13" w14:textId="77777777" w:rsidR="00F51D5B" w:rsidRPr="00317D68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0,0941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90EA0" w14:textId="77777777" w:rsidR="00F51D5B" w:rsidRPr="00317D68" w:rsidRDefault="00F51D5B" w:rsidP="00571BE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F55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4FC3F4C3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17A5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F23F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4663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24CDB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B5795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BC9DE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C223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96649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5AAE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9419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6532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00AB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92F6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B8EF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8041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13A2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0973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55FC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971B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BB04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65BE1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F702C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F32FC" w14:textId="55FCC3AC" w:rsidR="00F51D5B" w:rsidRPr="0074369A" w:rsidRDefault="00F51D5B" w:rsidP="00645B2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0536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3BE18" w14:textId="77777777" w:rsidR="00F51D5B" w:rsidRPr="007637B2" w:rsidRDefault="00F51D5B" w:rsidP="004B0104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proofErr w:type="spellStart"/>
            <w:r w:rsidRPr="007637B2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Метилацетилен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082AC" w14:textId="77777777" w:rsidR="00F51D5B" w:rsidRPr="00317D68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0,0009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1E629" w14:textId="6A756B1A" w:rsidR="00F51D5B" w:rsidRPr="00317D68" w:rsidRDefault="00F51D5B" w:rsidP="00592A3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642DB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79F65" w14:textId="77777777" w:rsidR="00F51D5B" w:rsidRPr="00317D68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0,0284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A99C4" w14:textId="77777777" w:rsidR="00F51D5B" w:rsidRPr="00317D68" w:rsidRDefault="00F51D5B" w:rsidP="00571BE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0,0284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9D74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0B517106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1CB5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35F3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79B5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E34F6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2A698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DFE45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06A0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00A3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40BD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6EB4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C06A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775E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20A5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357AB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6E71B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CC23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27AE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3184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887B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B120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E95BE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36AA5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F26DD" w14:textId="141EB016" w:rsidR="00F51D5B" w:rsidRPr="0074369A" w:rsidRDefault="00F51D5B" w:rsidP="00645B2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0602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2CDD8" w14:textId="77777777" w:rsidR="00F51D5B" w:rsidRPr="007637B2" w:rsidRDefault="00F51D5B" w:rsidP="004B0104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7637B2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Бензол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F9DFA" w14:textId="77777777" w:rsidR="00F51D5B" w:rsidRPr="00317D68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0,0259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C56BE" w14:textId="359AA567" w:rsidR="00F51D5B" w:rsidRPr="00317D68" w:rsidRDefault="00F51D5B" w:rsidP="00592A3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642DB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85F1B" w14:textId="77777777" w:rsidR="00F51D5B" w:rsidRPr="00317D68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0,8165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595D5" w14:textId="77777777" w:rsidR="00F51D5B" w:rsidRPr="00317D68" w:rsidRDefault="00F51D5B" w:rsidP="00571BE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0,8165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1CC2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1E915F05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9B4E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D742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D060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C4369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2CDF6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446C3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B6BF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B089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4E1D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7F6C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300B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E5C5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87D5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D84B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941F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4604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E121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97AE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C319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6CFD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F1843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27093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56DA7" w14:textId="34BFB430" w:rsidR="00F51D5B" w:rsidRPr="0074369A" w:rsidRDefault="00F51D5B" w:rsidP="00645B2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0616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C66A0" w14:textId="77777777" w:rsidR="00F51D5B" w:rsidRPr="007637B2" w:rsidRDefault="00F51D5B" w:rsidP="004B0104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proofErr w:type="spellStart"/>
            <w:r w:rsidRPr="007637B2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Диметилбензол</w:t>
            </w:r>
            <w:proofErr w:type="spellEnd"/>
            <w:r w:rsidRPr="007637B2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 xml:space="preserve"> (Ксилол) (смесь изомеров о-, м-, п-)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9E27E" w14:textId="77777777" w:rsidR="00F51D5B" w:rsidRPr="00317D68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0,0051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2B17F" w14:textId="08C83BE9" w:rsidR="00F51D5B" w:rsidRPr="00317D68" w:rsidRDefault="00F51D5B" w:rsidP="00592A3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642DB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0380C" w14:textId="77777777" w:rsidR="00F51D5B" w:rsidRPr="00317D68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0,1624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2CED8" w14:textId="77777777" w:rsidR="00F51D5B" w:rsidRPr="00317D68" w:rsidRDefault="00F51D5B" w:rsidP="00571BE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0,1624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60DE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7EC4EBBC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70A73" w14:textId="77777777" w:rsidR="00F51D5B" w:rsidRPr="0074369A" w:rsidRDefault="00F51D5B" w:rsidP="0020104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58AA22" w14:textId="77777777" w:rsidR="00F51D5B" w:rsidRPr="0074369A" w:rsidRDefault="00F51D5B" w:rsidP="0020104B">
            <w:pPr>
              <w:ind w:right="-41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839159" w14:textId="77777777" w:rsidR="00F51D5B" w:rsidRPr="0074369A" w:rsidRDefault="00F51D5B" w:rsidP="000973AB">
            <w:pPr>
              <w:ind w:right="-10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BE99C" w14:textId="77777777" w:rsidR="00F51D5B" w:rsidRPr="0074369A" w:rsidRDefault="00F51D5B" w:rsidP="00645B27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DDD30" w14:textId="77777777" w:rsidR="00F51D5B" w:rsidRPr="0074369A" w:rsidRDefault="00F51D5B" w:rsidP="002D2D00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B5A46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2EF1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C3AE0" w14:textId="77777777" w:rsidR="00F51D5B" w:rsidRPr="0074369A" w:rsidRDefault="00F51D5B" w:rsidP="0049175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B693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FFB2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4074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6FF89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60A1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D7CE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D896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C117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63FF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DD99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F06C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3019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0D1D9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F637F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8EE08" w14:textId="537D0AD1" w:rsidR="00F51D5B" w:rsidRPr="0074369A" w:rsidRDefault="00F51D5B" w:rsidP="00645B2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0620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07C27" w14:textId="77777777" w:rsidR="00F51D5B" w:rsidRPr="007637B2" w:rsidRDefault="00F51D5B" w:rsidP="004B0104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proofErr w:type="spellStart"/>
            <w:r w:rsidRPr="007637B2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Этенилбензол</w:t>
            </w:r>
            <w:proofErr w:type="spellEnd"/>
            <w:r w:rsidRPr="007637B2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 xml:space="preserve"> (Винилбензол, Стирол)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7B671" w14:textId="77777777" w:rsidR="00F51D5B" w:rsidRPr="00317D68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0,0045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ED177" w14:textId="04AF04CF" w:rsidR="00F51D5B" w:rsidRPr="00317D68" w:rsidRDefault="00F51D5B" w:rsidP="00592A3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642DB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66F7D" w14:textId="77777777" w:rsidR="00F51D5B" w:rsidRPr="00317D68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0,1421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FF429" w14:textId="77777777" w:rsidR="00F51D5B" w:rsidRPr="00317D68" w:rsidRDefault="00F51D5B" w:rsidP="00571BE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0,1421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6BC5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0A5CF86A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4951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86EB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B663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E78F1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2B1A2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565E6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2FE6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7553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12F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D94D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34F99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17E7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D8BE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DBDC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5EAA9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822C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BB7F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C452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5061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85B6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85D15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7CB76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57017" w14:textId="6C7E955B" w:rsidR="00F51D5B" w:rsidRPr="0074369A" w:rsidRDefault="00F51D5B" w:rsidP="00645B2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0621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A16DF" w14:textId="77777777" w:rsidR="00F51D5B" w:rsidRPr="007637B2" w:rsidRDefault="00F51D5B" w:rsidP="004B0104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7637B2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Метилбензол (Толуол)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C2DCC" w14:textId="77777777" w:rsidR="00F51D5B" w:rsidRPr="00317D68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0,0186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5BB36" w14:textId="49581E4A" w:rsidR="00F51D5B" w:rsidRPr="00317D68" w:rsidRDefault="00F51D5B" w:rsidP="00592A3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642DB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BC0C2" w14:textId="77777777" w:rsidR="00F51D5B" w:rsidRPr="00317D68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0,5853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ED0E2" w14:textId="77777777" w:rsidR="00F51D5B" w:rsidRPr="00317D68" w:rsidRDefault="00F51D5B" w:rsidP="00571BE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0,5853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048F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20ACA09A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2C09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24E2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CC89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933CF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560F1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4E819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8EC5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E7BC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E418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59F0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2C37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1395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1B6A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88AF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81A5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6878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AAB7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121D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C09A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A14C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B94A6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25815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9E4D0" w14:textId="6DE4482A" w:rsidR="00F51D5B" w:rsidRPr="0074369A" w:rsidRDefault="00F51D5B" w:rsidP="00645B2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0626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BC877" w14:textId="77777777" w:rsidR="00F51D5B" w:rsidRPr="007637B2" w:rsidRDefault="00F51D5B" w:rsidP="00F86E52">
            <w:pPr>
              <w:pStyle w:val="7"/>
              <w:ind w:left="-57" w:right="-114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7637B2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1,2,4-Триметилбензол (</w:t>
            </w:r>
            <w:proofErr w:type="spellStart"/>
            <w:r w:rsidRPr="007637B2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Псевдокумол</w:t>
            </w:r>
            <w:proofErr w:type="spellEnd"/>
            <w:r w:rsidRPr="007637B2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67351" w14:textId="77777777" w:rsidR="00F51D5B" w:rsidRPr="00317D68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0,0072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2CE74" w14:textId="548ED359" w:rsidR="00F51D5B" w:rsidRPr="00317D68" w:rsidRDefault="00F51D5B" w:rsidP="00592A3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642DB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724DC" w14:textId="77777777" w:rsidR="00F51D5B" w:rsidRPr="00317D68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0,2273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FB45" w14:textId="77777777" w:rsidR="00F51D5B" w:rsidRPr="00317D68" w:rsidRDefault="00F51D5B" w:rsidP="00571BE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0,2273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D366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095C33BA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FA9B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FCAC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3E0A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549F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E1055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56C0A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E895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7699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A3B9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CEE1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7BBB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8DB4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037E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DC3A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8C27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99B1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0646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7A39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BED8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5840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5FA58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1F5F4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598BC" w14:textId="392F9768" w:rsidR="00F51D5B" w:rsidRPr="0074369A" w:rsidRDefault="00F51D5B" w:rsidP="00645B2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0627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15151" w14:textId="77777777" w:rsidR="00F51D5B" w:rsidRPr="007637B2" w:rsidRDefault="00F51D5B" w:rsidP="004B0104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7637B2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Этилбензол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97547" w14:textId="77777777" w:rsidR="00F51D5B" w:rsidRPr="00317D68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0,0009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51183" w14:textId="064EEEB4" w:rsidR="00F51D5B" w:rsidRPr="00317D68" w:rsidRDefault="00F51D5B" w:rsidP="00592A3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642DB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DBDEF" w14:textId="77777777" w:rsidR="00F51D5B" w:rsidRPr="00317D68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0,0284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C50AB" w14:textId="77777777" w:rsidR="00F51D5B" w:rsidRPr="00317D68" w:rsidRDefault="00F51D5B" w:rsidP="00571BE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0,0284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F779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44BD1346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925D0" w14:textId="77777777" w:rsidR="00F51D5B" w:rsidRPr="0074369A" w:rsidRDefault="00F51D5B" w:rsidP="007E753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C5BB9" w14:textId="77777777" w:rsidR="00F51D5B" w:rsidRPr="0074369A" w:rsidRDefault="00F51D5B" w:rsidP="00645B27">
            <w:pPr>
              <w:pageBreakBefore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7CD21" w14:textId="77777777" w:rsidR="00F51D5B" w:rsidRPr="0074369A" w:rsidRDefault="00F51D5B" w:rsidP="00645B27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54DD1" w14:textId="77777777" w:rsidR="00F51D5B" w:rsidRPr="0074369A" w:rsidRDefault="00F51D5B" w:rsidP="00645B27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73B3E" w14:textId="77777777" w:rsidR="00F51D5B" w:rsidRPr="0074369A" w:rsidRDefault="00F51D5B" w:rsidP="0074369A">
            <w:pPr>
              <w:ind w:left="-16" w:firstLine="16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89E27" w14:textId="77777777" w:rsidR="00F51D5B" w:rsidRPr="0074369A" w:rsidRDefault="00F51D5B" w:rsidP="00645B27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815D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A7A25" w14:textId="77777777" w:rsidR="00F51D5B" w:rsidRPr="0074369A" w:rsidRDefault="00F51D5B" w:rsidP="0049175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CE19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82DC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050A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2129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F3BF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C2CC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F858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313D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DF47B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8DB7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73FD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8E10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D1BFC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781F7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1BE77" w14:textId="705B9159" w:rsidR="00F51D5B" w:rsidRPr="0074369A" w:rsidRDefault="00F51D5B" w:rsidP="00645B2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0708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4BDFC" w14:textId="77777777" w:rsidR="00F51D5B" w:rsidRPr="007637B2" w:rsidRDefault="00F51D5B" w:rsidP="004B0104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7637B2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Нафталин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955D3" w14:textId="77777777" w:rsidR="00F51D5B" w:rsidRPr="00317D68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0,0005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E3AFE" w14:textId="1D281C0D" w:rsidR="00F51D5B" w:rsidRPr="00317D68" w:rsidRDefault="00F51D5B" w:rsidP="00592A3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642DB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1D15" w14:textId="77777777" w:rsidR="00F51D5B" w:rsidRPr="00317D68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0,0162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A7D61" w14:textId="77777777" w:rsidR="00F51D5B" w:rsidRPr="00317D68" w:rsidRDefault="00F51D5B" w:rsidP="00571BE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0,0162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8C86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38620ACC" w14:textId="77777777" w:rsidTr="005A0039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947F0" w14:textId="77777777" w:rsidR="00F51D5B" w:rsidRPr="00803082" w:rsidRDefault="00F51D5B" w:rsidP="00592A3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Установка производства этилена ЭП-600</w:t>
            </w:r>
          </w:p>
          <w:p w14:paraId="27697E0F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5BDF3" w14:textId="77777777" w:rsidR="00F51D5B" w:rsidRPr="00533231" w:rsidRDefault="00F51D5B" w:rsidP="004B0104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Технологическое оборудование на площадке №3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4C51A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Неорганизованный (ЗРА, ППК, фланцы, уплотнения насосов)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A6EA1" w14:textId="77777777" w:rsidR="00F51D5B" w:rsidRPr="00F21C1A" w:rsidRDefault="00F51D5B" w:rsidP="00592A3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2FDD1" w14:textId="77777777" w:rsidR="00F51D5B" w:rsidRPr="00F21C1A" w:rsidRDefault="00F51D5B" w:rsidP="00592A3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8760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000E9" w14:textId="77777777" w:rsidR="00F51D5B" w:rsidRPr="00F21C1A" w:rsidRDefault="00F51D5B" w:rsidP="00592A3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неплотности</w:t>
            </w:r>
            <w:proofErr w:type="spellEnd"/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FB726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1147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1F1BE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5103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3BDB2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12DEE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39,5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BDC41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D6675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05CDD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75344" w14:textId="336801DF" w:rsidR="00F51D5B" w:rsidRPr="00DB7B31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22E6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14242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AB89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1137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8B29B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14333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8A2C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1137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A58A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74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8ECB1" w14:textId="13B3FF1F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D2834" w14:textId="7B4F06AC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C2DEF" w14:textId="21C00074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AD189" w14:textId="2A975F85" w:rsidR="00F51D5B" w:rsidRPr="0074369A" w:rsidRDefault="00F51D5B" w:rsidP="00645B2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0415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558F3" w14:textId="77777777" w:rsidR="00F51D5B" w:rsidRPr="004B0104" w:rsidRDefault="00F51D5B" w:rsidP="00F86E52">
            <w:pPr>
              <w:pStyle w:val="7"/>
              <w:ind w:left="-57" w:right="-114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4B0104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Смесь углеводородов предельных С1-С5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23680" w14:textId="77777777" w:rsidR="00F51D5B" w:rsidRPr="00317D68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0,1041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18645" w14:textId="26C8DC17" w:rsidR="00F51D5B" w:rsidRPr="00317D68" w:rsidRDefault="00F51D5B" w:rsidP="00592A3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642DB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8E0A2" w14:textId="77777777" w:rsidR="00F51D5B" w:rsidRPr="00317D68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3,2819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E58FB" w14:textId="77777777" w:rsidR="00F51D5B" w:rsidRPr="00317D68" w:rsidRDefault="00F51D5B" w:rsidP="00571BE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3,2819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85C8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1B481BBF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4FB9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4B4A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2907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C97AB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359AF" w14:textId="77777777" w:rsidR="00F51D5B" w:rsidRPr="0074369A" w:rsidRDefault="00F51D5B" w:rsidP="0074369A">
            <w:pPr>
              <w:ind w:left="-16" w:firstLine="16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44AE5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9EF2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7D12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0A5C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4BBD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7E1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C7D9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BBA49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682F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A64A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3C28B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B159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89D4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54DB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3E29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884A8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61E04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A3208" w14:textId="5BB4651F" w:rsidR="00F51D5B" w:rsidRPr="0074369A" w:rsidRDefault="00F51D5B" w:rsidP="00645B2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0416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E27B0" w14:textId="77777777" w:rsidR="00F51D5B" w:rsidRPr="006F60AC" w:rsidRDefault="00F51D5B" w:rsidP="00F86E52">
            <w:pPr>
              <w:pStyle w:val="7"/>
              <w:ind w:left="-57" w:right="-114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6F60AC">
              <w:rPr>
                <w:rFonts w:ascii="Arial" w:hAnsi="Arial" w:cs="Arial"/>
                <w:b w:val="0"/>
                <w:i w:val="0"/>
                <w:sz w:val="12"/>
                <w:szCs w:val="12"/>
              </w:rPr>
              <w:t>Смесь углеводородов предельных С6-С10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5490E" w14:textId="77777777" w:rsidR="00F51D5B" w:rsidRPr="00317D68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0,0053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067D0" w14:textId="02B02F22" w:rsidR="00F51D5B" w:rsidRPr="00317D68" w:rsidRDefault="00F51D5B" w:rsidP="00592A3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642DB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B8C93" w14:textId="77777777" w:rsidR="00F51D5B" w:rsidRPr="00317D68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0,1687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CC089" w14:textId="77777777" w:rsidR="00F51D5B" w:rsidRPr="00317D68" w:rsidRDefault="00F51D5B" w:rsidP="00571BE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0,1687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33F8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7372AA66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D26B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3C48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82F49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AEA19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38E2F" w14:textId="77777777" w:rsidR="00F51D5B" w:rsidRPr="0074369A" w:rsidRDefault="00F51D5B" w:rsidP="0074369A">
            <w:pPr>
              <w:ind w:left="-16" w:firstLine="16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7764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B1AC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E5FD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E988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DAD4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D9F3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2B93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7FC1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0113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26B8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3615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973B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9D13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AC26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0CA7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3803D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B4B34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0AF5A" w14:textId="12D28C20" w:rsidR="00F51D5B" w:rsidRPr="0074369A" w:rsidRDefault="00F51D5B" w:rsidP="00645B2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0503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40901" w14:textId="77777777" w:rsidR="00F51D5B" w:rsidRPr="004B0104" w:rsidRDefault="00F51D5B" w:rsidP="006F60AC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4B0104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Бута-1,3-диен (1,3-БутадиенДивинил)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A4834" w14:textId="77777777" w:rsidR="00F51D5B" w:rsidRPr="00317D68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0,0202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0A863" w14:textId="3C9AD11E" w:rsidR="00F51D5B" w:rsidRPr="00317D68" w:rsidRDefault="00F51D5B" w:rsidP="00592A3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535D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8D254" w14:textId="77777777" w:rsidR="00F51D5B" w:rsidRPr="00317D68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0,6370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9BDBA" w14:textId="77777777" w:rsidR="00F51D5B" w:rsidRPr="00317D68" w:rsidRDefault="00F51D5B" w:rsidP="00571BE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317D68">
              <w:rPr>
                <w:rFonts w:ascii="Arial" w:hAnsi="Arial" w:cs="Arial"/>
                <w:color w:val="000000"/>
                <w:sz w:val="12"/>
                <w:szCs w:val="12"/>
              </w:rPr>
              <w:t>0,6370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060E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0557E28F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01081" w14:textId="77777777" w:rsidR="00F51D5B" w:rsidRPr="0074369A" w:rsidRDefault="00F51D5B" w:rsidP="007E753D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85EBAC" w14:textId="77777777" w:rsidR="00F51D5B" w:rsidRPr="0074369A" w:rsidRDefault="00F51D5B" w:rsidP="00221604">
            <w:pPr>
              <w:ind w:left="-11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AEF1EA" w14:textId="77777777" w:rsidR="00F51D5B" w:rsidRPr="0074369A" w:rsidRDefault="00F51D5B" w:rsidP="000973AB">
            <w:pPr>
              <w:ind w:right="-10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35BF9" w14:textId="77777777" w:rsidR="00F51D5B" w:rsidRPr="0074369A" w:rsidRDefault="00F51D5B" w:rsidP="00645B27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C419E" w14:textId="77777777" w:rsidR="00F51D5B" w:rsidRPr="0074369A" w:rsidRDefault="00F51D5B" w:rsidP="0074369A">
            <w:pPr>
              <w:ind w:left="-16" w:firstLine="16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DFBED" w14:textId="77777777" w:rsidR="00F51D5B" w:rsidRPr="0074369A" w:rsidRDefault="00F51D5B" w:rsidP="00645B27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68F69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88097" w14:textId="77777777" w:rsidR="00F51D5B" w:rsidRPr="0074369A" w:rsidRDefault="00F51D5B" w:rsidP="0049175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A0BB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FD32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3718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822E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F313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EC64B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A0C8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E81D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8BC5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D891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1993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EB24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9766E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11562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E05A6" w14:textId="2BCB6D40" w:rsidR="00F51D5B" w:rsidRPr="0074369A" w:rsidRDefault="00F51D5B" w:rsidP="00645B2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0514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BB938" w14:textId="77777777" w:rsidR="00F51D5B" w:rsidRPr="004B0104" w:rsidRDefault="00F51D5B" w:rsidP="006F60AC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4B0104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2-Метилпроп-1-ен (Изобутилен)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D50B8" w14:textId="77777777" w:rsidR="00F51D5B" w:rsidRPr="004B0104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B0104">
              <w:rPr>
                <w:rFonts w:ascii="Arial" w:hAnsi="Arial" w:cs="Arial"/>
                <w:color w:val="000000"/>
                <w:sz w:val="12"/>
                <w:szCs w:val="12"/>
              </w:rPr>
              <w:t>0,0130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E5F3C" w14:textId="1A553D59" w:rsidR="00F51D5B" w:rsidRPr="004B0104" w:rsidRDefault="00F51D5B" w:rsidP="00592A3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535D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86A13" w14:textId="77777777" w:rsidR="00F51D5B" w:rsidRPr="004B0104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B0104">
              <w:rPr>
                <w:rFonts w:ascii="Arial" w:hAnsi="Arial" w:cs="Arial"/>
                <w:color w:val="000000"/>
                <w:sz w:val="12"/>
                <w:szCs w:val="12"/>
              </w:rPr>
              <w:t>0,4098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A163F" w14:textId="77777777" w:rsidR="00F51D5B" w:rsidRPr="004B0104" w:rsidRDefault="00F51D5B" w:rsidP="00571BE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B0104">
              <w:rPr>
                <w:rFonts w:ascii="Arial" w:hAnsi="Arial" w:cs="Arial"/>
                <w:color w:val="000000"/>
                <w:sz w:val="12"/>
                <w:szCs w:val="12"/>
              </w:rPr>
              <w:t>0,4098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4435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410A0778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B30F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1286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6C5C4" w14:textId="77777777" w:rsidR="00F51D5B" w:rsidRPr="0074369A" w:rsidRDefault="00F51D5B" w:rsidP="000973AB">
            <w:pPr>
              <w:ind w:left="-119" w:right="-10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DB057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2E608" w14:textId="77777777" w:rsidR="00F51D5B" w:rsidRPr="0074369A" w:rsidRDefault="00F51D5B" w:rsidP="0074369A">
            <w:pPr>
              <w:ind w:left="-16" w:firstLine="16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F6E04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504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01F1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6704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E3E5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A74A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B38B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A8CFB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F593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741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67F9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96B7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D9DFB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2A4E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C784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FE1AA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0F95F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B7759" w14:textId="7EC0AE1A" w:rsidR="00F51D5B" w:rsidRPr="0074369A" w:rsidRDefault="00F51D5B" w:rsidP="00645B2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0521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E4FE6" w14:textId="77777777" w:rsidR="00F51D5B" w:rsidRPr="004B0104" w:rsidRDefault="00F51D5B" w:rsidP="006F60AC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proofErr w:type="spellStart"/>
            <w:r w:rsidRPr="004B0104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Пропен</w:t>
            </w:r>
            <w:proofErr w:type="spellEnd"/>
            <w:r w:rsidRPr="004B0104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 xml:space="preserve"> (Пропилен)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BF7BB" w14:textId="77777777" w:rsidR="00F51D5B" w:rsidRPr="004B0104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B0104">
              <w:rPr>
                <w:rFonts w:ascii="Arial" w:hAnsi="Arial" w:cs="Arial"/>
                <w:color w:val="000000"/>
                <w:sz w:val="12"/>
                <w:szCs w:val="12"/>
              </w:rPr>
              <w:t>0,0564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B9E39" w14:textId="531F43D1" w:rsidR="00F51D5B" w:rsidRPr="004B0104" w:rsidRDefault="00F51D5B" w:rsidP="00592A3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535D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1A9A7" w14:textId="77777777" w:rsidR="00F51D5B" w:rsidRPr="004B0104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B0104">
              <w:rPr>
                <w:rFonts w:ascii="Arial" w:hAnsi="Arial" w:cs="Arial"/>
                <w:color w:val="000000"/>
                <w:sz w:val="12"/>
                <w:szCs w:val="12"/>
              </w:rPr>
              <w:t>1,7778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6474D" w14:textId="77777777" w:rsidR="00F51D5B" w:rsidRPr="004B0104" w:rsidRDefault="00F51D5B" w:rsidP="00571BE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B0104">
              <w:rPr>
                <w:rFonts w:ascii="Arial" w:hAnsi="Arial" w:cs="Arial"/>
                <w:color w:val="000000"/>
                <w:sz w:val="12"/>
                <w:szCs w:val="12"/>
              </w:rPr>
              <w:t>1,7778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A5ACB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5EB2C57E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D6BD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E405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71669" w14:textId="77777777" w:rsidR="00F51D5B" w:rsidRPr="0074369A" w:rsidRDefault="00F51D5B" w:rsidP="000973AB">
            <w:pPr>
              <w:ind w:left="-119" w:right="-10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37498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C9268" w14:textId="77777777" w:rsidR="00F51D5B" w:rsidRPr="0074369A" w:rsidRDefault="00F51D5B" w:rsidP="0074369A">
            <w:pPr>
              <w:ind w:left="-16" w:firstLine="16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9798B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8BA9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A03E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4635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5250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A5E8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82FF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5CE6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D522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52EF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82F59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2CD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E273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2830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88F09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425A8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592A0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6A984" w14:textId="4316E2D5" w:rsidR="00F51D5B" w:rsidRPr="0074369A" w:rsidRDefault="00F51D5B" w:rsidP="00645B2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0526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1F8EF" w14:textId="77777777" w:rsidR="00F51D5B" w:rsidRPr="004B0104" w:rsidRDefault="00F51D5B" w:rsidP="006F60AC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proofErr w:type="spellStart"/>
            <w:r w:rsidRPr="004B0104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Этен</w:t>
            </w:r>
            <w:proofErr w:type="spellEnd"/>
            <w:r w:rsidRPr="004B0104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 xml:space="preserve"> (Этилен)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7A358" w14:textId="77777777" w:rsidR="00F51D5B" w:rsidRPr="004B0104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B0104">
              <w:rPr>
                <w:rFonts w:ascii="Arial" w:hAnsi="Arial" w:cs="Arial"/>
                <w:color w:val="000000"/>
                <w:sz w:val="12"/>
                <w:szCs w:val="12"/>
              </w:rPr>
              <w:t>0,1273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23B7D" w14:textId="71798383" w:rsidR="00F51D5B" w:rsidRPr="004B0104" w:rsidRDefault="00F51D5B" w:rsidP="00592A3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535D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1000E" w14:textId="77777777" w:rsidR="00F51D5B" w:rsidRPr="004B0104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B0104">
              <w:rPr>
                <w:rFonts w:ascii="Arial" w:hAnsi="Arial" w:cs="Arial"/>
                <w:color w:val="000000"/>
                <w:sz w:val="12"/>
                <w:szCs w:val="12"/>
              </w:rPr>
              <w:t>4,0157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BE42B" w14:textId="77777777" w:rsidR="00F51D5B" w:rsidRPr="004B0104" w:rsidRDefault="00F51D5B" w:rsidP="00571BE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B0104">
              <w:rPr>
                <w:rFonts w:ascii="Arial" w:hAnsi="Arial" w:cs="Arial"/>
                <w:color w:val="000000"/>
                <w:sz w:val="12"/>
                <w:szCs w:val="12"/>
              </w:rPr>
              <w:t>4,0157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CF94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5A0C269A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F6A4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D418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69D9" w14:textId="77777777" w:rsidR="00F51D5B" w:rsidRPr="0074369A" w:rsidRDefault="00F51D5B" w:rsidP="000973AB">
            <w:pPr>
              <w:ind w:left="-119" w:right="-10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772F7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23780" w14:textId="77777777" w:rsidR="00F51D5B" w:rsidRPr="0074369A" w:rsidRDefault="00F51D5B" w:rsidP="0074369A">
            <w:pPr>
              <w:ind w:left="-16" w:firstLine="16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E975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3CEF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77DF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811B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D9BE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2229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5CD8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98EC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6412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D5F9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CE99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77ED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A3EA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31F4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3DBF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B0951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1603D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5C8A6" w14:textId="66D6D1BE" w:rsidR="00F51D5B" w:rsidRPr="0074369A" w:rsidRDefault="00F51D5B" w:rsidP="00645B2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0602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3C88" w14:textId="77777777" w:rsidR="00F51D5B" w:rsidRPr="004B0104" w:rsidRDefault="00F51D5B" w:rsidP="006F60AC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4B0104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Бензол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1F80A" w14:textId="77777777" w:rsidR="00F51D5B" w:rsidRPr="004B0104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B0104">
              <w:rPr>
                <w:rFonts w:ascii="Arial" w:hAnsi="Arial" w:cs="Arial"/>
                <w:color w:val="000000"/>
                <w:sz w:val="12"/>
                <w:szCs w:val="12"/>
              </w:rPr>
              <w:t>0,0158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55ED1" w14:textId="5DB72995" w:rsidR="00F51D5B" w:rsidRPr="004B0104" w:rsidRDefault="00F51D5B" w:rsidP="00592A3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535D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340D4" w14:textId="77777777" w:rsidR="00F51D5B" w:rsidRPr="004B0104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B0104">
              <w:rPr>
                <w:rFonts w:ascii="Arial" w:hAnsi="Arial" w:cs="Arial"/>
                <w:color w:val="000000"/>
                <w:sz w:val="12"/>
                <w:szCs w:val="12"/>
              </w:rPr>
              <w:t>0,4995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AFB1B" w14:textId="77777777" w:rsidR="00F51D5B" w:rsidRPr="004B0104" w:rsidRDefault="00F51D5B" w:rsidP="00571BE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B0104">
              <w:rPr>
                <w:rFonts w:ascii="Arial" w:hAnsi="Arial" w:cs="Arial"/>
                <w:color w:val="000000"/>
                <w:sz w:val="12"/>
                <w:szCs w:val="12"/>
              </w:rPr>
              <w:t>0,4995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FF879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2EF32D7A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1CA79" w14:textId="77777777" w:rsidR="00F51D5B" w:rsidRPr="0074369A" w:rsidRDefault="00F51D5B" w:rsidP="00645B2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314658" w14:textId="77777777" w:rsidR="00F51D5B" w:rsidRPr="0074369A" w:rsidRDefault="00F51D5B" w:rsidP="00645B27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647544" w14:textId="77777777" w:rsidR="00F51D5B" w:rsidRPr="0074369A" w:rsidRDefault="00F51D5B" w:rsidP="000973AB">
            <w:pPr>
              <w:ind w:right="-10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35646" w14:textId="77777777" w:rsidR="00F51D5B" w:rsidRPr="0074369A" w:rsidRDefault="00F51D5B" w:rsidP="00645B27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1611E" w14:textId="77777777" w:rsidR="00F51D5B" w:rsidRPr="0074369A" w:rsidRDefault="00F51D5B" w:rsidP="0074369A">
            <w:pPr>
              <w:ind w:left="-16" w:firstLine="16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7AF3F" w14:textId="77777777" w:rsidR="00F51D5B" w:rsidRPr="0074369A" w:rsidRDefault="00F51D5B" w:rsidP="00645B27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ADB5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CFE61" w14:textId="77777777" w:rsidR="00F51D5B" w:rsidRPr="0074369A" w:rsidRDefault="00F51D5B" w:rsidP="0049175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7B969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0D9B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E3DB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3753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3CA7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B262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26CE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77949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4A9E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7E31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F6B6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7556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469A5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5CA51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F4410" w14:textId="377DF10D" w:rsidR="00F51D5B" w:rsidRPr="0074369A" w:rsidRDefault="00F51D5B" w:rsidP="00645B2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0616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31453" w14:textId="77777777" w:rsidR="00F51D5B" w:rsidRPr="004B0104" w:rsidRDefault="00F51D5B" w:rsidP="006F60AC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proofErr w:type="spellStart"/>
            <w:r w:rsidRPr="004B0104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Диметилбензол</w:t>
            </w:r>
            <w:proofErr w:type="spellEnd"/>
            <w:r w:rsidRPr="004B0104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 xml:space="preserve"> (Ксилол) (смесь изомеров о-, м-, п-)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F726C" w14:textId="77777777" w:rsidR="00F51D5B" w:rsidRPr="004B0104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B0104">
              <w:rPr>
                <w:rFonts w:ascii="Arial" w:hAnsi="Arial" w:cs="Arial"/>
                <w:color w:val="000000"/>
                <w:sz w:val="12"/>
                <w:szCs w:val="12"/>
              </w:rPr>
              <w:t>0,0048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54A89" w14:textId="56C30FAC" w:rsidR="00F51D5B" w:rsidRPr="004B0104" w:rsidRDefault="00F51D5B" w:rsidP="00592A3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535D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9578A" w14:textId="77777777" w:rsidR="00F51D5B" w:rsidRPr="004B0104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B0104">
              <w:rPr>
                <w:rFonts w:ascii="Arial" w:hAnsi="Arial" w:cs="Arial"/>
                <w:color w:val="000000"/>
                <w:sz w:val="12"/>
                <w:szCs w:val="12"/>
              </w:rPr>
              <w:t>0,1522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02704" w14:textId="77777777" w:rsidR="00F51D5B" w:rsidRPr="004B0104" w:rsidRDefault="00F51D5B" w:rsidP="00571BE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B0104">
              <w:rPr>
                <w:rFonts w:ascii="Arial" w:hAnsi="Arial" w:cs="Arial"/>
                <w:color w:val="000000"/>
                <w:sz w:val="12"/>
                <w:szCs w:val="12"/>
              </w:rPr>
              <w:t>0,1522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B52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4C8B834D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45D6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078E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B4E78" w14:textId="77777777" w:rsidR="00F51D5B" w:rsidRPr="0074369A" w:rsidRDefault="00F51D5B" w:rsidP="000973AB">
            <w:pPr>
              <w:ind w:left="-119" w:right="-10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E4AE6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C5CAE" w14:textId="77777777" w:rsidR="00F51D5B" w:rsidRPr="0074369A" w:rsidRDefault="00F51D5B" w:rsidP="0074369A">
            <w:pPr>
              <w:ind w:left="-16" w:firstLine="16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C5441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921A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D981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013E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765B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5380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340A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3436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D4A89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16999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CE7E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A44AB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9186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92D49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B208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1703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E8443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4E4B2" w14:textId="7EEF2CCD" w:rsidR="00F51D5B" w:rsidRPr="0074369A" w:rsidRDefault="00F51D5B" w:rsidP="00645B2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0620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638CA" w14:textId="77777777" w:rsidR="00F51D5B" w:rsidRPr="004B0104" w:rsidRDefault="00F51D5B" w:rsidP="006F60AC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proofErr w:type="spellStart"/>
            <w:r w:rsidRPr="004B0104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Этенилбензол</w:t>
            </w:r>
            <w:proofErr w:type="spellEnd"/>
            <w:r w:rsidRPr="004B0104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 xml:space="preserve"> (Винилбензол, Стирол)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D52BB" w14:textId="77777777" w:rsidR="00F51D5B" w:rsidRPr="004B0104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B0104">
              <w:rPr>
                <w:rFonts w:ascii="Arial" w:hAnsi="Arial" w:cs="Arial"/>
                <w:color w:val="000000"/>
                <w:sz w:val="12"/>
                <w:szCs w:val="12"/>
              </w:rPr>
              <w:t>0,0056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BB65C" w14:textId="143D0B75" w:rsidR="00F51D5B" w:rsidRPr="004B0104" w:rsidRDefault="00F51D5B" w:rsidP="00592A3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535D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FCCF2" w14:textId="77777777" w:rsidR="00F51D5B" w:rsidRPr="004B0104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B0104">
              <w:rPr>
                <w:rFonts w:ascii="Arial" w:hAnsi="Arial" w:cs="Arial"/>
                <w:color w:val="000000"/>
                <w:sz w:val="12"/>
                <w:szCs w:val="12"/>
              </w:rPr>
              <w:t>0,1778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664E9" w14:textId="77777777" w:rsidR="00F51D5B" w:rsidRPr="004B0104" w:rsidRDefault="00F51D5B" w:rsidP="00571BE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B0104">
              <w:rPr>
                <w:rFonts w:ascii="Arial" w:hAnsi="Arial" w:cs="Arial"/>
                <w:color w:val="000000"/>
                <w:sz w:val="12"/>
                <w:szCs w:val="12"/>
              </w:rPr>
              <w:t>0,1778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A285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04459240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9033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CC0B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5DF0" w14:textId="77777777" w:rsidR="00F51D5B" w:rsidRPr="0074369A" w:rsidRDefault="00F51D5B" w:rsidP="000973AB">
            <w:pPr>
              <w:ind w:left="-119" w:right="-10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FB85F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0FBD7" w14:textId="77777777" w:rsidR="00F51D5B" w:rsidRPr="0074369A" w:rsidRDefault="00F51D5B" w:rsidP="0074369A">
            <w:pPr>
              <w:ind w:left="-16" w:firstLine="16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A2D17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097DB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E97D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48A9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5C17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C8AD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716F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82EA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2033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1892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77DE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5CD7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9856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EF15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E8B2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D0F24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AA5DA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98ADE" w14:textId="22CFE3B3" w:rsidR="00F51D5B" w:rsidRPr="0074369A" w:rsidRDefault="00F51D5B" w:rsidP="00645B2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0621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12511" w14:textId="77777777" w:rsidR="00F51D5B" w:rsidRPr="004B0104" w:rsidRDefault="00F51D5B" w:rsidP="006F60AC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4B0104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Метилбензол (Толуол)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7BC6B" w14:textId="77777777" w:rsidR="00F51D5B" w:rsidRPr="004B0104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B0104">
              <w:rPr>
                <w:rFonts w:ascii="Arial" w:hAnsi="Arial" w:cs="Arial"/>
                <w:color w:val="000000"/>
                <w:sz w:val="12"/>
                <w:szCs w:val="12"/>
              </w:rPr>
              <w:t>0,0097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41408" w14:textId="04ED5668" w:rsidR="00F51D5B" w:rsidRPr="004B0104" w:rsidRDefault="00F51D5B" w:rsidP="00592A3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535D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17BD4" w14:textId="77777777" w:rsidR="00F51D5B" w:rsidRPr="004B0104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B0104">
              <w:rPr>
                <w:rFonts w:ascii="Arial" w:hAnsi="Arial" w:cs="Arial"/>
                <w:color w:val="000000"/>
                <w:sz w:val="12"/>
                <w:szCs w:val="12"/>
              </w:rPr>
              <w:t>0,3047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86DC6" w14:textId="77777777" w:rsidR="00F51D5B" w:rsidRPr="004B0104" w:rsidRDefault="00F51D5B" w:rsidP="00571BE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B0104">
              <w:rPr>
                <w:rFonts w:ascii="Arial" w:hAnsi="Arial" w:cs="Arial"/>
                <w:color w:val="000000"/>
                <w:sz w:val="12"/>
                <w:szCs w:val="12"/>
              </w:rPr>
              <w:t>0,3047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8252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22A34C4F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84F4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5EA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E32F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6344D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15081" w14:textId="77777777" w:rsidR="00F51D5B" w:rsidRPr="0074369A" w:rsidRDefault="00F51D5B" w:rsidP="0074369A">
            <w:pPr>
              <w:ind w:left="-16" w:firstLine="16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A393B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27A8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27A4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9162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4EB9B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F6DC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253C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53B9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B9CB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9082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AA5E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C1BD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4B70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F9DE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89C1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86EED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454D6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76E50" w14:textId="62F7F96C" w:rsidR="00F51D5B" w:rsidRPr="0074369A" w:rsidRDefault="00F51D5B" w:rsidP="00645B2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0626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F9B00" w14:textId="77777777" w:rsidR="00F51D5B" w:rsidRPr="006F60AC" w:rsidRDefault="00F51D5B" w:rsidP="00F86E52">
            <w:pPr>
              <w:pStyle w:val="7"/>
              <w:ind w:left="-57" w:right="-114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4B0104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1,2,4-Триметилбензол (</w:t>
            </w:r>
            <w:proofErr w:type="spellStart"/>
            <w:r w:rsidRPr="004B0104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Псевдокумол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A21B9" w14:textId="77777777" w:rsidR="00F51D5B" w:rsidRPr="004B0104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B0104">
              <w:rPr>
                <w:rFonts w:ascii="Arial" w:hAnsi="Arial" w:cs="Arial"/>
                <w:color w:val="000000"/>
                <w:sz w:val="12"/>
                <w:szCs w:val="12"/>
              </w:rPr>
              <w:t>0,0538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C7E11" w14:textId="20189186" w:rsidR="00F51D5B" w:rsidRPr="004B0104" w:rsidRDefault="00F51D5B" w:rsidP="00592A3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535D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D0D12" w14:textId="77777777" w:rsidR="00F51D5B" w:rsidRPr="004B0104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B0104">
              <w:rPr>
                <w:rFonts w:ascii="Arial" w:hAnsi="Arial" w:cs="Arial"/>
                <w:color w:val="000000"/>
                <w:sz w:val="12"/>
                <w:szCs w:val="12"/>
              </w:rPr>
              <w:t>1,6957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B3C89" w14:textId="77777777" w:rsidR="00F51D5B" w:rsidRPr="004B0104" w:rsidRDefault="00F51D5B" w:rsidP="00571BE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B0104">
              <w:rPr>
                <w:rFonts w:ascii="Arial" w:hAnsi="Arial" w:cs="Arial"/>
                <w:color w:val="000000"/>
                <w:sz w:val="12"/>
                <w:szCs w:val="12"/>
              </w:rPr>
              <w:t>1,6957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E522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1BE962B7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342DF" w14:textId="77777777" w:rsidR="00F51D5B" w:rsidRPr="0074369A" w:rsidRDefault="00F51D5B" w:rsidP="0093774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94C7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82B6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60002" w14:textId="77777777" w:rsidR="00F51D5B" w:rsidRPr="0074369A" w:rsidRDefault="00F51D5B" w:rsidP="00D4402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B34A7" w14:textId="77777777" w:rsidR="00F51D5B" w:rsidRPr="0074369A" w:rsidRDefault="00F51D5B" w:rsidP="0074369A">
            <w:pPr>
              <w:ind w:left="-16" w:firstLine="16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FC21C" w14:textId="77777777" w:rsidR="00F51D5B" w:rsidRPr="0074369A" w:rsidRDefault="00F51D5B" w:rsidP="00D4402B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68509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A9471" w14:textId="77777777" w:rsidR="00F51D5B" w:rsidRPr="0074369A" w:rsidRDefault="00F51D5B" w:rsidP="0049175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D9BA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91F0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7FC5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8D3F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9CC8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850A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AE8F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729F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195F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3D9A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1FE9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FAFC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85557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ECCD7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51811" w14:textId="741D3E66" w:rsidR="00F51D5B" w:rsidRPr="0074369A" w:rsidRDefault="00F51D5B" w:rsidP="00645B2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0708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9145A" w14:textId="77777777" w:rsidR="00F51D5B" w:rsidRPr="004B0104" w:rsidRDefault="00F51D5B" w:rsidP="006F60AC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  <w:lang w:val="en-US"/>
              </w:rPr>
            </w:pPr>
            <w:proofErr w:type="spellStart"/>
            <w:r w:rsidRPr="004B0104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  <w:lang w:val="en-US"/>
              </w:rPr>
              <w:t>Нафталин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E81CE" w14:textId="77777777" w:rsidR="00F51D5B" w:rsidRPr="004B0104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B0104">
              <w:rPr>
                <w:rFonts w:ascii="Arial" w:hAnsi="Arial" w:cs="Arial"/>
                <w:color w:val="000000"/>
                <w:sz w:val="12"/>
                <w:szCs w:val="12"/>
              </w:rPr>
              <w:t>0,0430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6B61F" w14:textId="69938EEE" w:rsidR="00F51D5B" w:rsidRPr="004B0104" w:rsidRDefault="00F51D5B" w:rsidP="00592A3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535D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58786" w14:textId="77777777" w:rsidR="00F51D5B" w:rsidRPr="004B0104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B0104">
              <w:rPr>
                <w:rFonts w:ascii="Arial" w:hAnsi="Arial" w:cs="Arial"/>
                <w:color w:val="000000"/>
                <w:sz w:val="12"/>
                <w:szCs w:val="12"/>
              </w:rPr>
              <w:t>1,3557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CE55E" w14:textId="77777777" w:rsidR="00F51D5B" w:rsidRPr="004B0104" w:rsidRDefault="00F51D5B" w:rsidP="00571BE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B0104">
              <w:rPr>
                <w:rFonts w:ascii="Arial" w:hAnsi="Arial" w:cs="Arial"/>
                <w:color w:val="000000"/>
                <w:sz w:val="12"/>
                <w:szCs w:val="12"/>
              </w:rPr>
              <w:t>1,3557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7F7C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65389433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BCA7" w14:textId="77777777" w:rsidR="00F51D5B" w:rsidRPr="0074369A" w:rsidRDefault="00F51D5B" w:rsidP="00B35A9F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E3905" w14:textId="77777777" w:rsidR="00F51D5B" w:rsidRPr="0074369A" w:rsidRDefault="00F51D5B" w:rsidP="00645B27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E534E" w14:textId="77777777" w:rsidR="00F51D5B" w:rsidRPr="0074369A" w:rsidRDefault="00F51D5B" w:rsidP="000973AB">
            <w:pPr>
              <w:ind w:right="-10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E8CAF" w14:textId="77777777" w:rsidR="00F51D5B" w:rsidRPr="0074369A" w:rsidRDefault="00F51D5B" w:rsidP="00645B27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7FC01" w14:textId="77777777" w:rsidR="00F51D5B" w:rsidRPr="0074369A" w:rsidRDefault="00F51D5B" w:rsidP="0074369A">
            <w:pPr>
              <w:ind w:left="-16" w:firstLine="16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B7187" w14:textId="77777777" w:rsidR="00F51D5B" w:rsidRPr="0074369A" w:rsidRDefault="00F51D5B" w:rsidP="00645B27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F269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8C4A0" w14:textId="77777777" w:rsidR="00F51D5B" w:rsidRPr="0074369A" w:rsidRDefault="00F51D5B" w:rsidP="0049175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C106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F31C9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5E68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9A23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0AAE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A914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5283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A4E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95E1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ACF0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4138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D3A4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12CF3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65600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DEACF" w14:textId="21C10989" w:rsidR="00F51D5B" w:rsidRPr="0074369A" w:rsidRDefault="00F51D5B" w:rsidP="00645B2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2754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5D280" w14:textId="77777777" w:rsidR="00F51D5B" w:rsidRPr="004B0104" w:rsidRDefault="00F51D5B" w:rsidP="006F60AC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  <w:lang w:val="en-US"/>
              </w:rPr>
            </w:pPr>
            <w:proofErr w:type="spellStart"/>
            <w:r w:rsidRPr="004B0104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  <w:lang w:val="en-US"/>
              </w:rPr>
              <w:t>Углеводороды</w:t>
            </w:r>
            <w:proofErr w:type="spellEnd"/>
            <w:r w:rsidRPr="004B0104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4B0104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  <w:lang w:val="en-US"/>
              </w:rPr>
              <w:t>предельные</w:t>
            </w:r>
            <w:proofErr w:type="spellEnd"/>
            <w:r w:rsidRPr="004B0104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  <w:lang w:val="en-US"/>
              </w:rPr>
              <w:t xml:space="preserve"> C12-C19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96764" w14:textId="77777777" w:rsidR="00F51D5B" w:rsidRPr="004B0104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B0104">
              <w:rPr>
                <w:rFonts w:ascii="Arial" w:hAnsi="Arial" w:cs="Arial"/>
                <w:color w:val="000000"/>
                <w:sz w:val="12"/>
                <w:szCs w:val="12"/>
              </w:rPr>
              <w:t>0,0657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060F0" w14:textId="5CDF24B7" w:rsidR="00F51D5B" w:rsidRPr="004B0104" w:rsidRDefault="00F51D5B" w:rsidP="00592A3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535D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3A988" w14:textId="77777777" w:rsidR="00F51D5B" w:rsidRPr="004B0104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B0104">
              <w:rPr>
                <w:rFonts w:ascii="Arial" w:hAnsi="Arial" w:cs="Arial"/>
                <w:color w:val="000000"/>
                <w:sz w:val="12"/>
                <w:szCs w:val="12"/>
              </w:rPr>
              <w:t>2,0726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BB826" w14:textId="77777777" w:rsidR="00F51D5B" w:rsidRPr="004B0104" w:rsidRDefault="00F51D5B" w:rsidP="00571BE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B0104">
              <w:rPr>
                <w:rFonts w:ascii="Arial" w:hAnsi="Arial" w:cs="Arial"/>
                <w:color w:val="000000"/>
                <w:sz w:val="12"/>
                <w:szCs w:val="12"/>
              </w:rPr>
              <w:t>2,0726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4597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596C611E" w14:textId="77777777" w:rsidTr="005A0039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A594B" w14:textId="77777777" w:rsidR="00F51D5B" w:rsidRPr="00803082" w:rsidRDefault="00F51D5B" w:rsidP="00592A3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Установка производства этилена ЭП-600</w:t>
            </w:r>
          </w:p>
          <w:p w14:paraId="2A607A40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EA138" w14:textId="77777777" w:rsidR="00F51D5B" w:rsidRPr="00533231" w:rsidRDefault="00F51D5B" w:rsidP="006F60AC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Технологическое оборудование на площадке №4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BD57C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Неорганизованный (ЗРА, ППК, фланцы, уплотнения насосов)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9BE5B" w14:textId="77777777" w:rsidR="00F51D5B" w:rsidRPr="00F21C1A" w:rsidRDefault="00F51D5B" w:rsidP="00592A3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18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86767" w14:textId="77777777" w:rsidR="00F51D5B" w:rsidRPr="00F21C1A" w:rsidRDefault="00F51D5B" w:rsidP="00592A3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8760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392B0" w14:textId="77777777" w:rsidR="00F51D5B" w:rsidRPr="00F21C1A" w:rsidRDefault="00F51D5B" w:rsidP="00592A3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неплотности</w:t>
            </w:r>
            <w:proofErr w:type="spellEnd"/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F5396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613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67FAE" w14:textId="72442254" w:rsidR="00F51D5B" w:rsidRPr="00F21C1A" w:rsidRDefault="00F51D5B" w:rsidP="00E018CA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5104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CF60D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82146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18,5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13806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EFD7F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FB744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6AC81" w14:textId="5DDE214E" w:rsidR="00F51D5B" w:rsidRPr="00DB7B31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4B3F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14242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9FD0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1064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CC2A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14333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40A4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1064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A696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42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A960C" w14:textId="498AC5AF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B0720" w14:textId="6BCE9CC5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D3C62" w14:textId="7061155E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22258" w14:textId="7767E451" w:rsidR="00F51D5B" w:rsidRPr="0074369A" w:rsidRDefault="00F51D5B" w:rsidP="00645B2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0415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C39ED" w14:textId="77777777" w:rsidR="00F51D5B" w:rsidRPr="006F60AC" w:rsidRDefault="00F51D5B" w:rsidP="00F86E52">
            <w:pPr>
              <w:pStyle w:val="7"/>
              <w:ind w:left="-57" w:right="-114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6F60AC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Смесь углеводородов предельных С1-С5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6F629" w14:textId="77777777" w:rsidR="00F51D5B" w:rsidRPr="006F60AC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F60AC">
              <w:rPr>
                <w:rFonts w:ascii="Arial" w:hAnsi="Arial" w:cs="Arial"/>
                <w:color w:val="000000"/>
                <w:sz w:val="12"/>
                <w:szCs w:val="12"/>
              </w:rPr>
              <w:t>0,0072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E8486" w14:textId="77905BAA" w:rsidR="00F51D5B" w:rsidRPr="006F60AC" w:rsidRDefault="00F51D5B" w:rsidP="00592A3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535D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EC54D" w14:textId="77777777" w:rsidR="00F51D5B" w:rsidRPr="006F60AC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F60AC">
              <w:rPr>
                <w:rFonts w:ascii="Arial" w:hAnsi="Arial" w:cs="Arial"/>
                <w:color w:val="000000"/>
                <w:sz w:val="12"/>
                <w:szCs w:val="12"/>
              </w:rPr>
              <w:t>0,2283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3CC6D" w14:textId="77777777" w:rsidR="00F51D5B" w:rsidRPr="006F60AC" w:rsidRDefault="00F51D5B" w:rsidP="00571BE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F60AC">
              <w:rPr>
                <w:rFonts w:ascii="Arial" w:hAnsi="Arial" w:cs="Arial"/>
                <w:color w:val="000000"/>
                <w:sz w:val="12"/>
                <w:szCs w:val="12"/>
              </w:rPr>
              <w:t>0,2283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646F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570319F0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6A65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968A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F7AF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E5D4F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E5CEA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F6635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F11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D161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4F59B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EE3D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7B99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709A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A2FE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D4BE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678C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3135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92C1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E7A5B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8B30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8CF5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6EE23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A6AA9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ACD34" w14:textId="3E04B9B1" w:rsidR="00F51D5B" w:rsidRPr="0074369A" w:rsidRDefault="00F51D5B" w:rsidP="00645B2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0416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F2EBC" w14:textId="77777777" w:rsidR="00F51D5B" w:rsidRPr="006F60AC" w:rsidRDefault="00F51D5B" w:rsidP="00F86E52">
            <w:pPr>
              <w:pStyle w:val="7"/>
              <w:ind w:left="-57" w:right="-114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6F60AC">
              <w:rPr>
                <w:rFonts w:ascii="Arial" w:hAnsi="Arial" w:cs="Arial"/>
                <w:b w:val="0"/>
                <w:i w:val="0"/>
                <w:sz w:val="12"/>
                <w:szCs w:val="12"/>
              </w:rPr>
              <w:t>Смесь углеводородов предельных С6-С10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0E33F" w14:textId="77777777" w:rsidR="00F51D5B" w:rsidRPr="006F60AC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F60AC">
              <w:rPr>
                <w:rFonts w:ascii="Arial" w:hAnsi="Arial" w:cs="Arial"/>
                <w:color w:val="000000"/>
                <w:sz w:val="12"/>
                <w:szCs w:val="12"/>
              </w:rPr>
              <w:t>0,0212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AD8F5" w14:textId="78198B21" w:rsidR="00F51D5B" w:rsidRPr="006F60AC" w:rsidRDefault="00F51D5B" w:rsidP="00592A3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535D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1E627" w14:textId="77777777" w:rsidR="00F51D5B" w:rsidRPr="006F60AC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F60AC">
              <w:rPr>
                <w:rFonts w:ascii="Arial" w:hAnsi="Arial" w:cs="Arial"/>
                <w:color w:val="000000"/>
                <w:sz w:val="12"/>
                <w:szCs w:val="12"/>
              </w:rPr>
              <w:t>0,6684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73406" w14:textId="77777777" w:rsidR="00F51D5B" w:rsidRPr="006F60AC" w:rsidRDefault="00F51D5B" w:rsidP="00571BE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F60AC">
              <w:rPr>
                <w:rFonts w:ascii="Arial" w:hAnsi="Arial" w:cs="Arial"/>
                <w:color w:val="000000"/>
                <w:sz w:val="12"/>
                <w:szCs w:val="12"/>
              </w:rPr>
              <w:t>0,6684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3731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7891C685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6EB3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9C34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5DDD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BCFE0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2B79D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AE9D0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899F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87F6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CCCC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84B1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509D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86E0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2D1D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9459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001A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B802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09CB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8903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24EB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3E66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9EDC8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3E3A1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06664" w14:textId="0785977F" w:rsidR="00F51D5B" w:rsidRPr="0074369A" w:rsidRDefault="00F51D5B" w:rsidP="00645B2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0602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4C813" w14:textId="77777777" w:rsidR="00F51D5B" w:rsidRPr="006F60AC" w:rsidRDefault="00F51D5B" w:rsidP="006F60AC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6F60AC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Бензол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C27CA" w14:textId="77777777" w:rsidR="00F51D5B" w:rsidRPr="006F60AC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F60AC">
              <w:rPr>
                <w:rFonts w:ascii="Arial" w:hAnsi="Arial" w:cs="Arial"/>
                <w:color w:val="000000"/>
                <w:sz w:val="12"/>
                <w:szCs w:val="12"/>
              </w:rPr>
              <w:t>0,0005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F54A3" w14:textId="06FB734B" w:rsidR="00F51D5B" w:rsidRPr="006F60AC" w:rsidRDefault="00F51D5B" w:rsidP="00592A3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535D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ECC67" w14:textId="77777777" w:rsidR="00F51D5B" w:rsidRPr="006F60AC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F60AC">
              <w:rPr>
                <w:rFonts w:ascii="Arial" w:hAnsi="Arial" w:cs="Arial"/>
                <w:color w:val="000000"/>
                <w:sz w:val="12"/>
                <w:szCs w:val="12"/>
              </w:rPr>
              <w:t>0,0142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4676F" w14:textId="77777777" w:rsidR="00F51D5B" w:rsidRPr="006F60AC" w:rsidRDefault="00F51D5B" w:rsidP="00571BE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F60AC">
              <w:rPr>
                <w:rFonts w:ascii="Arial" w:hAnsi="Arial" w:cs="Arial"/>
                <w:color w:val="000000"/>
                <w:sz w:val="12"/>
                <w:szCs w:val="12"/>
              </w:rPr>
              <w:t>0,0142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0C2E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287BCC46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9DBC6" w14:textId="77777777" w:rsidR="00F51D5B" w:rsidRPr="0074369A" w:rsidRDefault="00F51D5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0ED5B" w14:textId="77777777" w:rsidR="00F51D5B" w:rsidRPr="0074369A" w:rsidRDefault="00F51D5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E9F4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0BA10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EC0CC" w14:textId="77777777" w:rsidR="00F51D5B" w:rsidRPr="0074369A" w:rsidRDefault="00F51D5B" w:rsidP="00640E83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70270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5629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44E3E" w14:textId="77777777" w:rsidR="00F51D5B" w:rsidRPr="0074369A" w:rsidRDefault="00F51D5B" w:rsidP="0049175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A5F0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BE2A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365C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565B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B8A6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8529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4B91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E034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04C5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CF95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5B19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A5F1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EFDE0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E5245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D704" w14:textId="3754C44C" w:rsidR="00F51D5B" w:rsidRPr="0074369A" w:rsidRDefault="00F51D5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0616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385E7" w14:textId="77777777" w:rsidR="00F51D5B" w:rsidRPr="006F60AC" w:rsidRDefault="00F51D5B" w:rsidP="006F60AC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proofErr w:type="spellStart"/>
            <w:r w:rsidRPr="006F60AC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Диметилбензол</w:t>
            </w:r>
            <w:proofErr w:type="spellEnd"/>
            <w:r w:rsidRPr="006F60AC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 xml:space="preserve"> (Ксилол) (смесь изомеров о-, м-, п-)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4B368" w14:textId="77777777" w:rsidR="00F51D5B" w:rsidRPr="006F60AC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F60AC">
              <w:rPr>
                <w:rFonts w:ascii="Arial" w:hAnsi="Arial" w:cs="Arial"/>
                <w:color w:val="000000"/>
                <w:sz w:val="12"/>
                <w:szCs w:val="12"/>
              </w:rPr>
              <w:t>0,0148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35102" w14:textId="7782B2EC" w:rsidR="00F51D5B" w:rsidRPr="006F60AC" w:rsidRDefault="00F51D5B" w:rsidP="00592A3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535D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7845C" w14:textId="77777777" w:rsidR="00F51D5B" w:rsidRPr="006F60AC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F60AC">
              <w:rPr>
                <w:rFonts w:ascii="Arial" w:hAnsi="Arial" w:cs="Arial"/>
                <w:color w:val="000000"/>
                <w:sz w:val="12"/>
                <w:szCs w:val="12"/>
              </w:rPr>
              <w:t>0,4678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D6D9B" w14:textId="77777777" w:rsidR="00F51D5B" w:rsidRPr="006F60AC" w:rsidRDefault="00F51D5B" w:rsidP="00571BE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F60AC">
              <w:rPr>
                <w:rFonts w:ascii="Arial" w:hAnsi="Arial" w:cs="Arial"/>
                <w:color w:val="000000"/>
                <w:sz w:val="12"/>
                <w:szCs w:val="12"/>
              </w:rPr>
              <w:t>0,4678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27EEB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422DB9F8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8572C" w14:textId="77777777" w:rsidR="00F51D5B" w:rsidRPr="0074369A" w:rsidRDefault="00F51D5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5003C" w14:textId="77777777" w:rsidR="00F51D5B" w:rsidRPr="0074369A" w:rsidRDefault="00F51D5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6E20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AE7E9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FB1A7" w14:textId="77777777" w:rsidR="00F51D5B" w:rsidRPr="0074369A" w:rsidRDefault="00F51D5B" w:rsidP="00640E83">
            <w:pPr>
              <w:ind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F55F7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1E02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07EC6" w14:textId="77777777" w:rsidR="00F51D5B" w:rsidRPr="0074369A" w:rsidRDefault="00F51D5B" w:rsidP="0049175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C468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A5F4B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6873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DB04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F89B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27AE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2F3A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AE6F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ACD7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9629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8073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9599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FC250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E4E94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96399" w14:textId="007DA6EF" w:rsidR="00F51D5B" w:rsidRPr="0074369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0620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ECAA2" w14:textId="77777777" w:rsidR="00F51D5B" w:rsidRPr="006F60AC" w:rsidRDefault="00F51D5B" w:rsidP="001D4DC0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  <w:lang w:val="en-US"/>
              </w:rPr>
            </w:pPr>
            <w:proofErr w:type="spellStart"/>
            <w:r w:rsidRPr="006F60AC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  <w:lang w:val="en-US"/>
              </w:rPr>
              <w:t>Этенилбензол</w:t>
            </w:r>
            <w:proofErr w:type="spellEnd"/>
            <w:r w:rsidRPr="006F60AC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  <w:lang w:val="en-US"/>
              </w:rPr>
              <w:t xml:space="preserve"> (</w:t>
            </w:r>
            <w:proofErr w:type="spellStart"/>
            <w:r w:rsidRPr="006F60AC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  <w:lang w:val="en-US"/>
              </w:rPr>
              <w:t>Винилбензол</w:t>
            </w:r>
            <w:proofErr w:type="spellEnd"/>
            <w:r w:rsidRPr="006F60AC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  <w:lang w:val="en-US"/>
              </w:rPr>
              <w:t xml:space="preserve">, </w:t>
            </w:r>
            <w:proofErr w:type="spellStart"/>
            <w:r w:rsidRPr="006F60AC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  <w:lang w:val="en-US"/>
              </w:rPr>
              <w:t>Стирол</w:t>
            </w:r>
            <w:proofErr w:type="spellEnd"/>
            <w:r w:rsidRPr="006F60AC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  <w:lang w:val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091D4" w14:textId="77777777" w:rsidR="00F51D5B" w:rsidRPr="006F60AC" w:rsidRDefault="00F51D5B" w:rsidP="001D4DC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F60AC">
              <w:rPr>
                <w:rFonts w:ascii="Arial" w:hAnsi="Arial" w:cs="Arial"/>
                <w:color w:val="000000"/>
                <w:sz w:val="12"/>
                <w:szCs w:val="12"/>
              </w:rPr>
              <w:t>0,0062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737D9" w14:textId="6C170E27" w:rsidR="00F51D5B" w:rsidRPr="006F60AC" w:rsidRDefault="00F51D5B" w:rsidP="001D4DC0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535D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664C4" w14:textId="77777777" w:rsidR="00F51D5B" w:rsidRPr="006F60AC" w:rsidRDefault="00F51D5B" w:rsidP="001D4DC0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F60AC">
              <w:rPr>
                <w:rFonts w:ascii="Arial" w:hAnsi="Arial" w:cs="Arial"/>
                <w:color w:val="000000"/>
                <w:sz w:val="12"/>
                <w:szCs w:val="12"/>
              </w:rPr>
              <w:t>0,1948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45A04" w14:textId="77777777" w:rsidR="00F51D5B" w:rsidRPr="006F60AC" w:rsidRDefault="00F51D5B" w:rsidP="00571BE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F60AC">
              <w:rPr>
                <w:rFonts w:ascii="Arial" w:hAnsi="Arial" w:cs="Arial"/>
                <w:color w:val="000000"/>
                <w:sz w:val="12"/>
                <w:szCs w:val="12"/>
              </w:rPr>
              <w:t>0,1948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E28B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659C0438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43AB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DF76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8A10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754E0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FF774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5146E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D7A0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F55F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2463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B8EA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BA59B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137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05BC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DA6D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5DC1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87C3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18C5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0C67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A57D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884C9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AD6E9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34B7D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3BFA6" w14:textId="634E6274" w:rsidR="00F51D5B" w:rsidRPr="0074369A" w:rsidRDefault="00F51D5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0621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C077E" w14:textId="77777777" w:rsidR="00F51D5B" w:rsidRPr="006F60AC" w:rsidRDefault="00F51D5B" w:rsidP="006F60AC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6F60AC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Метилбензол (Толуол)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82B7E" w14:textId="77777777" w:rsidR="00F51D5B" w:rsidRPr="006F60AC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F60AC">
              <w:rPr>
                <w:rFonts w:ascii="Arial" w:hAnsi="Arial" w:cs="Arial"/>
                <w:color w:val="000000"/>
                <w:sz w:val="12"/>
                <w:szCs w:val="12"/>
              </w:rPr>
              <w:t>0,0000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93586" w14:textId="1B634130" w:rsidR="00F51D5B" w:rsidRPr="006F60AC" w:rsidRDefault="00F51D5B" w:rsidP="00592A3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7486D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72AB9" w14:textId="77777777" w:rsidR="00F51D5B" w:rsidRPr="006F60AC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F60AC">
              <w:rPr>
                <w:rFonts w:ascii="Arial" w:hAnsi="Arial" w:cs="Arial"/>
                <w:color w:val="000000"/>
                <w:sz w:val="12"/>
                <w:szCs w:val="12"/>
              </w:rPr>
              <w:t>0,0012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EDB43" w14:textId="77777777" w:rsidR="00F51D5B" w:rsidRPr="006F60AC" w:rsidRDefault="00F51D5B" w:rsidP="00571BE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F60AC">
              <w:rPr>
                <w:rFonts w:ascii="Arial" w:hAnsi="Arial" w:cs="Arial"/>
                <w:color w:val="000000"/>
                <w:sz w:val="12"/>
                <w:szCs w:val="12"/>
              </w:rPr>
              <w:t>0,0012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E944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3903A138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AC5A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E52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BB259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5E33C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B6C02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6245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5A6D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F562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92F9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C099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DA59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777CB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B4E9B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3826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F5B9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8F749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8E6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BBC7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93AF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77EC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86859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7EB10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1784A" w14:textId="5BAEC534" w:rsidR="00F51D5B" w:rsidRPr="0074369A" w:rsidRDefault="00F51D5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0626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0808E" w14:textId="77777777" w:rsidR="00F51D5B" w:rsidRPr="006F60AC" w:rsidRDefault="00F51D5B" w:rsidP="00F86E52">
            <w:pPr>
              <w:pStyle w:val="7"/>
              <w:ind w:left="-57" w:right="-114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6F60AC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1,2,4-Триметилбензол (</w:t>
            </w:r>
            <w:proofErr w:type="spellStart"/>
            <w:r w:rsidRPr="006F60AC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Псевдокумол</w:t>
            </w:r>
            <w:proofErr w:type="spellEnd"/>
            <w:r w:rsidRPr="006F60AC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0A0FB" w14:textId="77777777" w:rsidR="00F51D5B" w:rsidRPr="006F60AC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F60AC">
              <w:rPr>
                <w:rFonts w:ascii="Arial" w:hAnsi="Arial" w:cs="Arial"/>
                <w:color w:val="000000"/>
                <w:sz w:val="12"/>
                <w:szCs w:val="12"/>
              </w:rPr>
              <w:t>0,0050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C650D" w14:textId="49C89744" w:rsidR="00F51D5B" w:rsidRPr="006F60AC" w:rsidRDefault="00F51D5B" w:rsidP="00592A3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7486D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D491C" w14:textId="77777777" w:rsidR="00F51D5B" w:rsidRPr="006F60AC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F60AC">
              <w:rPr>
                <w:rFonts w:ascii="Arial" w:hAnsi="Arial" w:cs="Arial"/>
                <w:color w:val="000000"/>
                <w:sz w:val="12"/>
                <w:szCs w:val="12"/>
              </w:rPr>
              <w:t>0,1592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AA983" w14:textId="77777777" w:rsidR="00F51D5B" w:rsidRPr="006F60AC" w:rsidRDefault="00F51D5B" w:rsidP="00571BE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F60AC">
              <w:rPr>
                <w:rFonts w:ascii="Arial" w:hAnsi="Arial" w:cs="Arial"/>
                <w:color w:val="000000"/>
                <w:sz w:val="12"/>
                <w:szCs w:val="12"/>
              </w:rPr>
              <w:t>0,1592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5E7A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1DB09B3B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AEB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8A13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D8DE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A99DB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D61D1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E610B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DE63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4E819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9026B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E75B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80709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2DEA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391CB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CE14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B340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835E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8C9B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E5EEB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C527B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53549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A346B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9D34C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F00F" w14:textId="6B0BDF01" w:rsidR="00F51D5B" w:rsidRPr="0074369A" w:rsidRDefault="00F51D5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0627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56D8F" w14:textId="77777777" w:rsidR="00F51D5B" w:rsidRPr="006F60AC" w:rsidRDefault="00F51D5B" w:rsidP="006F60AC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6F60AC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Этилбензол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8AEF6" w14:textId="77777777" w:rsidR="00F51D5B" w:rsidRPr="006F60AC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F60AC">
              <w:rPr>
                <w:rFonts w:ascii="Arial" w:hAnsi="Arial" w:cs="Arial"/>
                <w:color w:val="000000"/>
                <w:sz w:val="12"/>
                <w:szCs w:val="12"/>
              </w:rPr>
              <w:t>0,0147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CED0F" w14:textId="2F5FFAD3" w:rsidR="00F51D5B" w:rsidRPr="006F60AC" w:rsidRDefault="00F51D5B" w:rsidP="00592A3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7486D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F1C30" w14:textId="77777777" w:rsidR="00F51D5B" w:rsidRPr="006F60AC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F60AC">
              <w:rPr>
                <w:rFonts w:ascii="Arial" w:hAnsi="Arial" w:cs="Arial"/>
                <w:color w:val="000000"/>
                <w:sz w:val="12"/>
                <w:szCs w:val="12"/>
              </w:rPr>
              <w:t>0,4628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918B5" w14:textId="77777777" w:rsidR="00F51D5B" w:rsidRPr="006F60AC" w:rsidRDefault="00F51D5B" w:rsidP="00571BE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F60AC">
              <w:rPr>
                <w:rFonts w:ascii="Arial" w:hAnsi="Arial" w:cs="Arial"/>
                <w:color w:val="000000"/>
                <w:sz w:val="12"/>
                <w:szCs w:val="12"/>
              </w:rPr>
              <w:t>0,4628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5A53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645FE9CA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FF54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0C21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3A3E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3DF4F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AC659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8067E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DF88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403F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9326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ECC0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59D4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089B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0C75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B35FB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2C9E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990F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A537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0642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006C9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1313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945BF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59085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619E1" w14:textId="49309BAC" w:rsidR="00F51D5B" w:rsidRPr="0074369A" w:rsidRDefault="00F51D5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0708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BA53A" w14:textId="77777777" w:rsidR="00F51D5B" w:rsidRPr="006F60AC" w:rsidRDefault="00F51D5B" w:rsidP="006F60AC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proofErr w:type="spellStart"/>
            <w:r w:rsidRPr="006F60AC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  <w:lang w:val="en-US"/>
              </w:rPr>
              <w:t>Нафталин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E8FC5" w14:textId="77777777" w:rsidR="00F51D5B" w:rsidRPr="006F60AC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F60AC">
              <w:rPr>
                <w:rFonts w:ascii="Arial" w:hAnsi="Arial" w:cs="Arial"/>
                <w:color w:val="000000"/>
                <w:sz w:val="12"/>
                <w:szCs w:val="12"/>
              </w:rPr>
              <w:t>0,0214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E290B" w14:textId="10263271" w:rsidR="00F51D5B" w:rsidRPr="006F60AC" w:rsidRDefault="00F51D5B" w:rsidP="00592A3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7486D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978D7" w14:textId="77777777" w:rsidR="00F51D5B" w:rsidRPr="006F60AC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F60AC">
              <w:rPr>
                <w:rFonts w:ascii="Arial" w:hAnsi="Arial" w:cs="Arial"/>
                <w:color w:val="000000"/>
                <w:sz w:val="12"/>
                <w:szCs w:val="12"/>
              </w:rPr>
              <w:t>0,6751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DB4E3" w14:textId="77777777" w:rsidR="00F51D5B" w:rsidRPr="006F60AC" w:rsidRDefault="00F51D5B" w:rsidP="00571BE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F60AC">
              <w:rPr>
                <w:rFonts w:ascii="Arial" w:hAnsi="Arial" w:cs="Arial"/>
                <w:color w:val="000000"/>
                <w:sz w:val="12"/>
                <w:szCs w:val="12"/>
              </w:rPr>
              <w:t>0,6751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127C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2424CF43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C4D2" w14:textId="77777777" w:rsidR="00F51D5B" w:rsidRPr="0074369A" w:rsidRDefault="00F51D5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38F58" w14:textId="77777777" w:rsidR="00F51D5B" w:rsidRPr="0074369A" w:rsidRDefault="00F51D5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F01C1" w14:textId="77777777" w:rsidR="00F51D5B" w:rsidRPr="00FA5F13" w:rsidRDefault="00F51D5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31A56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62B2F" w14:textId="77777777" w:rsidR="00F51D5B" w:rsidRPr="0074369A" w:rsidRDefault="00F51D5B" w:rsidP="00FA5F13">
            <w:pPr>
              <w:ind w:left="-16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39106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F833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90449" w14:textId="77777777" w:rsidR="00F51D5B" w:rsidRPr="0074369A" w:rsidRDefault="00F51D5B" w:rsidP="0049175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6264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86A9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EA84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AA22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C984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9AB6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1C50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01D8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A375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9AFEB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E7D8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3400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BE9B1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0F808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7FE61" w14:textId="77777777" w:rsidR="00F51D5B" w:rsidRPr="0074369A" w:rsidRDefault="00F51D5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1052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6C745" w14:textId="77777777" w:rsidR="00F51D5B" w:rsidRPr="006F60AC" w:rsidRDefault="00F51D5B" w:rsidP="006F60AC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proofErr w:type="spellStart"/>
            <w:r w:rsidRPr="006F60AC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  <w:lang w:val="en-US"/>
              </w:rPr>
              <w:t>Метанол</w:t>
            </w:r>
            <w:proofErr w:type="spellEnd"/>
            <w:r w:rsidRPr="006F60AC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  <w:lang w:val="en-US"/>
              </w:rPr>
              <w:t xml:space="preserve"> (</w:t>
            </w:r>
            <w:proofErr w:type="spellStart"/>
            <w:r w:rsidRPr="006F60AC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  <w:lang w:val="en-US"/>
              </w:rPr>
              <w:t>Метиловый</w:t>
            </w:r>
            <w:proofErr w:type="spellEnd"/>
            <w:r w:rsidRPr="006F60AC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6F60AC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  <w:lang w:val="en-US"/>
              </w:rPr>
              <w:t>спирт</w:t>
            </w:r>
            <w:proofErr w:type="spellEnd"/>
            <w:r w:rsidRPr="006F60AC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  <w:lang w:val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7A1F8" w14:textId="77777777" w:rsidR="00F51D5B" w:rsidRPr="006F60AC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F60AC">
              <w:rPr>
                <w:rFonts w:ascii="Arial" w:hAnsi="Arial" w:cs="Arial"/>
                <w:color w:val="000000"/>
                <w:sz w:val="12"/>
                <w:szCs w:val="12"/>
              </w:rPr>
              <w:t>0,0373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D8342" w14:textId="2469DEF6" w:rsidR="00F51D5B" w:rsidRPr="006F60AC" w:rsidRDefault="00F51D5B" w:rsidP="00592A3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7486D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13E7C" w14:textId="77777777" w:rsidR="00F51D5B" w:rsidRPr="006F60AC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F60AC">
              <w:rPr>
                <w:rFonts w:ascii="Arial" w:hAnsi="Arial" w:cs="Arial"/>
                <w:color w:val="000000"/>
                <w:sz w:val="12"/>
                <w:szCs w:val="12"/>
              </w:rPr>
              <w:t>1,1768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70E24" w14:textId="77777777" w:rsidR="00F51D5B" w:rsidRPr="006F60AC" w:rsidRDefault="00F51D5B" w:rsidP="00571BE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F60AC">
              <w:rPr>
                <w:rFonts w:ascii="Arial" w:hAnsi="Arial" w:cs="Arial"/>
                <w:color w:val="000000"/>
                <w:sz w:val="12"/>
                <w:szCs w:val="12"/>
              </w:rPr>
              <w:t>1,1768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62E8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1178330B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FF08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AD41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8466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1F6E0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8A2DA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C56DF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D5C09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0B9D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6F8A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ED0D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E0F89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6CF4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B1F8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5492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3044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6EAD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CCB1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7408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2CCA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25EF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1EEF6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94D47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664A6" w14:textId="77777777" w:rsidR="00F51D5B" w:rsidRPr="0074369A" w:rsidRDefault="00F51D5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1706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01590" w14:textId="77777777" w:rsidR="00F51D5B" w:rsidRPr="006F60AC" w:rsidRDefault="00F51D5B" w:rsidP="006F60AC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proofErr w:type="spellStart"/>
            <w:r w:rsidRPr="006F60AC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  <w:lang w:val="en-US"/>
              </w:rPr>
              <w:t>Диметилдисульфид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8064E" w14:textId="77777777" w:rsidR="00F51D5B" w:rsidRPr="006F60AC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F60AC">
              <w:rPr>
                <w:rFonts w:ascii="Arial" w:hAnsi="Arial" w:cs="Arial"/>
                <w:color w:val="000000"/>
                <w:sz w:val="12"/>
                <w:szCs w:val="12"/>
              </w:rPr>
              <w:t>0,0388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6EC19" w14:textId="0C9B48E7" w:rsidR="00F51D5B" w:rsidRPr="006F60AC" w:rsidRDefault="00F51D5B" w:rsidP="00592A3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7486D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C6E66" w14:textId="77777777" w:rsidR="00F51D5B" w:rsidRPr="006F60AC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F60AC">
              <w:rPr>
                <w:rFonts w:ascii="Arial" w:hAnsi="Arial" w:cs="Arial"/>
                <w:color w:val="000000"/>
                <w:sz w:val="12"/>
                <w:szCs w:val="12"/>
              </w:rPr>
              <w:t>1,2250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40782" w14:textId="77777777" w:rsidR="00F51D5B" w:rsidRPr="006F60AC" w:rsidRDefault="00F51D5B" w:rsidP="00571BE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F60AC">
              <w:rPr>
                <w:rFonts w:ascii="Arial" w:hAnsi="Arial" w:cs="Arial"/>
                <w:color w:val="000000"/>
                <w:sz w:val="12"/>
                <w:szCs w:val="12"/>
              </w:rPr>
              <w:t>1,2250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0F8D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2E12B0FB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AF10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D970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88AB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E62C6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02D09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C6359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C263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2365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B69D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84CD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80DD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722F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4D99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D0FE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7459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6834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6520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64C6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D241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E742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9CD6F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B050D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D8283" w14:textId="77777777" w:rsidR="00F51D5B" w:rsidRPr="0074369A" w:rsidRDefault="00F51D5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2754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4BDAC" w14:textId="77777777" w:rsidR="00F51D5B" w:rsidRPr="006F60AC" w:rsidRDefault="00F51D5B" w:rsidP="006F60AC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proofErr w:type="spellStart"/>
            <w:r w:rsidRPr="006F60AC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  <w:lang w:val="en-US"/>
              </w:rPr>
              <w:t>Углеводороды</w:t>
            </w:r>
            <w:proofErr w:type="spellEnd"/>
            <w:r w:rsidRPr="006F60AC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6F60AC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  <w:lang w:val="en-US"/>
              </w:rPr>
              <w:t>предельные</w:t>
            </w:r>
            <w:proofErr w:type="spellEnd"/>
            <w:r w:rsidRPr="006F60AC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  <w:lang w:val="en-US"/>
              </w:rPr>
              <w:t xml:space="preserve"> C12-C19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D4068" w14:textId="77777777" w:rsidR="00F51D5B" w:rsidRPr="006F60AC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F60AC">
              <w:rPr>
                <w:rFonts w:ascii="Arial" w:hAnsi="Arial" w:cs="Arial"/>
                <w:color w:val="000000"/>
                <w:sz w:val="12"/>
                <w:szCs w:val="12"/>
              </w:rPr>
              <w:t>0,0640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CB637" w14:textId="3C488EF9" w:rsidR="00F51D5B" w:rsidRPr="006F60AC" w:rsidRDefault="00F51D5B" w:rsidP="00592A31">
            <w:pPr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7486D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72D0D" w14:textId="77777777" w:rsidR="00F51D5B" w:rsidRPr="006F60AC" w:rsidRDefault="00F51D5B" w:rsidP="00592A31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F60AC">
              <w:rPr>
                <w:rFonts w:ascii="Arial" w:hAnsi="Arial" w:cs="Arial"/>
                <w:color w:val="000000"/>
                <w:sz w:val="12"/>
                <w:szCs w:val="12"/>
              </w:rPr>
              <w:t>2,0169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3A17" w14:textId="77777777" w:rsidR="00F51D5B" w:rsidRPr="006F60AC" w:rsidRDefault="00F51D5B" w:rsidP="00571BE2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F60AC">
              <w:rPr>
                <w:rFonts w:ascii="Arial" w:hAnsi="Arial" w:cs="Arial"/>
                <w:color w:val="000000"/>
                <w:sz w:val="12"/>
                <w:szCs w:val="12"/>
              </w:rPr>
              <w:t>2,0169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9738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03461D1E" w14:textId="77777777" w:rsidTr="005A0039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C4EF9" w14:textId="77777777" w:rsidR="00F51D5B" w:rsidRPr="00803082" w:rsidRDefault="00F51D5B" w:rsidP="00592A3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Установка производства этилена ЭП-600</w:t>
            </w:r>
          </w:p>
          <w:p w14:paraId="3F0E6C5E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17AF" w14:textId="77777777" w:rsidR="00F51D5B" w:rsidRPr="00533231" w:rsidRDefault="00F51D5B" w:rsidP="00756958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Технологическое оборудование на площадке №5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95DA1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Неорганизованный (ЗРА, ППК, фланцы, уплотнения насосов)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9C726" w14:textId="77777777" w:rsidR="00F51D5B" w:rsidRPr="00F21C1A" w:rsidRDefault="00F51D5B" w:rsidP="00592A3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9D897" w14:textId="77777777" w:rsidR="00F51D5B" w:rsidRPr="00F21C1A" w:rsidRDefault="00F51D5B" w:rsidP="00592A3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8760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70641" w14:textId="77777777" w:rsidR="00F51D5B" w:rsidRPr="00F21C1A" w:rsidRDefault="00F51D5B" w:rsidP="00592A3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неплотности</w:t>
            </w:r>
            <w:proofErr w:type="spellEnd"/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7A694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1115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E7A18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5105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ECE26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76310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19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06629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E46C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6DF8B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ACF4F" w14:textId="577DB540" w:rsidR="00F51D5B" w:rsidRPr="00DB7B31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FCE4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14350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89B8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1137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39D4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14437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583C9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1137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D8B8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82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E0418" w14:textId="44025150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FEEF4" w14:textId="27F64EB1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EBF23" w14:textId="2F35B3F8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779E9" w14:textId="5137C70C" w:rsidR="00F51D5B" w:rsidRPr="0074369A" w:rsidRDefault="00F51D5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0150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C8B1A" w14:textId="77777777" w:rsidR="00F51D5B" w:rsidRPr="007637B2" w:rsidRDefault="00F51D5B" w:rsidP="00592A31">
            <w:pPr>
              <w:pStyle w:val="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7637B2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Натр едкий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14BC5" w14:textId="77777777" w:rsidR="00F51D5B" w:rsidRPr="0057704C" w:rsidRDefault="00F51D5B" w:rsidP="00592A31">
            <w:pPr>
              <w:jc w:val="center"/>
              <w:rPr>
                <w:rFonts w:ascii="Arial" w:hAnsi="Arial" w:cs="Arial"/>
                <w:color w:val="000000"/>
                <w:sz w:val="11"/>
                <w:szCs w:val="11"/>
              </w:rPr>
            </w:pPr>
            <w:r w:rsidRPr="0057704C">
              <w:rPr>
                <w:rFonts w:ascii="Arial" w:hAnsi="Arial" w:cs="Arial"/>
                <w:color w:val="000000"/>
                <w:sz w:val="11"/>
                <w:szCs w:val="11"/>
              </w:rPr>
              <w:t>0,0049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4B0FD" w14:textId="46A1C41E" w:rsidR="00F51D5B" w:rsidRPr="00DA5E25" w:rsidRDefault="00F51D5B" w:rsidP="00592A31">
            <w:pPr>
              <w:jc w:val="both"/>
              <w:rPr>
                <w:rFonts w:ascii="Arial" w:hAnsi="Arial" w:cs="Arial"/>
                <w:snapToGrid w:val="0"/>
                <w:sz w:val="13"/>
                <w:szCs w:val="13"/>
              </w:rPr>
            </w:pPr>
            <w:r w:rsidRPr="0077486D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6AD62" w14:textId="77777777" w:rsidR="00F51D5B" w:rsidRPr="0057704C" w:rsidRDefault="00F51D5B" w:rsidP="00592A31">
            <w:pPr>
              <w:jc w:val="center"/>
              <w:rPr>
                <w:rFonts w:ascii="Arial" w:hAnsi="Arial" w:cs="Arial"/>
                <w:color w:val="000000"/>
                <w:sz w:val="11"/>
                <w:szCs w:val="11"/>
              </w:rPr>
            </w:pPr>
            <w:r w:rsidRPr="0057704C">
              <w:rPr>
                <w:rFonts w:ascii="Arial" w:hAnsi="Arial" w:cs="Arial"/>
                <w:color w:val="000000"/>
                <w:sz w:val="11"/>
                <w:szCs w:val="11"/>
              </w:rPr>
              <w:t>0,1537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6496A" w14:textId="77777777" w:rsidR="00F51D5B" w:rsidRPr="0057704C" w:rsidRDefault="00F51D5B" w:rsidP="00571BE2">
            <w:pPr>
              <w:jc w:val="center"/>
              <w:rPr>
                <w:rFonts w:ascii="Arial" w:hAnsi="Arial" w:cs="Arial"/>
                <w:color w:val="000000"/>
                <w:sz w:val="11"/>
                <w:szCs w:val="11"/>
              </w:rPr>
            </w:pPr>
            <w:r w:rsidRPr="0057704C">
              <w:rPr>
                <w:rFonts w:ascii="Arial" w:hAnsi="Arial" w:cs="Arial"/>
                <w:color w:val="000000"/>
                <w:sz w:val="11"/>
                <w:szCs w:val="11"/>
              </w:rPr>
              <w:t>0,1537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B45E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45763DD6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7CC1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D26B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2DFE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33A11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75FA9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DCD27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44D8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FE1C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57B0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E104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2CE4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F6D6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3ED1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B76C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9827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1F7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8E539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EBE3B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4C77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4AE2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A7938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92BC3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0D08D" w14:textId="4A4D6B07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155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D7CAC" w14:textId="77777777" w:rsidR="00F51D5B" w:rsidRPr="00756958" w:rsidRDefault="00F51D5B" w:rsidP="00756958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proofErr w:type="spellStart"/>
            <w:r w:rsidRPr="00756958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диНатрий</w:t>
            </w:r>
            <w:proofErr w:type="spellEnd"/>
            <w:r w:rsidRPr="00756958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 xml:space="preserve"> карбонат (Натрия карбонат, Сода кальцинир</w:t>
            </w:r>
            <w:r w:rsidRPr="00756958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о</w:t>
            </w:r>
            <w:r w:rsidRPr="00756958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ванная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4CF50" w14:textId="77777777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0,0002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22194" w14:textId="46ED8EAF" w:rsidR="00F51D5B" w:rsidRPr="00756958" w:rsidRDefault="00F51D5B" w:rsidP="00756958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7486D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F0BCB" w14:textId="77777777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0,0053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47392" w14:textId="77777777" w:rsidR="00F51D5B" w:rsidRPr="00756958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0,0053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24F3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43F970A5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F057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0C3E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928F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4C1A0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4FEAD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B1946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577F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D09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906F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E209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4B39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AA249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0C31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8BA1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71C4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4C48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46F1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6D5E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8746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7695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01B99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F87E2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CD7FF" w14:textId="73E138B9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271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724E3" w14:textId="77777777" w:rsidR="00F51D5B" w:rsidRPr="00756958" w:rsidRDefault="00F51D5B" w:rsidP="00756958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proofErr w:type="spellStart"/>
            <w:r w:rsidRPr="00756958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диНатрий</w:t>
            </w:r>
            <w:proofErr w:type="spellEnd"/>
            <w:r w:rsidRPr="00756958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 xml:space="preserve"> сульфид (Натрия сульфид)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C45F" w14:textId="77777777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0,0002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05B49" w14:textId="2287BCF9" w:rsidR="00F51D5B" w:rsidRPr="00756958" w:rsidRDefault="00F51D5B" w:rsidP="00756958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7486D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AD325" w14:textId="77777777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0,0077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2DAD3" w14:textId="77777777" w:rsidR="00F51D5B" w:rsidRPr="00756958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0,0077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1CD3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00C21760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34B59" w14:textId="77777777" w:rsidR="00F51D5B" w:rsidRPr="0074369A" w:rsidRDefault="00F51D5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E7445" w14:textId="77777777" w:rsidR="00F51D5B" w:rsidRPr="0074369A" w:rsidRDefault="00F51D5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F33DD" w14:textId="77777777" w:rsidR="00F51D5B" w:rsidRPr="00FA5F13" w:rsidRDefault="00F51D5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572FD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153F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0FAB6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EF66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EAE0B" w14:textId="77777777" w:rsidR="00F51D5B" w:rsidRPr="0074369A" w:rsidRDefault="00F51D5B" w:rsidP="0049175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7CEC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4D959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30D7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94C4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1025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45BD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40779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F618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E720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A6B6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688C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B50DB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9AB84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5A524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D4D25" w14:textId="6D69ECFF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415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53537" w14:textId="77777777" w:rsidR="00F51D5B" w:rsidRPr="00756958" w:rsidRDefault="00F51D5B" w:rsidP="00F86E52">
            <w:pPr>
              <w:pStyle w:val="7"/>
              <w:ind w:left="-57" w:right="-114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756958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Смесь углеводородов предельных С1-С5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788B3" w14:textId="77777777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0,1305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40F7A" w14:textId="4C69576D" w:rsidR="00F51D5B" w:rsidRPr="00756958" w:rsidRDefault="00F51D5B" w:rsidP="00756958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7486D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263A1" w14:textId="77777777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4,1144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50D0C" w14:textId="77777777" w:rsidR="00F51D5B" w:rsidRPr="00756958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4,1144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2855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7BA16FDA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7D4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D66C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DCEA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DCEBF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15110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FA289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B45C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18FC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4C77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5E13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E273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43FC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F8F6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E5C8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FB02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4D82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514C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BE50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CF36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1F44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452E7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D5A55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F56CD" w14:textId="6E31C1CA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416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1F434" w14:textId="77777777" w:rsidR="00F51D5B" w:rsidRPr="00756958" w:rsidRDefault="00F51D5B" w:rsidP="00F86E52">
            <w:pPr>
              <w:pStyle w:val="7"/>
              <w:ind w:left="-57" w:right="-114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756958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Смесь углеводородов предельных С6-С10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240F1" w14:textId="77777777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0,0085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20D0E" w14:textId="004BC891" w:rsidR="00F51D5B" w:rsidRPr="00756958" w:rsidRDefault="00F51D5B" w:rsidP="00756958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7486D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BB212" w14:textId="77777777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0,2680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B2A2A" w14:textId="77777777" w:rsidR="00F51D5B" w:rsidRPr="00756958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0,2680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D6DF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60ADBCDF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D027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399D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0CF0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2184D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B31FE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9A608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342B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26C9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C090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2881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C9A1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FA71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8FAB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5FEA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79999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C544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91B0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DC39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5439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F83A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A5830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5FDF4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C75A6" w14:textId="632C5E34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502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A2C75" w14:textId="77777777" w:rsidR="00F51D5B" w:rsidRPr="00756958" w:rsidRDefault="00F51D5B" w:rsidP="00756958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756958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Бут-1-ен (Бутилен)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86575" w14:textId="77777777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0,0012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93B5C" w14:textId="765A1F97" w:rsidR="00F51D5B" w:rsidRPr="00756958" w:rsidRDefault="00F51D5B" w:rsidP="00756958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7486D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6E3A7" w14:textId="77777777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0,0377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87674" w14:textId="77777777" w:rsidR="00F51D5B" w:rsidRPr="00756958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0,0377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51E0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1224D4F0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3980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CC07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FEF8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57354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60A19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E3DD9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75C5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F2DE9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0FA1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82CC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A02F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18F0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A028B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0955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F0F3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68EB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CBF2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DB3A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2C76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8357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83D3F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26F15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C4043" w14:textId="1809AF8F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503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A16B2" w14:textId="77777777" w:rsidR="00F51D5B" w:rsidRPr="00756958" w:rsidRDefault="00F51D5B" w:rsidP="00756958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756958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Бута-1,3-диен (1,3-БутадиенДивинил)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561AA" w14:textId="77777777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0,0260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076AC" w14:textId="7A7AD78B" w:rsidR="00F51D5B" w:rsidRPr="00756958" w:rsidRDefault="00F51D5B" w:rsidP="00756958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7486D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57C01" w14:textId="77777777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0,8205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2EBD6" w14:textId="77777777" w:rsidR="00F51D5B" w:rsidRPr="00756958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0,8205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E306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08A6E5BC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C10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EC1B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B899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93699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06AE4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18878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D1CB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2758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2F9C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63E29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B7B1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D22A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7349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9491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6C99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0301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2EAA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1F1B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412B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FBB4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115E5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1D061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3D914" w14:textId="0A80FC4F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514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BA4D1" w14:textId="77777777" w:rsidR="00F51D5B" w:rsidRPr="00756958" w:rsidRDefault="00F51D5B" w:rsidP="00756958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756958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2-Метилпроп-1-ен (Изобутилен)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EA385" w14:textId="77777777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0,0144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3E4A2" w14:textId="55ABE91B" w:rsidR="00F51D5B" w:rsidRPr="00756958" w:rsidRDefault="00F51D5B" w:rsidP="00756958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7486D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6E0FD" w14:textId="77777777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0,4537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1FDFD" w14:textId="77777777" w:rsidR="00F51D5B" w:rsidRPr="00756958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0,4537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98F9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1065CF17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81F2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034C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5515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E6666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B3131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B1259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BA93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858E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6BA2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F70B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3BF2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9D8A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0DBB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085F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0361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6DBC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A501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EC4E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3B0F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9140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13226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D8FE2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58DCC" w14:textId="7F121EA0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521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D8388" w14:textId="77777777" w:rsidR="00F51D5B" w:rsidRPr="00756958" w:rsidRDefault="00F51D5B" w:rsidP="00756958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proofErr w:type="spellStart"/>
            <w:r w:rsidRPr="00756958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Пропен</w:t>
            </w:r>
            <w:proofErr w:type="spellEnd"/>
            <w:r w:rsidRPr="00756958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 xml:space="preserve"> (Пропилен)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BC9A2" w14:textId="77777777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0,0675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2FB6F" w14:textId="3F1A8328" w:rsidR="00F51D5B" w:rsidRPr="00756958" w:rsidRDefault="00F51D5B" w:rsidP="00756958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7486D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491EA" w14:textId="77777777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2,1298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E8783" w14:textId="77777777" w:rsidR="00F51D5B" w:rsidRPr="00756958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2,1298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18DB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661CBECB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66EA3" w14:textId="77777777" w:rsidR="00F51D5B" w:rsidRPr="0074369A" w:rsidRDefault="00F51D5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F2F6B" w14:textId="77777777" w:rsidR="00F51D5B" w:rsidRPr="0074369A" w:rsidRDefault="00F51D5B" w:rsidP="007D00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AEB4C" w14:textId="77777777" w:rsidR="00F51D5B" w:rsidRPr="001B2984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18AC5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57F9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CABF9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E31F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0D982" w14:textId="77777777" w:rsidR="00F51D5B" w:rsidRPr="0074369A" w:rsidRDefault="00F51D5B" w:rsidP="00491757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509F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D573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7180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13F2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06BA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E86D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891A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92E9B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DAFD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FF2D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52329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2C70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AC13F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455F9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2DAE5" w14:textId="04CDCB99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526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447D4" w14:textId="77777777" w:rsidR="00F51D5B" w:rsidRPr="00756958" w:rsidRDefault="00F51D5B" w:rsidP="00756958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proofErr w:type="spellStart"/>
            <w:r w:rsidRPr="00756958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Этен</w:t>
            </w:r>
            <w:proofErr w:type="spellEnd"/>
            <w:r w:rsidRPr="00756958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 xml:space="preserve"> (Этилен)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4692D" w14:textId="77777777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0,1456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3E965" w14:textId="772660E8" w:rsidR="00F51D5B" w:rsidRPr="00756958" w:rsidRDefault="00F51D5B" w:rsidP="00756958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7486D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D9FE2" w14:textId="77777777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4,5928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B72ED" w14:textId="77777777" w:rsidR="00F51D5B" w:rsidRPr="00756958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4,5928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4AF1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27AA2F1D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0649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09FF9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5CB2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E8942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45B68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361A0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4FD7B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D470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AAE6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0D37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CA13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0BA7B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EC6D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E1A5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644D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CAE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35E0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BEEAB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FD6B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CCDA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92DDF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18713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7AD2F" w14:textId="12E22154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602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BB048" w14:textId="77777777" w:rsidR="00F51D5B" w:rsidRPr="00756958" w:rsidRDefault="00F51D5B" w:rsidP="00756958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756958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Бензол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6339" w14:textId="77777777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0,0474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2381" w14:textId="16609A25" w:rsidR="00F51D5B" w:rsidRPr="00756958" w:rsidRDefault="00F51D5B" w:rsidP="00756958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7486D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3C7C5" w14:textId="77777777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1,4935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39FBB" w14:textId="77777777" w:rsidR="00F51D5B" w:rsidRPr="00756958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1,4935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38BE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00FBD68E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E2AB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A638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8D929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FA654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CB357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8EDBD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5636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2FDB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C687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16BE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6989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816B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B759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B144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582EB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C41C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3F89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45A0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F6A1B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66F4B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84FCA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9AD0F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0E686" w14:textId="73E5BA32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616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886DC" w14:textId="77777777" w:rsidR="00F51D5B" w:rsidRPr="00756958" w:rsidRDefault="00F51D5B" w:rsidP="00756958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proofErr w:type="spellStart"/>
            <w:r w:rsidRPr="00756958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Диметилбензол</w:t>
            </w:r>
            <w:proofErr w:type="spellEnd"/>
            <w:r w:rsidRPr="00756958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 xml:space="preserve"> (Ксилол) (смесь изомеров о-, м-, п-)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A7A24" w14:textId="77777777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0,0049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C9737" w14:textId="13064CA5" w:rsidR="00F51D5B" w:rsidRPr="00756958" w:rsidRDefault="00F51D5B" w:rsidP="00756958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7486D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1CE2F" w14:textId="77777777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0,1537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F9335" w14:textId="77777777" w:rsidR="00F51D5B" w:rsidRPr="00756958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0,1537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EF939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7F3805F4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2B22B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9F86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AA7F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A5279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AB816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4EC72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FC40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123A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A97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1E2EB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B1D0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640BB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E2AE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20D5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64F0B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338D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8031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A8C2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F7A0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836E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02CA3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D63CD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A693E" w14:textId="2833C938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620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44B16" w14:textId="77777777" w:rsidR="00F51D5B" w:rsidRPr="00756958" w:rsidRDefault="00F51D5B" w:rsidP="00756958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proofErr w:type="spellStart"/>
            <w:r w:rsidRPr="00756958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  <w:lang w:val="en-US"/>
              </w:rPr>
              <w:t>Этенилбензол</w:t>
            </w:r>
            <w:proofErr w:type="spellEnd"/>
            <w:r w:rsidRPr="00756958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  <w:lang w:val="en-US"/>
              </w:rPr>
              <w:t xml:space="preserve"> (</w:t>
            </w:r>
            <w:proofErr w:type="spellStart"/>
            <w:r w:rsidRPr="00756958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  <w:lang w:val="en-US"/>
              </w:rPr>
              <w:t>Винилбензол</w:t>
            </w:r>
            <w:proofErr w:type="spellEnd"/>
            <w:r w:rsidRPr="00756958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  <w:lang w:val="en-US"/>
              </w:rPr>
              <w:t xml:space="preserve">, </w:t>
            </w:r>
            <w:proofErr w:type="spellStart"/>
            <w:r w:rsidRPr="00756958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  <w:lang w:val="en-US"/>
              </w:rPr>
              <w:t>Стирол</w:t>
            </w:r>
            <w:proofErr w:type="spellEnd"/>
            <w:r w:rsidRPr="00756958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  <w:lang w:val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637B" w14:textId="77777777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0,0044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25362" w14:textId="73B70931" w:rsidR="00F51D5B" w:rsidRPr="00756958" w:rsidRDefault="00F51D5B" w:rsidP="00756958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7486D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58715" w14:textId="77777777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0,1386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BF81C" w14:textId="77777777" w:rsidR="00F51D5B" w:rsidRPr="00756958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0,1386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A2EF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0FD362AE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94E3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A4F19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957F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13996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AFD92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E87DB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EB0C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0A26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40B2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CFC6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B294D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C1F7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F6C9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70B8A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2B00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8095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AE75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97F7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C056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7D5A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B1E2F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1E0B8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6BF33" w14:textId="214C1F4B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621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1BE87" w14:textId="77777777" w:rsidR="00F51D5B" w:rsidRPr="00756958" w:rsidRDefault="00F51D5B" w:rsidP="00756958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756958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Метилбензол (Толуол)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700F5" w14:textId="77777777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0,0181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C8E85" w14:textId="4FE87FEE" w:rsidR="00F51D5B" w:rsidRPr="00756958" w:rsidRDefault="00F51D5B" w:rsidP="00756958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7486D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46427" w14:textId="77777777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0,5711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2EBDA" w14:textId="77777777" w:rsidR="00F51D5B" w:rsidRPr="00756958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0,5711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F198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77B51760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D72BF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7D27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116B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11FE7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1CE63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79458" w14:textId="77777777" w:rsidR="00F51D5B" w:rsidRPr="0074369A" w:rsidRDefault="00F51D5B" w:rsidP="00AD6E55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2A86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3F068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A8FF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1A377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8D091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175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9C463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FDFC2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7EE7E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5298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6B3AC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7BDF4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F05C5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D1F06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BF576" w14:textId="77777777" w:rsidR="00F51D5B" w:rsidRPr="00BC5646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45FE5" w14:textId="77777777" w:rsidR="00F51D5B" w:rsidRPr="0074369A" w:rsidRDefault="00F51D5B" w:rsidP="0059396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FBE96" w14:textId="484328D6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626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F7E00" w14:textId="77777777" w:rsidR="00F51D5B" w:rsidRPr="00756958" w:rsidRDefault="00F51D5B" w:rsidP="00F86E52">
            <w:pPr>
              <w:pStyle w:val="7"/>
              <w:ind w:left="-57" w:right="-114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756958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1,2,4-Триметилбензол (</w:t>
            </w:r>
            <w:proofErr w:type="spellStart"/>
            <w:r w:rsidRPr="00756958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Псевдокумол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18310" w14:textId="77777777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0,0135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DFE71" w14:textId="2580B34A" w:rsidR="00F51D5B" w:rsidRPr="00756958" w:rsidRDefault="00F51D5B" w:rsidP="00756958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7486D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6F1D2" w14:textId="77777777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0,4264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7C4AD" w14:textId="77777777" w:rsidR="00F51D5B" w:rsidRPr="00756958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0,4264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11450" w14:textId="77777777" w:rsidR="00F51D5B" w:rsidRPr="0074369A" w:rsidRDefault="00F51D5B" w:rsidP="00AD6E55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0545B62B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EC7A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EC67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0608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3F5B4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5F25A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F391F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F0640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F6A45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C8DB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5102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9EE5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86D7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036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CA2A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98929" w14:textId="77777777" w:rsidR="00F51D5B" w:rsidRPr="0074369A" w:rsidRDefault="00F51D5B" w:rsidP="00E033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FBA37" w14:textId="77777777" w:rsidR="00F51D5B" w:rsidRPr="00E033F3" w:rsidRDefault="00F51D5B" w:rsidP="00E033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7C564" w14:textId="77777777" w:rsidR="00F51D5B" w:rsidRPr="00E033F3" w:rsidRDefault="00F51D5B" w:rsidP="00E033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C7F5E" w14:textId="77777777" w:rsidR="00F51D5B" w:rsidRPr="00E033F3" w:rsidRDefault="00F51D5B" w:rsidP="00E033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F2486" w14:textId="77777777" w:rsidR="00F51D5B" w:rsidRPr="00535D4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8E76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1E8CF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CFBE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7C6CC" w14:textId="18BB5584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627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254B4" w14:textId="77777777" w:rsidR="00F51D5B" w:rsidRPr="00756958" w:rsidRDefault="00F51D5B" w:rsidP="00756958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756958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Этилбензол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85A01" w14:textId="77777777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0,0003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19F52" w14:textId="556AF1F4" w:rsidR="00F51D5B" w:rsidRPr="00756958" w:rsidRDefault="00F51D5B" w:rsidP="00756958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7486D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9E727" w14:textId="77777777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0,0084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59F41" w14:textId="77777777" w:rsidR="00F51D5B" w:rsidRPr="00756958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0,0084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B638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70E6A272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A42B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E886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39F0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98214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FF044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1209E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D24E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E04D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C922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FF1A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68DC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ACE5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9889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8CA5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63C4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321C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3625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FE93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38FE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409A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30DC2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386E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ADA9A" w14:textId="744BDC88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708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136DD" w14:textId="77777777" w:rsidR="00F51D5B" w:rsidRPr="00756958" w:rsidRDefault="00F51D5B" w:rsidP="00756958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proofErr w:type="spellStart"/>
            <w:r w:rsidRPr="00756958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  <w:lang w:val="en-US"/>
              </w:rPr>
              <w:t>Нафталин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28BDC" w14:textId="77777777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0,0000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C4D04" w14:textId="02D0EFD7" w:rsidR="00F51D5B" w:rsidRPr="00756958" w:rsidRDefault="00F51D5B" w:rsidP="00756958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7486D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360FB" w14:textId="77777777" w:rsidR="00F51D5B" w:rsidRPr="00756958" w:rsidRDefault="00F51D5B" w:rsidP="00756958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0,0015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C3E73" w14:textId="77777777" w:rsidR="00F51D5B" w:rsidRPr="00756958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56958">
              <w:rPr>
                <w:rFonts w:ascii="Arial" w:hAnsi="Arial" w:cs="Arial"/>
                <w:color w:val="000000"/>
                <w:sz w:val="12"/>
                <w:szCs w:val="12"/>
              </w:rPr>
              <w:t>0,0015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47D4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031B391C" w14:textId="77777777" w:rsidTr="005A0039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2DC49" w14:textId="77777777" w:rsidR="00F51D5B" w:rsidRPr="00803082" w:rsidRDefault="00F51D5B" w:rsidP="00592A3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Установка производства этилена ЭП-600</w:t>
            </w:r>
          </w:p>
          <w:p w14:paraId="31F9B383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87E02" w14:textId="77777777" w:rsidR="00F51D5B" w:rsidRPr="00533231" w:rsidRDefault="00F51D5B" w:rsidP="00756958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Технологическое оборудование на площадке №6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6EF43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Неорганизованный (ЗРА, ППК, фланцы, уплотнения насосов)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5C3B2" w14:textId="77777777" w:rsidR="00F51D5B" w:rsidRPr="00F21C1A" w:rsidRDefault="00F51D5B" w:rsidP="00756958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13BCA" w14:textId="77777777" w:rsidR="00F51D5B" w:rsidRPr="00F21C1A" w:rsidRDefault="00F51D5B" w:rsidP="00592A3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8760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F69BC" w14:textId="77777777" w:rsidR="00F51D5B" w:rsidRPr="00F21C1A" w:rsidRDefault="00F51D5B" w:rsidP="00592A3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неплотности</w:t>
            </w:r>
            <w:proofErr w:type="spellEnd"/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8115D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1287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EF2E1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5106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87042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7A1F7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15,6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D62AA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ED6BE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11FB3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9E659" w14:textId="3A45F880" w:rsidR="00F51D5B" w:rsidRPr="00DB7B31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6D9B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14365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C402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1241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5710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14407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06F9" w14:textId="77777777" w:rsidR="00F51D5B" w:rsidRPr="0074369A" w:rsidRDefault="00F51D5B" w:rsidP="004E0B0C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1241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B2C9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58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B58AE" w14:textId="4B694D48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5D64B" w14:textId="21C6A39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AAEDF" w14:textId="5C7EA8ED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3809F" w14:textId="5397AA01" w:rsidR="00F51D5B" w:rsidRPr="007734CE" w:rsidRDefault="00F51D5B" w:rsidP="007734CE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7734CE">
              <w:rPr>
                <w:rFonts w:ascii="Arial" w:hAnsi="Arial" w:cs="Arial"/>
                <w:color w:val="000000"/>
                <w:sz w:val="12"/>
                <w:szCs w:val="12"/>
              </w:rPr>
              <w:t>415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A24E8" w14:textId="77777777" w:rsidR="00F51D5B" w:rsidRPr="007734CE" w:rsidRDefault="00F51D5B" w:rsidP="00F86E52">
            <w:pPr>
              <w:pStyle w:val="7"/>
              <w:ind w:left="-57" w:right="-114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7734CE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Смесь углеводородов предельных С1-С5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CD9E" w14:textId="77777777" w:rsidR="00F51D5B" w:rsidRPr="007734CE" w:rsidRDefault="00F51D5B" w:rsidP="007734CE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734CE">
              <w:rPr>
                <w:rFonts w:ascii="Arial" w:hAnsi="Arial" w:cs="Arial"/>
                <w:color w:val="000000"/>
                <w:sz w:val="12"/>
                <w:szCs w:val="12"/>
              </w:rPr>
              <w:t>0,1534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B119F" w14:textId="248DC88C" w:rsidR="00F51D5B" w:rsidRPr="007734CE" w:rsidRDefault="00F51D5B" w:rsidP="007734CE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7486D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FD7D4" w14:textId="77777777" w:rsidR="00F51D5B" w:rsidRPr="007734CE" w:rsidRDefault="00F51D5B" w:rsidP="007734CE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734CE">
              <w:rPr>
                <w:rFonts w:ascii="Arial" w:hAnsi="Arial" w:cs="Arial"/>
                <w:color w:val="000000"/>
                <w:sz w:val="12"/>
                <w:szCs w:val="12"/>
              </w:rPr>
              <w:t>4,8374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7BC68" w14:textId="77777777" w:rsidR="00F51D5B" w:rsidRPr="007734CE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734CE">
              <w:rPr>
                <w:rFonts w:ascii="Arial" w:hAnsi="Arial" w:cs="Arial"/>
                <w:color w:val="000000"/>
                <w:sz w:val="12"/>
                <w:szCs w:val="12"/>
              </w:rPr>
              <w:t>4,8374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393D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1C855C53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A9BC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6C20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ED29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11C2E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30C31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79AD4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B877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9A36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E437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FFE8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4855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D43E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3168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47E4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C607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CF7A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51C9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636F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7ED2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21DA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86EC0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DA8D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3524B" w14:textId="18CFD38C" w:rsidR="00F51D5B" w:rsidRPr="007734CE" w:rsidRDefault="00F51D5B" w:rsidP="007734CE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7734CE">
              <w:rPr>
                <w:rFonts w:ascii="Arial" w:hAnsi="Arial" w:cs="Arial"/>
                <w:color w:val="000000"/>
                <w:sz w:val="12"/>
                <w:szCs w:val="12"/>
              </w:rPr>
              <w:t>416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8C956" w14:textId="77777777" w:rsidR="00F51D5B" w:rsidRPr="007734CE" w:rsidRDefault="00F51D5B" w:rsidP="00F86E52">
            <w:pPr>
              <w:pStyle w:val="7"/>
              <w:ind w:left="-57" w:right="-114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7734CE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Смесь углеводородов предельных С6-С10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0A3AA" w14:textId="77777777" w:rsidR="00F51D5B" w:rsidRPr="007734CE" w:rsidRDefault="00F51D5B" w:rsidP="007734CE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734CE">
              <w:rPr>
                <w:rFonts w:ascii="Arial" w:hAnsi="Arial" w:cs="Arial"/>
                <w:color w:val="000000"/>
                <w:sz w:val="12"/>
                <w:szCs w:val="12"/>
              </w:rPr>
              <w:t>0,0060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365CE" w14:textId="6E537A9A" w:rsidR="00F51D5B" w:rsidRPr="007734CE" w:rsidRDefault="00F51D5B" w:rsidP="007734CE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7486D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580C1" w14:textId="77777777" w:rsidR="00F51D5B" w:rsidRPr="007734CE" w:rsidRDefault="00F51D5B" w:rsidP="007734CE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734CE">
              <w:rPr>
                <w:rFonts w:ascii="Arial" w:hAnsi="Arial" w:cs="Arial"/>
                <w:color w:val="000000"/>
                <w:sz w:val="12"/>
                <w:szCs w:val="12"/>
              </w:rPr>
              <w:t>0,1879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93BC3" w14:textId="77777777" w:rsidR="00F51D5B" w:rsidRPr="007734CE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734CE">
              <w:rPr>
                <w:rFonts w:ascii="Arial" w:hAnsi="Arial" w:cs="Arial"/>
                <w:color w:val="000000"/>
                <w:sz w:val="12"/>
                <w:szCs w:val="12"/>
              </w:rPr>
              <w:t>0,1879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684E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03486C1E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39DD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C0C9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BC68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B5845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63041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5D148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A7C5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FFC0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37E4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FD09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3160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152F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166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CBE7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2ACE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ECD3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3878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32A0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F015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2469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9B664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D70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3B99A" w14:textId="77BBBAE9" w:rsidR="00F51D5B" w:rsidRPr="007734CE" w:rsidRDefault="00F51D5B" w:rsidP="007734CE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7734CE">
              <w:rPr>
                <w:rFonts w:ascii="Arial" w:hAnsi="Arial" w:cs="Arial"/>
                <w:color w:val="000000"/>
                <w:sz w:val="12"/>
                <w:szCs w:val="12"/>
              </w:rPr>
              <w:t>502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41A2B" w14:textId="77777777" w:rsidR="00F51D5B" w:rsidRPr="007734CE" w:rsidRDefault="00F51D5B" w:rsidP="007734CE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7734CE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Бут-1-ен (Бутилен)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CB991" w14:textId="77777777" w:rsidR="00F51D5B" w:rsidRPr="007734CE" w:rsidRDefault="00F51D5B" w:rsidP="007734CE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734CE">
              <w:rPr>
                <w:rFonts w:ascii="Arial" w:hAnsi="Arial" w:cs="Arial"/>
                <w:color w:val="000000"/>
                <w:sz w:val="12"/>
                <w:szCs w:val="12"/>
              </w:rPr>
              <w:t>0,0074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7B044" w14:textId="13934B54" w:rsidR="00F51D5B" w:rsidRPr="007734CE" w:rsidRDefault="00F51D5B" w:rsidP="007734CE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7486D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1EA35" w14:textId="77777777" w:rsidR="00F51D5B" w:rsidRPr="007734CE" w:rsidRDefault="00F51D5B" w:rsidP="007734CE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734CE">
              <w:rPr>
                <w:rFonts w:ascii="Arial" w:hAnsi="Arial" w:cs="Arial"/>
                <w:color w:val="000000"/>
                <w:sz w:val="12"/>
                <w:szCs w:val="12"/>
              </w:rPr>
              <w:t>0,2325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2D45C" w14:textId="77777777" w:rsidR="00F51D5B" w:rsidRPr="007734CE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734CE">
              <w:rPr>
                <w:rFonts w:ascii="Arial" w:hAnsi="Arial" w:cs="Arial"/>
                <w:color w:val="000000"/>
                <w:sz w:val="12"/>
                <w:szCs w:val="12"/>
              </w:rPr>
              <w:t>0,2325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9B6D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44CFF624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860B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4021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0E52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37AE5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E7919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88FDF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4250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DF85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C868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2DFE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4BDD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E28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A1D1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A6AA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A28B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9AA9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2F53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72BC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8675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11E7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B8FEF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D743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0BBF2" w14:textId="46660DC1" w:rsidR="00F51D5B" w:rsidRPr="007734CE" w:rsidRDefault="00F51D5B" w:rsidP="007734CE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7734CE">
              <w:rPr>
                <w:rFonts w:ascii="Arial" w:hAnsi="Arial" w:cs="Arial"/>
                <w:color w:val="000000"/>
                <w:sz w:val="12"/>
                <w:szCs w:val="12"/>
              </w:rPr>
              <w:t>503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71BD1" w14:textId="77777777" w:rsidR="00F51D5B" w:rsidRPr="007734CE" w:rsidRDefault="00F51D5B" w:rsidP="007734CE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7734CE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Бута-1,3-диен (1,3-БутадиенДивинил)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2DFCA" w14:textId="77777777" w:rsidR="00F51D5B" w:rsidRPr="007734CE" w:rsidRDefault="00F51D5B" w:rsidP="007734CE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734CE">
              <w:rPr>
                <w:rFonts w:ascii="Arial" w:hAnsi="Arial" w:cs="Arial"/>
                <w:color w:val="000000"/>
                <w:sz w:val="12"/>
                <w:szCs w:val="12"/>
              </w:rPr>
              <w:t>0,0423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0316F" w14:textId="14BD7FDA" w:rsidR="00F51D5B" w:rsidRPr="007734CE" w:rsidRDefault="00F51D5B" w:rsidP="007734CE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7486D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53C20" w14:textId="77777777" w:rsidR="00F51D5B" w:rsidRPr="007734CE" w:rsidRDefault="00F51D5B" w:rsidP="007734CE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734CE">
              <w:rPr>
                <w:rFonts w:ascii="Arial" w:hAnsi="Arial" w:cs="Arial"/>
                <w:color w:val="000000"/>
                <w:sz w:val="12"/>
                <w:szCs w:val="12"/>
              </w:rPr>
              <w:t>1,3331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0786F" w14:textId="77777777" w:rsidR="00F51D5B" w:rsidRPr="007734CE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734CE">
              <w:rPr>
                <w:rFonts w:ascii="Arial" w:hAnsi="Arial" w:cs="Arial"/>
                <w:color w:val="000000"/>
                <w:sz w:val="12"/>
                <w:szCs w:val="12"/>
              </w:rPr>
              <w:t>1,3331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907D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43BE97B7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28DE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BCEE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D866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9FB62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D898A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240AD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7F753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81A1F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EF17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2A37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61DB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D21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CCFC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B909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7748F" w14:textId="77777777" w:rsidR="00F51D5B" w:rsidRPr="00162404" w:rsidRDefault="00F51D5B" w:rsidP="00E033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F5B27" w14:textId="77777777" w:rsidR="00F51D5B" w:rsidRPr="00E033F3" w:rsidRDefault="00F51D5B" w:rsidP="00E033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8D2C3" w14:textId="77777777" w:rsidR="00F51D5B" w:rsidRPr="00162404" w:rsidRDefault="00F51D5B" w:rsidP="00E033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A7CC0" w14:textId="77777777" w:rsidR="00F51D5B" w:rsidRPr="00E033F3" w:rsidRDefault="00F51D5B" w:rsidP="00E033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09988" w14:textId="77777777" w:rsidR="00F51D5B" w:rsidRPr="00535D4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ED0B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11C9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C0CA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F660C" w14:textId="6F65B7BA" w:rsidR="00F51D5B" w:rsidRPr="007734CE" w:rsidRDefault="00F51D5B" w:rsidP="007734CE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7734CE">
              <w:rPr>
                <w:rFonts w:ascii="Arial" w:hAnsi="Arial" w:cs="Arial"/>
                <w:color w:val="000000"/>
                <w:sz w:val="12"/>
                <w:szCs w:val="12"/>
              </w:rPr>
              <w:t>514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AB758" w14:textId="77777777" w:rsidR="00F51D5B" w:rsidRPr="007734CE" w:rsidRDefault="00F51D5B" w:rsidP="007734CE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7734CE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2-Метилпроп-1-ен (Изобутилен)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894C4" w14:textId="77777777" w:rsidR="00F51D5B" w:rsidRPr="007734CE" w:rsidRDefault="00F51D5B" w:rsidP="007734CE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734CE">
              <w:rPr>
                <w:rFonts w:ascii="Arial" w:hAnsi="Arial" w:cs="Arial"/>
                <w:color w:val="000000"/>
                <w:sz w:val="12"/>
                <w:szCs w:val="12"/>
              </w:rPr>
              <w:t>0,0204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00F53" w14:textId="44DE99B9" w:rsidR="00F51D5B" w:rsidRPr="007734CE" w:rsidRDefault="00F51D5B" w:rsidP="007734CE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7486D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8C11E" w14:textId="77777777" w:rsidR="00F51D5B" w:rsidRPr="007734CE" w:rsidRDefault="00F51D5B" w:rsidP="007734CE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734CE">
              <w:rPr>
                <w:rFonts w:ascii="Arial" w:hAnsi="Arial" w:cs="Arial"/>
                <w:color w:val="000000"/>
                <w:sz w:val="12"/>
                <w:szCs w:val="12"/>
              </w:rPr>
              <w:t>0,6442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546D5" w14:textId="77777777" w:rsidR="00F51D5B" w:rsidRPr="007734CE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734CE">
              <w:rPr>
                <w:rFonts w:ascii="Arial" w:hAnsi="Arial" w:cs="Arial"/>
                <w:color w:val="000000"/>
                <w:sz w:val="12"/>
                <w:szCs w:val="12"/>
              </w:rPr>
              <w:t>0,6442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364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4D519B57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F115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9D40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7258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84E17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8A736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3C12D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686E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1540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19F2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2A83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CA0D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36E5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CBA5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5D1C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CC8C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86A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190B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9653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DCE2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B2EF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4E643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264D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37768" w14:textId="3A98DAB7" w:rsidR="00F51D5B" w:rsidRPr="007734CE" w:rsidRDefault="00F51D5B" w:rsidP="007734CE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7734CE">
              <w:rPr>
                <w:rFonts w:ascii="Arial" w:hAnsi="Arial" w:cs="Arial"/>
                <w:color w:val="000000"/>
                <w:sz w:val="12"/>
                <w:szCs w:val="12"/>
              </w:rPr>
              <w:t>521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88875" w14:textId="77777777" w:rsidR="00F51D5B" w:rsidRPr="007734CE" w:rsidRDefault="00F51D5B" w:rsidP="007734CE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proofErr w:type="spellStart"/>
            <w:r w:rsidRPr="007734CE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Пропен</w:t>
            </w:r>
            <w:proofErr w:type="spellEnd"/>
            <w:r w:rsidRPr="007734CE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 xml:space="preserve"> (Пропилен)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7A268" w14:textId="77777777" w:rsidR="00F51D5B" w:rsidRPr="007734CE" w:rsidRDefault="00F51D5B" w:rsidP="007734CE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734CE">
              <w:rPr>
                <w:rFonts w:ascii="Arial" w:hAnsi="Arial" w:cs="Arial"/>
                <w:color w:val="000000"/>
                <w:sz w:val="12"/>
                <w:szCs w:val="12"/>
              </w:rPr>
              <w:t>0,5200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E4893" w14:textId="2ABC2BA5" w:rsidR="00F51D5B" w:rsidRPr="007734CE" w:rsidRDefault="00F51D5B" w:rsidP="007734CE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7486D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2EC3E" w14:textId="77777777" w:rsidR="00F51D5B" w:rsidRPr="007734CE" w:rsidRDefault="00F51D5B" w:rsidP="007734CE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734CE">
              <w:rPr>
                <w:rFonts w:ascii="Arial" w:hAnsi="Arial" w:cs="Arial"/>
                <w:color w:val="000000"/>
                <w:sz w:val="12"/>
                <w:szCs w:val="12"/>
              </w:rPr>
              <w:t>16,3978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DF33F" w14:textId="77777777" w:rsidR="00F51D5B" w:rsidRPr="007734CE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734CE">
              <w:rPr>
                <w:rFonts w:ascii="Arial" w:hAnsi="Arial" w:cs="Arial"/>
                <w:color w:val="000000"/>
                <w:sz w:val="12"/>
                <w:szCs w:val="12"/>
              </w:rPr>
              <w:t>16,3978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980D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63F4D77B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1388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1E69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8D38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7A840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E80A7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A8BF7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861F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3156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8CDA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5A90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3327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3B16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ABDC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F359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7A17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A5A9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28FE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74F1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B5E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7F78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04692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015E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5D221" w14:textId="29DF915F" w:rsidR="00F51D5B" w:rsidRPr="007734CE" w:rsidRDefault="00F51D5B" w:rsidP="007734CE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7734CE">
              <w:rPr>
                <w:rFonts w:ascii="Arial" w:hAnsi="Arial" w:cs="Arial"/>
                <w:color w:val="000000"/>
                <w:sz w:val="12"/>
                <w:szCs w:val="12"/>
              </w:rPr>
              <w:t>526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B1C32" w14:textId="77777777" w:rsidR="00F51D5B" w:rsidRPr="007734CE" w:rsidRDefault="00F51D5B" w:rsidP="007734CE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proofErr w:type="spellStart"/>
            <w:r w:rsidRPr="007734CE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Этен</w:t>
            </w:r>
            <w:proofErr w:type="spellEnd"/>
            <w:r w:rsidRPr="007734CE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 xml:space="preserve"> (Этилен)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58CB1" w14:textId="77777777" w:rsidR="00F51D5B" w:rsidRPr="007734CE" w:rsidRDefault="00F51D5B" w:rsidP="007734CE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734CE">
              <w:rPr>
                <w:rFonts w:ascii="Arial" w:hAnsi="Arial" w:cs="Arial"/>
                <w:color w:val="000000"/>
                <w:sz w:val="12"/>
                <w:szCs w:val="12"/>
              </w:rPr>
              <w:t>0,0451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35D09" w14:textId="0FE31FD4" w:rsidR="00F51D5B" w:rsidRPr="007734CE" w:rsidRDefault="00F51D5B" w:rsidP="007734CE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7486D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4EA21" w14:textId="77777777" w:rsidR="00F51D5B" w:rsidRPr="007734CE" w:rsidRDefault="00F51D5B" w:rsidP="007734CE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734CE">
              <w:rPr>
                <w:rFonts w:ascii="Arial" w:hAnsi="Arial" w:cs="Arial"/>
                <w:color w:val="000000"/>
                <w:sz w:val="12"/>
                <w:szCs w:val="12"/>
              </w:rPr>
              <w:t>1,4237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6AEE2" w14:textId="77777777" w:rsidR="00F51D5B" w:rsidRPr="007734CE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734CE">
              <w:rPr>
                <w:rFonts w:ascii="Arial" w:hAnsi="Arial" w:cs="Arial"/>
                <w:color w:val="000000"/>
                <w:sz w:val="12"/>
                <w:szCs w:val="12"/>
              </w:rPr>
              <w:t>1,4237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FE51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5640C176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B7D0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7316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E41E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36229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9828F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25C40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9D4D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75B4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49EF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30EC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984E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BC79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4BE8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D1BC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E7A4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5D45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0638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6FBE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6A5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AA09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04BD3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9BE9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24229" w14:textId="4712629A" w:rsidR="00F51D5B" w:rsidRPr="007734CE" w:rsidRDefault="00F51D5B" w:rsidP="007734CE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7734CE">
              <w:rPr>
                <w:rFonts w:ascii="Arial" w:hAnsi="Arial" w:cs="Arial"/>
                <w:color w:val="000000"/>
                <w:sz w:val="12"/>
                <w:szCs w:val="12"/>
              </w:rPr>
              <w:t>536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0F06B" w14:textId="77777777" w:rsidR="00F51D5B" w:rsidRPr="007734CE" w:rsidRDefault="00F51D5B" w:rsidP="007734CE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proofErr w:type="spellStart"/>
            <w:r w:rsidRPr="007734CE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Метилацетилен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40453" w14:textId="77777777" w:rsidR="00F51D5B" w:rsidRPr="007734CE" w:rsidRDefault="00F51D5B" w:rsidP="007734CE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734CE">
              <w:rPr>
                <w:rFonts w:ascii="Arial" w:hAnsi="Arial" w:cs="Arial"/>
                <w:color w:val="000000"/>
                <w:sz w:val="12"/>
                <w:szCs w:val="12"/>
              </w:rPr>
              <w:t>0,0055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6BA9F" w14:textId="1748B50D" w:rsidR="00F51D5B" w:rsidRPr="007734CE" w:rsidRDefault="00F51D5B" w:rsidP="007734CE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7486D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230C4" w14:textId="77777777" w:rsidR="00F51D5B" w:rsidRPr="007734CE" w:rsidRDefault="00F51D5B" w:rsidP="007734CE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734CE">
              <w:rPr>
                <w:rFonts w:ascii="Arial" w:hAnsi="Arial" w:cs="Arial"/>
                <w:color w:val="000000"/>
                <w:sz w:val="12"/>
                <w:szCs w:val="12"/>
              </w:rPr>
              <w:t>0,1724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5A239" w14:textId="77777777" w:rsidR="00F51D5B" w:rsidRPr="007734CE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734CE">
              <w:rPr>
                <w:rFonts w:ascii="Arial" w:hAnsi="Arial" w:cs="Arial"/>
                <w:color w:val="000000"/>
                <w:sz w:val="12"/>
                <w:szCs w:val="12"/>
              </w:rPr>
              <w:t>0,1724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D487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25665AB0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A9E5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A2F1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DBFB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02C44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F0F50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B2509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8B43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6B30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F79A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AA82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29C4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2A9D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A406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551B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7A7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08AC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9338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9F10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125A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DB49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688B6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75EE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05A8C" w14:textId="300180F1" w:rsidR="00F51D5B" w:rsidRPr="007734CE" w:rsidRDefault="00F51D5B" w:rsidP="007734CE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7734CE">
              <w:rPr>
                <w:rFonts w:ascii="Arial" w:hAnsi="Arial" w:cs="Arial"/>
                <w:color w:val="000000"/>
                <w:sz w:val="12"/>
                <w:szCs w:val="12"/>
              </w:rPr>
              <w:t>602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E8128" w14:textId="77777777" w:rsidR="00F51D5B" w:rsidRPr="007734CE" w:rsidRDefault="00F51D5B" w:rsidP="007734CE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7734CE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Бензол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DA7C6" w14:textId="77777777" w:rsidR="00F51D5B" w:rsidRPr="007734CE" w:rsidRDefault="00F51D5B" w:rsidP="007734CE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734CE">
              <w:rPr>
                <w:rFonts w:ascii="Arial" w:hAnsi="Arial" w:cs="Arial"/>
                <w:color w:val="000000"/>
                <w:sz w:val="12"/>
                <w:szCs w:val="12"/>
              </w:rPr>
              <w:t>0,0148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A16A8" w14:textId="5B566D91" w:rsidR="00F51D5B" w:rsidRPr="007734CE" w:rsidRDefault="00F51D5B" w:rsidP="007734CE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7486D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40459" w14:textId="77777777" w:rsidR="00F51D5B" w:rsidRPr="007734CE" w:rsidRDefault="00F51D5B" w:rsidP="007734CE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734CE">
              <w:rPr>
                <w:rFonts w:ascii="Arial" w:hAnsi="Arial" w:cs="Arial"/>
                <w:color w:val="000000"/>
                <w:sz w:val="12"/>
                <w:szCs w:val="12"/>
              </w:rPr>
              <w:t>0,4679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79196" w14:textId="77777777" w:rsidR="00F51D5B" w:rsidRPr="007734CE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734CE">
              <w:rPr>
                <w:rFonts w:ascii="Arial" w:hAnsi="Arial" w:cs="Arial"/>
                <w:color w:val="000000"/>
                <w:sz w:val="12"/>
                <w:szCs w:val="12"/>
              </w:rPr>
              <w:t>0,4679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91DB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072EA56C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1DDE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3AE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F115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958FB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739E7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5068B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8E21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6F6F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CE40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5B8C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DFC3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1889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30FE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6108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4A4F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9921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6479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5070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C7B7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8EE9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56AA7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935B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DF43C" w14:textId="4118ABEE" w:rsidR="00F51D5B" w:rsidRPr="007734CE" w:rsidRDefault="00F51D5B" w:rsidP="007734CE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7734CE">
              <w:rPr>
                <w:rFonts w:ascii="Arial" w:hAnsi="Arial" w:cs="Arial"/>
                <w:color w:val="000000"/>
                <w:sz w:val="12"/>
                <w:szCs w:val="12"/>
              </w:rPr>
              <w:t>621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8455" w14:textId="77777777" w:rsidR="00F51D5B" w:rsidRPr="007734CE" w:rsidRDefault="00F51D5B" w:rsidP="007734CE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7734CE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Метилбензол (Толуол)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45EE3" w14:textId="77777777" w:rsidR="00F51D5B" w:rsidRPr="007734CE" w:rsidRDefault="00F51D5B" w:rsidP="007734CE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734CE">
              <w:rPr>
                <w:rFonts w:ascii="Arial" w:hAnsi="Arial" w:cs="Arial"/>
                <w:color w:val="000000"/>
                <w:sz w:val="12"/>
                <w:szCs w:val="12"/>
              </w:rPr>
              <w:t>0,0005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8F22D" w14:textId="1DB63635" w:rsidR="00F51D5B" w:rsidRPr="007734CE" w:rsidRDefault="00F51D5B" w:rsidP="007734CE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  <w:highlight w:val="yellow"/>
              </w:rPr>
            </w:pPr>
            <w:r w:rsidRPr="0077486D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F554D" w14:textId="77777777" w:rsidR="00F51D5B" w:rsidRPr="007734CE" w:rsidRDefault="00F51D5B" w:rsidP="007734CE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734CE">
              <w:rPr>
                <w:rFonts w:ascii="Arial" w:hAnsi="Arial" w:cs="Arial"/>
                <w:color w:val="000000"/>
                <w:sz w:val="12"/>
                <w:szCs w:val="12"/>
              </w:rPr>
              <w:t>0,0155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86A95" w14:textId="77777777" w:rsidR="00F51D5B" w:rsidRPr="007734CE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734CE">
              <w:rPr>
                <w:rFonts w:ascii="Arial" w:hAnsi="Arial" w:cs="Arial"/>
                <w:color w:val="000000"/>
                <w:sz w:val="12"/>
                <w:szCs w:val="12"/>
              </w:rPr>
              <w:t>0,0155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D7DC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013F165B" w14:textId="77777777" w:rsidTr="005A0039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CC2EE" w14:textId="77777777" w:rsidR="00F51D5B" w:rsidRPr="00803082" w:rsidRDefault="00F51D5B" w:rsidP="00592A3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Установка производства этилена ЭП-600</w:t>
            </w:r>
          </w:p>
          <w:p w14:paraId="6A1EDBC1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17D44" w14:textId="77777777" w:rsidR="00F51D5B" w:rsidRPr="00533231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Технологическое оборудование на площадке №7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F60BD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Неорганизованный (ЗРА, ППК, фланцы, уплотнения насосов)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EEDA0" w14:textId="77777777" w:rsidR="00F51D5B" w:rsidRPr="00F21C1A" w:rsidRDefault="00F51D5B" w:rsidP="007734CE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F1174" w14:textId="77777777" w:rsidR="00F51D5B" w:rsidRPr="00F21C1A" w:rsidRDefault="00F51D5B" w:rsidP="00592A3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8760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D726B" w14:textId="77777777" w:rsidR="00F51D5B" w:rsidRPr="00F21C1A" w:rsidRDefault="00F51D5B" w:rsidP="00592A3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неплотности</w:t>
            </w:r>
            <w:proofErr w:type="spellEnd"/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B66A4" w14:textId="77777777" w:rsidR="00F51D5B" w:rsidRPr="00F21C1A" w:rsidRDefault="00F51D5B" w:rsidP="007734CE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1283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D470A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5107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B43F2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A5164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27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11ED4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87904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76BAA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A3119" w14:textId="02237A79" w:rsidR="00F51D5B" w:rsidRPr="00DB7B31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A6BD8" w14:textId="77777777" w:rsidR="00F51D5B" w:rsidRPr="004E0B0C" w:rsidRDefault="00F51D5B" w:rsidP="00E033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14545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7F631" w14:textId="77777777" w:rsidR="00F51D5B" w:rsidRPr="0074369A" w:rsidRDefault="00F51D5B" w:rsidP="00E033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1236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C7C89" w14:textId="77777777" w:rsidR="00F51D5B" w:rsidRPr="004E0B0C" w:rsidRDefault="00F51D5B" w:rsidP="00E033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14586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2593B" w14:textId="77777777" w:rsidR="00F51D5B" w:rsidRPr="0074369A" w:rsidRDefault="00F51D5B" w:rsidP="00E033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1236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5EE85" w14:textId="77777777" w:rsidR="00F51D5B" w:rsidRPr="004E0B0C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C4619" w14:textId="4C050CDC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A087F" w14:textId="78CB3F24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4BAB0" w14:textId="28424583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AE7DF" w14:textId="75FC0758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0409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E529D" w14:textId="77777777" w:rsidR="00F51D5B" w:rsidRPr="00592A31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Циклопентан</w:t>
            </w:r>
            <w:proofErr w:type="spellEnd"/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 xml:space="preserve"> (</w:t>
            </w:r>
            <w:proofErr w:type="spellStart"/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Пентаметилен</w:t>
            </w:r>
            <w:proofErr w:type="spellEnd"/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453F0" w14:textId="77777777" w:rsidR="00F51D5B" w:rsidRPr="00592A31" w:rsidRDefault="00F51D5B" w:rsidP="00592A3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0,0093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4DE41" w14:textId="724A639F" w:rsidR="00F51D5B" w:rsidRPr="00592A31" w:rsidRDefault="00F51D5B" w:rsidP="00592A31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7486D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F22B3" w14:textId="77777777" w:rsidR="00F51D5B" w:rsidRPr="00592A31" w:rsidRDefault="00F51D5B" w:rsidP="00592A3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0,2927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32AFC" w14:textId="77777777" w:rsidR="00F51D5B" w:rsidRPr="00592A31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0,2927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4C60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2ADE125E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9450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9D83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87DB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A9C42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96938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649A2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39FD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131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00E6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4503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72C6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FF32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07A7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7B3F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12C7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350D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1BEE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623A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26ED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24E1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BE151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FA33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43C34" w14:textId="4173B328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0415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3699F1" w14:textId="77777777" w:rsidR="00F51D5B" w:rsidRPr="00592A31" w:rsidRDefault="00F51D5B" w:rsidP="00F86E52">
            <w:pPr>
              <w:ind w:left="-57" w:right="-114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Смесь углеводородов предельных С1-С5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C808D" w14:textId="77777777" w:rsidR="00F51D5B" w:rsidRPr="00592A31" w:rsidRDefault="00F51D5B" w:rsidP="00592A3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0,0586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C7E6F" w14:textId="2ADCB8D5" w:rsidR="00F51D5B" w:rsidRPr="00592A31" w:rsidRDefault="00F51D5B" w:rsidP="00592A31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7486D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B40AA" w14:textId="77777777" w:rsidR="00F51D5B" w:rsidRPr="00592A31" w:rsidRDefault="00F51D5B" w:rsidP="00592A3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1,8468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C9984" w14:textId="77777777" w:rsidR="00F51D5B" w:rsidRPr="00592A31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1,8468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A3C0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69A5D3BE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3659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DD3C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19B4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E0E77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DBCD4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1E371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F120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3AEA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FE5C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FDEF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9560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5985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226F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E623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BD67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05DD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BDDB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47CB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1087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DA4F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EE110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CFF4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9FFD0" w14:textId="43B465A2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0416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7B12A" w14:textId="77777777" w:rsidR="00F51D5B" w:rsidRPr="00592A31" w:rsidRDefault="00F51D5B" w:rsidP="00F86E52">
            <w:pPr>
              <w:ind w:left="-57" w:right="-114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Смесь углеводородов предельных С6-С10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499F5" w14:textId="77777777" w:rsidR="00F51D5B" w:rsidRPr="00592A31" w:rsidRDefault="00F51D5B" w:rsidP="00592A3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0,0168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33608" w14:textId="157CFAD1" w:rsidR="00F51D5B" w:rsidRPr="00592A31" w:rsidRDefault="00F51D5B" w:rsidP="00592A31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672A39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C8534" w14:textId="77777777" w:rsidR="00F51D5B" w:rsidRPr="00592A31" w:rsidRDefault="00F51D5B" w:rsidP="00592A3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0,5293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F13DA" w14:textId="77777777" w:rsidR="00F51D5B" w:rsidRPr="00592A31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0,5293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649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6A6F4BCC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911C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B5BB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9D78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DB599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C95D6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CF1C2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3701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5A0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9B9E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593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2767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69B8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85E2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10A8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CFF3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86AC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42C4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7D0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D8DC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5A88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FC9BE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B516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F5614" w14:textId="2E2000AF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0501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61FCB" w14:textId="77777777" w:rsidR="00F51D5B" w:rsidRPr="00592A31" w:rsidRDefault="00F51D5B" w:rsidP="00592A31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Пентилены</w:t>
            </w:r>
            <w:proofErr w:type="spellEnd"/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 xml:space="preserve"> (Амил</w:t>
            </w: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е</w:t>
            </w: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ны-смесь изомеров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EA97B" w14:textId="77777777" w:rsidR="00F51D5B" w:rsidRPr="00592A31" w:rsidRDefault="00F51D5B" w:rsidP="00592A3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0,0109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89B65" w14:textId="76AED3A7" w:rsidR="00F51D5B" w:rsidRPr="00592A31" w:rsidRDefault="00F51D5B" w:rsidP="00592A31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672A39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E1EA6" w14:textId="77777777" w:rsidR="00F51D5B" w:rsidRPr="00592A31" w:rsidRDefault="00F51D5B" w:rsidP="00592A3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0,3438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A9F8C" w14:textId="77777777" w:rsidR="00F51D5B" w:rsidRPr="00592A31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0,3438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77E2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3D4E5315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BC2B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934F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14C0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DBA9F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D540E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E854F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D1B0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230D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8470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A983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F1FD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495F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9836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24D6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0132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AA0F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F1F7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7075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1C97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B5FF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D168A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6927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E7D87" w14:textId="7A600D1D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0502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42A632" w14:textId="77777777" w:rsidR="00F51D5B" w:rsidRPr="00592A31" w:rsidRDefault="00F51D5B" w:rsidP="00592A31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Бут-1-ен (Бутилен)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E9346" w14:textId="77777777" w:rsidR="00F51D5B" w:rsidRPr="00592A31" w:rsidRDefault="00F51D5B" w:rsidP="00592A3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0,0192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4A65D" w14:textId="2BFAA28F" w:rsidR="00F51D5B" w:rsidRPr="00592A31" w:rsidRDefault="00F51D5B" w:rsidP="00592A31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672A39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F37FE" w14:textId="77777777" w:rsidR="00F51D5B" w:rsidRPr="00592A31" w:rsidRDefault="00F51D5B" w:rsidP="00592A3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0,6069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3EF00" w14:textId="77777777" w:rsidR="00F51D5B" w:rsidRPr="00592A31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0,6069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4CA3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1A55C93F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621F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2230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687A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EFB48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AC0A4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D11FF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822E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ED0E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10C7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8870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FED4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FAF2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FB26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BF29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61DF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84C6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88DD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683B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8D58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5980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53C06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C8DF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F2A20" w14:textId="2081B3D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0503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3FEEF6" w14:textId="77777777" w:rsidR="00F51D5B" w:rsidRPr="00592A31" w:rsidRDefault="00F51D5B" w:rsidP="00592A31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Бута-1,3-диен (1,3-БутадиенДивинил)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F04F9" w14:textId="77777777" w:rsidR="00F51D5B" w:rsidRPr="00592A31" w:rsidRDefault="00F51D5B" w:rsidP="00592A3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0,1046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E8161" w14:textId="493B0936" w:rsidR="00F51D5B" w:rsidRPr="00592A31" w:rsidRDefault="00F51D5B" w:rsidP="00592A31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672A39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618B3" w14:textId="77777777" w:rsidR="00F51D5B" w:rsidRPr="00592A31" w:rsidRDefault="00F51D5B" w:rsidP="00592A3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3,2977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E84E6" w14:textId="77777777" w:rsidR="00F51D5B" w:rsidRPr="00592A31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3,2977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D432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0FD0348B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6317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4187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C5C1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58852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B5A79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AC5FF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AB302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238BA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7321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9028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1F58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4B3F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859C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9F63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7C000" w14:textId="77777777" w:rsidR="00F51D5B" w:rsidRPr="00162404" w:rsidRDefault="00F51D5B" w:rsidP="00E033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D8AEE" w14:textId="77777777" w:rsidR="00F51D5B" w:rsidRPr="00162404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79883" w14:textId="77777777" w:rsidR="00F51D5B" w:rsidRPr="00162404" w:rsidRDefault="00F51D5B" w:rsidP="00E033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2C172" w14:textId="77777777" w:rsidR="00F51D5B" w:rsidRPr="00162404" w:rsidRDefault="00F51D5B" w:rsidP="00E033F3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3DC72" w14:textId="77777777" w:rsidR="00F51D5B" w:rsidRPr="00535D4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FDC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4E34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20B9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36C83" w14:textId="1337D045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0512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B68A19" w14:textId="77777777" w:rsidR="00F51D5B" w:rsidRPr="00592A31" w:rsidRDefault="00F51D5B" w:rsidP="00592A31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3а,4,7,7a-Тетрагидро-4,7-метано-1Н-инден (</w:t>
            </w:r>
            <w:proofErr w:type="spellStart"/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Дициклопентадиен</w:t>
            </w:r>
            <w:proofErr w:type="spellEnd"/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CB6E0" w14:textId="77777777" w:rsidR="00F51D5B" w:rsidRPr="00592A31" w:rsidRDefault="00F51D5B" w:rsidP="00592A3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0,0198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08864" w14:textId="78DD3E78" w:rsidR="00F51D5B" w:rsidRPr="00592A31" w:rsidRDefault="00F51D5B" w:rsidP="00592A31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672A39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D3614" w14:textId="77777777" w:rsidR="00F51D5B" w:rsidRPr="00592A31" w:rsidRDefault="00F51D5B" w:rsidP="00592A3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0,6260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05744" w14:textId="77777777" w:rsidR="00F51D5B" w:rsidRPr="00592A31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0,6260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06F7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79E40B5E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C80F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BDCE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6F9C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8983E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5334D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DF454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30EC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C024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11B6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58A5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A48D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909E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E3D7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991F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19B5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1B7B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2CB0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32DD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3A08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3013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25319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AE83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0CE8" w14:textId="48F64856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0514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B7E237" w14:textId="77777777" w:rsidR="00F51D5B" w:rsidRPr="00592A31" w:rsidRDefault="00F51D5B" w:rsidP="00592A31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2-Метилпроп-1-ен (Изобутилен)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E5231" w14:textId="77777777" w:rsidR="00F51D5B" w:rsidRPr="00592A31" w:rsidRDefault="00F51D5B" w:rsidP="00592A3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0,0488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3DF2C" w14:textId="5AB28A56" w:rsidR="00F51D5B" w:rsidRPr="00592A31" w:rsidRDefault="00F51D5B" w:rsidP="00592A31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672A39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54565" w14:textId="77777777" w:rsidR="00F51D5B" w:rsidRPr="00592A31" w:rsidRDefault="00F51D5B" w:rsidP="00592A3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1,5401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4062F" w14:textId="77777777" w:rsidR="00F51D5B" w:rsidRPr="00592A31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1,5401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E38C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1B925664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50B6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2A0B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C7ED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A1F2B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AAF80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BBD82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1EF6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93D3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D82A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A123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8AD4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B7B7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C70C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049E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F1BA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574A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8ABA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D9A5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75E7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0BB8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7D768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F79B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C24A9" w14:textId="19EEEBBC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0516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74B6C" w14:textId="77777777" w:rsidR="00F51D5B" w:rsidRPr="00592A31" w:rsidRDefault="00F51D5B" w:rsidP="00592A31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2-Метилбута-1,3-диен (Изопрен)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55AF5" w14:textId="77777777" w:rsidR="00F51D5B" w:rsidRPr="00592A31" w:rsidRDefault="00F51D5B" w:rsidP="00592A3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0,0241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F320F" w14:textId="0E71F21E" w:rsidR="00F51D5B" w:rsidRPr="00592A31" w:rsidRDefault="00F51D5B" w:rsidP="00592A31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672A39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0471C" w14:textId="77777777" w:rsidR="00F51D5B" w:rsidRPr="00592A31" w:rsidRDefault="00F51D5B" w:rsidP="00592A3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0,7611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4D8F6" w14:textId="77777777" w:rsidR="00F51D5B" w:rsidRPr="00592A31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0,7611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41C6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79DF4D49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8EBE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FECB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A025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8FB8E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74DA7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ADC0E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8DD8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65E3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9B20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FCA6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3AD2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76B3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81A7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BC44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6E15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EB95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A15E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8099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43C9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483A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B9CF9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1C73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52D47" w14:textId="615EB4D0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0520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E6C699" w14:textId="77777777" w:rsidR="00F51D5B" w:rsidRPr="00592A31" w:rsidRDefault="00F51D5B" w:rsidP="00592A31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 xml:space="preserve">Пента-1,3-диен (Пентадиен-1,3, </w:t>
            </w:r>
            <w:proofErr w:type="spellStart"/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Пиперилен</w:t>
            </w:r>
            <w:proofErr w:type="spellEnd"/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DB232" w14:textId="77777777" w:rsidR="00F51D5B" w:rsidRPr="00592A31" w:rsidRDefault="00F51D5B" w:rsidP="00592A3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0,0181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A2777" w14:textId="44621974" w:rsidR="00F51D5B" w:rsidRPr="00592A31" w:rsidRDefault="00F51D5B" w:rsidP="00592A31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672A39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8F172" w14:textId="77777777" w:rsidR="00F51D5B" w:rsidRPr="00592A31" w:rsidRDefault="00F51D5B" w:rsidP="00592A3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0,5695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38DDC" w14:textId="77777777" w:rsidR="00F51D5B" w:rsidRPr="00592A31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0,5695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61CE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04ED3F38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4F06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7046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F746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13643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B7914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0B010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F075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970E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DB8D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814C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1CA8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31AF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D8C7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2367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0B55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AC93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521C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EE73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88A0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4547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80629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1129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2C71B" w14:textId="0F5CF78B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0524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3D1CA4" w14:textId="77777777" w:rsidR="00F51D5B" w:rsidRPr="00592A31" w:rsidRDefault="00F51D5B" w:rsidP="00592A31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Циклопентадиены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0A481" w14:textId="77777777" w:rsidR="00F51D5B" w:rsidRPr="00592A31" w:rsidRDefault="00F51D5B" w:rsidP="00592A3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0,0488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3DC67" w14:textId="02774598" w:rsidR="00F51D5B" w:rsidRPr="00592A31" w:rsidRDefault="00F51D5B" w:rsidP="00592A31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672A39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B38B5" w14:textId="77777777" w:rsidR="00F51D5B" w:rsidRPr="00592A31" w:rsidRDefault="00F51D5B" w:rsidP="00592A3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1,5393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B30B4" w14:textId="77777777" w:rsidR="00F51D5B" w:rsidRPr="00592A31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1,5393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81EA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5DCA51D2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F0A8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4C0C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562C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BFC48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A3DA2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B43C5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3C73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D687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E340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F390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C844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ABE5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47B0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F8AB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94E8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70FF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BB50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C4F4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9C45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EE36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6A20F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409C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788C1" w14:textId="0F7D4392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0525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B64B53" w14:textId="77777777" w:rsidR="00F51D5B" w:rsidRPr="00592A31" w:rsidRDefault="00F51D5B" w:rsidP="00592A31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Циклопентен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4889D" w14:textId="77777777" w:rsidR="00F51D5B" w:rsidRPr="00592A31" w:rsidRDefault="00F51D5B" w:rsidP="00592A3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0,0045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9EA98" w14:textId="34B59284" w:rsidR="00F51D5B" w:rsidRPr="00592A31" w:rsidRDefault="00F51D5B" w:rsidP="00592A31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672A39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990EE" w14:textId="77777777" w:rsidR="00F51D5B" w:rsidRPr="00592A31" w:rsidRDefault="00F51D5B" w:rsidP="00592A3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0,1434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9A76C" w14:textId="77777777" w:rsidR="00F51D5B" w:rsidRPr="00592A31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0,1434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88D1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30E8B9C7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1DFA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DAE8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D7F5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AB73E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4BDC9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19007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F256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99CA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AB4A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0BD7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22A0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2D1D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8FEA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DDC1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1BB5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C058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C89C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F1FB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089C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21FB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6639A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7DB6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8BDD" w14:textId="160AD044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0602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3757A7" w14:textId="77777777" w:rsidR="00F51D5B" w:rsidRPr="00592A31" w:rsidRDefault="00F51D5B" w:rsidP="00592A31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Бензол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A8E9C" w14:textId="77777777" w:rsidR="00F51D5B" w:rsidRPr="00592A31" w:rsidRDefault="00F51D5B" w:rsidP="00592A3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0,0772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DFAEC" w14:textId="34C29192" w:rsidR="00F51D5B" w:rsidRPr="00592A31" w:rsidRDefault="00F51D5B" w:rsidP="00592A31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672A39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FFA23" w14:textId="77777777" w:rsidR="00F51D5B" w:rsidRPr="00592A31" w:rsidRDefault="00F51D5B" w:rsidP="00592A3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2,4339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BF8B6" w14:textId="77777777" w:rsidR="00F51D5B" w:rsidRPr="00592A31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2,4339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162D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167B75CF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BD6A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6392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A820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B149F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2D593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862FC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A3DA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D17C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5DF6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8F99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B068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5E3C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0EDE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3031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988B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E400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B0FD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B21B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8ADE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3A08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22465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B303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5EC5F" w14:textId="56350BE5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0616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A9E767" w14:textId="77777777" w:rsidR="00F51D5B" w:rsidRPr="00592A31" w:rsidRDefault="00F51D5B" w:rsidP="00592A31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Диметилбензол</w:t>
            </w:r>
            <w:proofErr w:type="spellEnd"/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 xml:space="preserve"> (Ксилол) (смесь изомеров о-, м-, п-)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F5408" w14:textId="77777777" w:rsidR="00F51D5B" w:rsidRPr="00592A31" w:rsidRDefault="00F51D5B" w:rsidP="00592A3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0,0125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762E3" w14:textId="275760B0" w:rsidR="00F51D5B" w:rsidRPr="00592A31" w:rsidRDefault="00F51D5B" w:rsidP="00592A31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672A39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99034" w14:textId="77777777" w:rsidR="00F51D5B" w:rsidRPr="00592A31" w:rsidRDefault="00F51D5B" w:rsidP="00592A3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0,3952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E10C0" w14:textId="77777777" w:rsidR="00F51D5B" w:rsidRPr="00592A31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0,3952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58B3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037173A4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3471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AFC6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0992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F9846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196FD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A2E6A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395C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634D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5B00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F2F3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465E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5CC2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58BF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8865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65CC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1CF0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F203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4E44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67E5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A985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22FCC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06CD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B613F" w14:textId="0D1D85F2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0620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7E8721" w14:textId="77777777" w:rsidR="00F51D5B" w:rsidRPr="00592A31" w:rsidRDefault="00F51D5B" w:rsidP="00592A31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Этенилбензол</w:t>
            </w:r>
            <w:proofErr w:type="spellEnd"/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 xml:space="preserve"> (Винилбензол, Стирол)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2BD47" w14:textId="77777777" w:rsidR="00F51D5B" w:rsidRPr="00592A31" w:rsidRDefault="00F51D5B" w:rsidP="00592A3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0,0144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420CA" w14:textId="5E2500D3" w:rsidR="00F51D5B" w:rsidRPr="00592A31" w:rsidRDefault="00F51D5B" w:rsidP="00592A31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672A39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AB09D" w14:textId="77777777" w:rsidR="00F51D5B" w:rsidRPr="00592A31" w:rsidRDefault="00F51D5B" w:rsidP="00592A3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0,4536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63899" w14:textId="77777777" w:rsidR="00F51D5B" w:rsidRPr="00592A31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0,4536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61CF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358993B6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E1A7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B2B4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895B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47389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11187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A622C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5353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6280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9D00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FA8B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74E9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ECAD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D86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38F2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7EF4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2AF3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97F1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D7D9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78A0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6302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19E82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ABB5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2CC55" w14:textId="2CCBB735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0621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75A1EF" w14:textId="77777777" w:rsidR="00F51D5B" w:rsidRPr="00592A31" w:rsidRDefault="00F51D5B" w:rsidP="00592A31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Метилбензол (Толуол)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22B7B" w14:textId="77777777" w:rsidR="00F51D5B" w:rsidRPr="00592A31" w:rsidRDefault="00F51D5B" w:rsidP="00592A3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0,0362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B0FD5" w14:textId="4C9D8408" w:rsidR="00F51D5B" w:rsidRPr="00592A31" w:rsidRDefault="00F51D5B" w:rsidP="00592A31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672A39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B4BDA" w14:textId="77777777" w:rsidR="00F51D5B" w:rsidRPr="00592A31" w:rsidRDefault="00F51D5B" w:rsidP="00592A3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1,1408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9AC36" w14:textId="77777777" w:rsidR="00F51D5B" w:rsidRPr="00592A31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1,1408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0481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3AEF8237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4775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4519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A5B2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6DBF3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0E6E5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6D56D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6A89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D80C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2B57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8D8F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87F2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2EC1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7D79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5ABC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B731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B20F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D1F0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CA50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350F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5C44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7F2F8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0F4C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A4FBA" w14:textId="3FCB36E3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0627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0174A7" w14:textId="77777777" w:rsidR="00F51D5B" w:rsidRPr="00592A31" w:rsidRDefault="00F51D5B" w:rsidP="00592A31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Этилбензол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4FBAA" w14:textId="77777777" w:rsidR="00F51D5B" w:rsidRPr="00592A31" w:rsidRDefault="00F51D5B" w:rsidP="00592A3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0,0022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79028" w14:textId="51DEF787" w:rsidR="00F51D5B" w:rsidRPr="00592A31" w:rsidRDefault="00F51D5B" w:rsidP="00592A31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672A39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241D8" w14:textId="77777777" w:rsidR="00F51D5B" w:rsidRPr="00592A31" w:rsidRDefault="00F51D5B" w:rsidP="00592A3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0,0684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4EA36" w14:textId="77777777" w:rsidR="00F51D5B" w:rsidRPr="00592A31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0,0684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A057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454763EC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33A5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2FF7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E5CF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1D53D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E46A7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91EB4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BB56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B502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F3EF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040A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E4C1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927D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AC3D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70FC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6146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87CB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6090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4FE2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5EE6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720D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46A0B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504D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73B3E" w14:textId="3FF38D9F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0708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688786" w14:textId="77777777" w:rsidR="00F51D5B" w:rsidRPr="00592A31" w:rsidRDefault="00F51D5B" w:rsidP="00592A31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Нафталин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3FCE4" w14:textId="77777777" w:rsidR="00F51D5B" w:rsidRPr="00592A31" w:rsidRDefault="00F51D5B" w:rsidP="00592A3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0,0154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98F2C" w14:textId="71CAE0F7" w:rsidR="00F51D5B" w:rsidRPr="00592A31" w:rsidRDefault="00F51D5B" w:rsidP="00592A31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672A39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64462" w14:textId="77777777" w:rsidR="00F51D5B" w:rsidRPr="00592A31" w:rsidRDefault="00F51D5B" w:rsidP="00592A3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0,4860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A1C53" w14:textId="77777777" w:rsidR="00F51D5B" w:rsidRPr="00592A31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0,4860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D62E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04BEBB81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13D2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515D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44DF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01402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C86AA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6FDD9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562B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9147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3218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9FB0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0243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A48A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2972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E3EA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6C4C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7783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B5D6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AEB4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182E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7858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B3D86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42C9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ED6A5" w14:textId="763F6E80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0726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DD7093" w14:textId="77777777" w:rsidR="00F51D5B" w:rsidRPr="00592A31" w:rsidRDefault="00F51D5B" w:rsidP="00592A31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Инден</w:t>
            </w:r>
            <w:proofErr w:type="spellEnd"/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 xml:space="preserve"> (</w:t>
            </w:r>
            <w:proofErr w:type="spellStart"/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Индонафтен</w:t>
            </w:r>
            <w:proofErr w:type="spellEnd"/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4A22D" w14:textId="77777777" w:rsidR="00F51D5B" w:rsidRPr="00592A31" w:rsidRDefault="00F51D5B" w:rsidP="00592A3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0,0244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E6C0A" w14:textId="0F25454A" w:rsidR="00F51D5B" w:rsidRPr="00592A31" w:rsidRDefault="00F51D5B" w:rsidP="00592A31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672A39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3B7B6" w14:textId="77777777" w:rsidR="00F51D5B" w:rsidRPr="00592A31" w:rsidRDefault="00F51D5B" w:rsidP="00592A3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0,7698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BB987" w14:textId="77777777" w:rsidR="00F51D5B" w:rsidRPr="00592A31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0,7698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945F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12726755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BE70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9F27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7CF0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DBC1A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5D748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0DAF2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C3E1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60F4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60A5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8624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E5AF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792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92C6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8633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26CD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5B79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FF22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93F5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F0A6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DD9B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54CD0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0CEE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D8FBE" w14:textId="121F09A2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2754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F0251F" w14:textId="77777777" w:rsidR="00F51D5B" w:rsidRPr="00592A31" w:rsidRDefault="00F51D5B" w:rsidP="00592A31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Углеводороды предель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ные C12-C19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CD978" w14:textId="77777777" w:rsidR="00F51D5B" w:rsidRPr="00592A31" w:rsidRDefault="00F51D5B" w:rsidP="00592A3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0,0003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FCE2D" w14:textId="23DFEE64" w:rsidR="00F51D5B" w:rsidRPr="00592A31" w:rsidRDefault="00F51D5B" w:rsidP="00592A31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672A39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5584E" w14:textId="77777777" w:rsidR="00F51D5B" w:rsidRPr="00592A31" w:rsidRDefault="00F51D5B" w:rsidP="00592A3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0,0080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99EE0" w14:textId="77777777" w:rsidR="00F51D5B" w:rsidRPr="00592A31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92A31">
              <w:rPr>
                <w:rFonts w:ascii="Arial" w:hAnsi="Arial" w:cs="Arial"/>
                <w:color w:val="000000"/>
                <w:sz w:val="12"/>
                <w:szCs w:val="12"/>
              </w:rPr>
              <w:t>0,0080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0B87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28F7B530" w14:textId="77777777" w:rsidTr="005A0039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2EC23" w14:textId="77777777" w:rsidR="00F51D5B" w:rsidRPr="00803082" w:rsidRDefault="00F51D5B" w:rsidP="00592A31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Установка производства этилена ЭП-600</w:t>
            </w:r>
          </w:p>
          <w:p w14:paraId="0759E6C4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69DD5" w14:textId="77777777" w:rsidR="00F51D5B" w:rsidRPr="00533231" w:rsidRDefault="00F51D5B" w:rsidP="00E11BA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Технологическое оборудование на площадке №8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1C9CB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Неорганизованный (ЗРА, ППК, фланцы, уплотнения насосов)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773A6" w14:textId="77777777" w:rsidR="00F51D5B" w:rsidRPr="00F21C1A" w:rsidRDefault="00F51D5B" w:rsidP="00592A3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33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C675F" w14:textId="77777777" w:rsidR="00F51D5B" w:rsidRPr="00F21C1A" w:rsidRDefault="00F51D5B" w:rsidP="00592A3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8760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66699" w14:textId="77777777" w:rsidR="00F51D5B" w:rsidRPr="00F21C1A" w:rsidRDefault="00F51D5B" w:rsidP="00592A3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неплотности</w:t>
            </w:r>
            <w:proofErr w:type="spellEnd"/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AF98A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1440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3E391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5108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39F9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2C885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24,5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35F9A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73CC8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3BA72" w14:textId="77777777" w:rsidR="00F51D5B" w:rsidRPr="00F21C1A" w:rsidRDefault="00F51D5B" w:rsidP="00592A3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46F92" w14:textId="1171689E" w:rsidR="00F51D5B" w:rsidRPr="00DB7B31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90AC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14603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067B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1231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79A0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14690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C70A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1231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BAC4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72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C5325" w14:textId="186ED191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E6CF6" w14:textId="6E6A5528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6EDE3" w14:textId="0051C331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0F31B" w14:textId="38AB8F2D" w:rsidR="00F51D5B" w:rsidRPr="005774D7" w:rsidRDefault="00F51D5B" w:rsidP="005774D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333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B4440" w14:textId="78C171A7" w:rsidR="00F51D5B" w:rsidRPr="005774D7" w:rsidRDefault="00F51D5B" w:rsidP="005774D7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Дигидросу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>л</w:t>
            </w:r>
            <w:proofErr w:type="spellStart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ьфид</w:t>
            </w:r>
            <w:proofErr w:type="spellEnd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 xml:space="preserve"> (</w:t>
            </w:r>
            <w:proofErr w:type="spellStart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Сероводород</w:t>
            </w:r>
            <w:proofErr w:type="spellEnd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6253D" w14:textId="77777777" w:rsidR="00F51D5B" w:rsidRPr="005774D7" w:rsidRDefault="00F51D5B" w:rsidP="005774D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0,0002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F74C4" w14:textId="428CA9AC" w:rsidR="00F51D5B" w:rsidRPr="005774D7" w:rsidRDefault="00F51D5B" w:rsidP="005774D7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03426A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F7AB7" w14:textId="77777777" w:rsidR="00F51D5B" w:rsidRPr="005774D7" w:rsidRDefault="00F51D5B" w:rsidP="005774D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0,0078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38D74" w14:textId="77777777" w:rsidR="00F51D5B" w:rsidRPr="005774D7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0,0078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6863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30071292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EB7A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9150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89BB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98960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80AEE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82B3F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FE11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C51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5D07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C14E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B361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7DFF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7A9A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4118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077A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B09D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4BA6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081E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4250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D5A8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6D6D8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CE23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FA908" w14:textId="7BFFF78D" w:rsidR="00F51D5B" w:rsidRPr="005774D7" w:rsidRDefault="00F51D5B" w:rsidP="005774D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337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946934" w14:textId="77777777" w:rsidR="00F51D5B" w:rsidRPr="005774D7" w:rsidRDefault="00F51D5B" w:rsidP="005774D7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Углерод 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4CCCC" w14:textId="77777777" w:rsidR="00F51D5B" w:rsidRPr="005774D7" w:rsidRDefault="00F51D5B" w:rsidP="005774D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0,0000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1B74D" w14:textId="2955F67D" w:rsidR="00F51D5B" w:rsidRPr="005774D7" w:rsidRDefault="00F51D5B" w:rsidP="005774D7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03426A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1F54A" w14:textId="77777777" w:rsidR="00F51D5B" w:rsidRPr="005774D7" w:rsidRDefault="00F51D5B" w:rsidP="005774D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0,0011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BFC6F" w14:textId="77777777" w:rsidR="00F51D5B" w:rsidRPr="005774D7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0,0011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0256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2D0CBBE4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0291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4CD6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8491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920EC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0B33B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8D2CC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BB96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436F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ED6A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D0AB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31E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24AB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8D40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AD4F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8684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4A11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4C58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A7B2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42A9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1BF8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CDF54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0722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83DCD" w14:textId="558CF10A" w:rsidR="00F51D5B" w:rsidRPr="005774D7" w:rsidRDefault="00F51D5B" w:rsidP="005774D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415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E7B013" w14:textId="77777777" w:rsidR="00F51D5B" w:rsidRPr="005774D7" w:rsidRDefault="00F51D5B" w:rsidP="00F86E52">
            <w:pPr>
              <w:ind w:left="-57" w:right="-114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Смесь углеводородов предельных С1-С5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A9122" w14:textId="77777777" w:rsidR="00F51D5B" w:rsidRPr="005774D7" w:rsidRDefault="00F51D5B" w:rsidP="005774D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0,0195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EA317" w14:textId="61DDEC6E" w:rsidR="00F51D5B" w:rsidRPr="005774D7" w:rsidRDefault="00F51D5B" w:rsidP="005774D7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03426A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365C0" w14:textId="77777777" w:rsidR="00F51D5B" w:rsidRPr="005774D7" w:rsidRDefault="00F51D5B" w:rsidP="005774D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0,6158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339A8" w14:textId="77777777" w:rsidR="00F51D5B" w:rsidRPr="005774D7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0,6158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7EA1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3F953CC4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0E88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46C1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27B6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5E7BA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7B065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70D1F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F56F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859D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B363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CB7A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E2DF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5AA8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BE26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A19E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1B15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DA72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18A3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0F33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E7F1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E322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5EC3C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4A83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72252" w14:textId="16EFAD46" w:rsidR="00F51D5B" w:rsidRPr="005774D7" w:rsidRDefault="00F51D5B" w:rsidP="005774D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416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AC8ECA" w14:textId="77777777" w:rsidR="00F51D5B" w:rsidRPr="005774D7" w:rsidRDefault="00F51D5B" w:rsidP="005774D7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Смесь углеводор</w:t>
            </w: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о</w:t>
            </w: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дов предельных С6-С10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EB48C" w14:textId="77777777" w:rsidR="00F51D5B" w:rsidRPr="005774D7" w:rsidRDefault="00F51D5B" w:rsidP="005774D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0,0709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13E8C" w14:textId="19C41BB1" w:rsidR="00F51D5B" w:rsidRPr="005774D7" w:rsidRDefault="00F51D5B" w:rsidP="005774D7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03426A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9329D" w14:textId="77777777" w:rsidR="00F51D5B" w:rsidRPr="005774D7" w:rsidRDefault="00F51D5B" w:rsidP="005774D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2,2355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77BE3" w14:textId="77777777" w:rsidR="00F51D5B" w:rsidRPr="005774D7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2,2355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89EE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418EA4BB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9092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1618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8618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127F8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71EFA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C140B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9BED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A231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0973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6413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FECA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7E76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4BDC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061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1598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5805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8744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17AF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7584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19F7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04B23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F578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EB442" w14:textId="7D0E4CC1" w:rsidR="00F51D5B" w:rsidRPr="005774D7" w:rsidRDefault="00F51D5B" w:rsidP="005774D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507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16215D" w14:textId="77777777" w:rsidR="00F51D5B" w:rsidRPr="005774D7" w:rsidRDefault="00F51D5B" w:rsidP="005774D7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Гекс-1-ен (</w:t>
            </w:r>
            <w:proofErr w:type="spellStart"/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Гексен</w:t>
            </w:r>
            <w:proofErr w:type="spellEnd"/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AE160" w14:textId="77777777" w:rsidR="00F51D5B" w:rsidRPr="005774D7" w:rsidRDefault="00F51D5B" w:rsidP="005774D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0,0043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4EBA1" w14:textId="13672614" w:rsidR="00F51D5B" w:rsidRPr="005774D7" w:rsidRDefault="00F51D5B" w:rsidP="005774D7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03426A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04B77" w14:textId="77777777" w:rsidR="00F51D5B" w:rsidRPr="005774D7" w:rsidRDefault="00F51D5B" w:rsidP="005774D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0,1347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BF51D" w14:textId="77777777" w:rsidR="00F51D5B" w:rsidRPr="005774D7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0,1347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72E0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5B17FA4F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2650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9FE1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524E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47685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3C1A7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90EBE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7583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094A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437A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862E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7123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2506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2338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0059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3E84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36F0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7E51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D8DD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80DB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3377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2BD99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05E5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0F014" w14:textId="6F405EB1" w:rsidR="00F51D5B" w:rsidRPr="005774D7" w:rsidRDefault="00F51D5B" w:rsidP="005774D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512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26DE05" w14:textId="77777777" w:rsidR="00F51D5B" w:rsidRPr="005774D7" w:rsidRDefault="00F51D5B" w:rsidP="005774D7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3а,4,7,7a-Тетрагидро-4,7-метано-1Н-инден (</w:t>
            </w:r>
            <w:proofErr w:type="spellStart"/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Дициклопентадиен</w:t>
            </w:r>
            <w:proofErr w:type="spellEnd"/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04CD7" w14:textId="77777777" w:rsidR="00F51D5B" w:rsidRPr="005774D7" w:rsidRDefault="00F51D5B" w:rsidP="005774D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0,0007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0CB04" w14:textId="772C7965" w:rsidR="00F51D5B" w:rsidRPr="005774D7" w:rsidRDefault="00F51D5B" w:rsidP="005774D7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03426A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93C68" w14:textId="77777777" w:rsidR="00F51D5B" w:rsidRPr="005774D7" w:rsidRDefault="00F51D5B" w:rsidP="005774D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0,0231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F4775" w14:textId="77777777" w:rsidR="00F51D5B" w:rsidRPr="005774D7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0,0231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5401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0302AF66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A87A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2310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F0DC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0E615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79C75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9EC67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EF23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F677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577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2527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257B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C52C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FD4A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E3EB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9053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8F54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781B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8DF6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ECDD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C0BD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E5925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EC2D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4DF16" w14:textId="509D03C4" w:rsidR="00F51D5B" w:rsidRPr="005774D7" w:rsidRDefault="00F51D5B" w:rsidP="005774D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526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DF1EF0" w14:textId="77777777" w:rsidR="00F51D5B" w:rsidRPr="005774D7" w:rsidRDefault="00F51D5B" w:rsidP="005774D7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Этен</w:t>
            </w:r>
            <w:proofErr w:type="spellEnd"/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 xml:space="preserve"> (Этилен)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2D620" w14:textId="77777777" w:rsidR="00F51D5B" w:rsidRPr="005774D7" w:rsidRDefault="00F51D5B" w:rsidP="005774D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0,0000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D43B2" w14:textId="003A1760" w:rsidR="00F51D5B" w:rsidRPr="005774D7" w:rsidRDefault="00F51D5B" w:rsidP="005774D7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03426A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AD4BD" w14:textId="77777777" w:rsidR="00F51D5B" w:rsidRPr="005774D7" w:rsidRDefault="00F51D5B" w:rsidP="005774D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0,0005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01EAB" w14:textId="77777777" w:rsidR="00F51D5B" w:rsidRPr="005774D7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0,0005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54EF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3C18CB9D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F9DD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2D6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4BEC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79849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9E0A3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BCF4B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C304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62C2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ABE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7D80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711A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D2BB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271C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3D3E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450D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EAD8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441C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D37E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772D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E541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DAF7C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1DE8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2702E" w14:textId="1ADCE4C1" w:rsidR="00F51D5B" w:rsidRPr="005774D7" w:rsidRDefault="00F51D5B" w:rsidP="005774D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602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662B6" w14:textId="77777777" w:rsidR="00F51D5B" w:rsidRPr="005774D7" w:rsidRDefault="00F51D5B" w:rsidP="005774D7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Бензол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5BD54" w14:textId="77777777" w:rsidR="00F51D5B" w:rsidRPr="005774D7" w:rsidRDefault="00F51D5B" w:rsidP="005774D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0,2287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D17DB" w14:textId="4F9F5EC5" w:rsidR="00F51D5B" w:rsidRPr="005774D7" w:rsidRDefault="00F51D5B" w:rsidP="005774D7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03426A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90C52" w14:textId="77777777" w:rsidR="00F51D5B" w:rsidRPr="005774D7" w:rsidRDefault="00F51D5B" w:rsidP="005774D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7,2133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A5E83" w14:textId="77777777" w:rsidR="00F51D5B" w:rsidRPr="005774D7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7,2133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88E5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20F680D5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8082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C6F0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CD46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D8AB2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EC4AE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BFDFC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B7DE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A844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069F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DCC9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FC9D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E8A3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9C67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F6C3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7618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5794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B18B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143C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32FA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89A4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43405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C788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9F07F" w14:textId="739AE0FE" w:rsidR="00F51D5B" w:rsidRPr="005774D7" w:rsidRDefault="00F51D5B" w:rsidP="005774D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616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DC1D38" w14:textId="702CF082" w:rsidR="00F51D5B" w:rsidRPr="005774D7" w:rsidRDefault="00F51D5B" w:rsidP="005774D7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Диметилбензол</w:t>
            </w:r>
            <w:proofErr w:type="spellEnd"/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 xml:space="preserve"> (Ксилол) (смесь изомеров о-, м-, п-)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9A219" w14:textId="77777777" w:rsidR="00F51D5B" w:rsidRPr="005774D7" w:rsidRDefault="00F51D5B" w:rsidP="005774D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0,0517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C47C4" w14:textId="30037B71" w:rsidR="00F51D5B" w:rsidRPr="005774D7" w:rsidRDefault="00F51D5B" w:rsidP="005774D7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03426A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9E3E6" w14:textId="77777777" w:rsidR="00F51D5B" w:rsidRPr="005774D7" w:rsidRDefault="00F51D5B" w:rsidP="005774D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1,6307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8C326" w14:textId="77777777" w:rsidR="00F51D5B" w:rsidRPr="005774D7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1,6307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3656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0BF2CC83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91F6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5A85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75B0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D1F4D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68013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C2E18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13CB7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304D6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D3CB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004F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42B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DD33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D17D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8365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8CFD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36A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E86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BBC2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E527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DF2A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2A139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FD62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79D30" w14:textId="437B8520" w:rsidR="00F51D5B" w:rsidRPr="005774D7" w:rsidRDefault="00F51D5B" w:rsidP="005774D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620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62090" w14:textId="77777777" w:rsidR="00F51D5B" w:rsidRPr="005774D7" w:rsidRDefault="00F51D5B" w:rsidP="005774D7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Этенилбензол</w:t>
            </w:r>
            <w:proofErr w:type="spellEnd"/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 xml:space="preserve"> (Винилбензол, Стирол)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C2442" w14:textId="77777777" w:rsidR="00F51D5B" w:rsidRPr="005774D7" w:rsidRDefault="00F51D5B" w:rsidP="005774D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0,0052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7B9B1" w14:textId="10A3780B" w:rsidR="00F51D5B" w:rsidRPr="005774D7" w:rsidRDefault="00F51D5B" w:rsidP="005774D7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03426A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B7A3F" w14:textId="77777777" w:rsidR="00F51D5B" w:rsidRPr="005774D7" w:rsidRDefault="00F51D5B" w:rsidP="005774D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0,1654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D662D" w14:textId="77777777" w:rsidR="00F51D5B" w:rsidRPr="005774D7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0,1654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5BB6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31F275C7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C879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BA3E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C616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0E5D6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E1889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018C8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3A8C3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E47A3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F095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703C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8148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92E5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4175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FA2D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619B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49F7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6CEA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3CE5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0A7D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4C0A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F6157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650F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E335C" w14:textId="2BEDAED8" w:rsidR="00F51D5B" w:rsidRPr="005774D7" w:rsidRDefault="00F51D5B" w:rsidP="005774D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621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351968" w14:textId="77777777" w:rsidR="00F51D5B" w:rsidRPr="005774D7" w:rsidRDefault="00F51D5B" w:rsidP="005774D7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Метилбензол (Толуол)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C5B1C" w14:textId="77777777" w:rsidR="00F51D5B" w:rsidRPr="005774D7" w:rsidRDefault="00F51D5B" w:rsidP="005774D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0,1001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02114" w14:textId="6A40F73D" w:rsidR="00F51D5B" w:rsidRPr="005774D7" w:rsidRDefault="00F51D5B" w:rsidP="005774D7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03426A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1E948" w14:textId="77777777" w:rsidR="00F51D5B" w:rsidRPr="005774D7" w:rsidRDefault="00F51D5B" w:rsidP="005774D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3,1559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F7A60" w14:textId="77777777" w:rsidR="00F51D5B" w:rsidRPr="005774D7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3,1559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67B3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25258686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D29F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0887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FB72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284C0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B801B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E7B27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75E03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E6093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BA5D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5288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0A89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FC79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91B4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7D2A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9071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0EC1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D40A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6703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C634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A28C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A85B3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7FB1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8A41C" w14:textId="4849CEF0" w:rsidR="00F51D5B" w:rsidRPr="005774D7" w:rsidRDefault="00F51D5B" w:rsidP="005774D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627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C783A" w14:textId="77777777" w:rsidR="00F51D5B" w:rsidRPr="005774D7" w:rsidRDefault="00F51D5B" w:rsidP="005774D7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Этилбензол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D096F" w14:textId="77777777" w:rsidR="00F51D5B" w:rsidRPr="005774D7" w:rsidRDefault="00F51D5B" w:rsidP="005774D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0,0480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FC249" w14:textId="5959D6AB" w:rsidR="00F51D5B" w:rsidRPr="005774D7" w:rsidRDefault="00F51D5B" w:rsidP="005774D7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03426A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D57FD" w14:textId="77777777" w:rsidR="00F51D5B" w:rsidRPr="005774D7" w:rsidRDefault="00F51D5B" w:rsidP="005774D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1,5152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56D35" w14:textId="77777777" w:rsidR="00F51D5B" w:rsidRPr="005774D7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1,5152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B847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019CB303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68C7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847A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21DB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A26CE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F9151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69A28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4C02E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D81C6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8535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1CBE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7551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787A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CE68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43AB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DFD9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7363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8C9E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78E6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E97D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453E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35FF8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5768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0CCD2" w14:textId="16774228" w:rsidR="00F51D5B" w:rsidRPr="005774D7" w:rsidRDefault="00F51D5B" w:rsidP="005774D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1052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7E5B78" w14:textId="77777777" w:rsidR="00F51D5B" w:rsidRPr="005774D7" w:rsidRDefault="00F51D5B" w:rsidP="005774D7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Метанол (Метил</w:t>
            </w: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о</w:t>
            </w: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вый спирт)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7F9DC" w14:textId="77777777" w:rsidR="00F51D5B" w:rsidRPr="005774D7" w:rsidRDefault="00F51D5B" w:rsidP="005774D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0,0249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96303" w14:textId="668D5375" w:rsidR="00F51D5B" w:rsidRPr="005774D7" w:rsidRDefault="00F51D5B" w:rsidP="005774D7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03426A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827C2" w14:textId="77777777" w:rsidR="00F51D5B" w:rsidRPr="005774D7" w:rsidRDefault="00F51D5B" w:rsidP="005774D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0,7867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A03C3" w14:textId="77777777" w:rsidR="00F51D5B" w:rsidRPr="005774D7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0,7867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F11D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773266A1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C334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75B8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EDBF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8E2EC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67C48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ABC70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BC5D8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1A8F0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AE53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93E2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18A8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D01C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A6F8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69E6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702D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5126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EDB0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5291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6C5E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3FC2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C281A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B241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389F9" w14:textId="77777777" w:rsidR="00F51D5B" w:rsidRPr="005774D7" w:rsidRDefault="00F51D5B" w:rsidP="005774D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2754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10193" w14:textId="77777777" w:rsidR="00F51D5B" w:rsidRPr="005774D7" w:rsidRDefault="00F51D5B" w:rsidP="005774D7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 xml:space="preserve">Углеводороды предельные C12-C19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668CE" w14:textId="77777777" w:rsidR="00F51D5B" w:rsidRPr="005774D7" w:rsidRDefault="00F51D5B" w:rsidP="005774D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0,0007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F58D1" w14:textId="56C79A93" w:rsidR="00F51D5B" w:rsidRPr="005774D7" w:rsidRDefault="00F51D5B" w:rsidP="005774D7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03426A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F0352" w14:textId="77777777" w:rsidR="00F51D5B" w:rsidRPr="005774D7" w:rsidRDefault="00F51D5B" w:rsidP="005774D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0,0209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F3FDF" w14:textId="77777777" w:rsidR="00F51D5B" w:rsidRPr="005774D7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0,0209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23B1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597A376F" w14:textId="77777777" w:rsidTr="005A0039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816F0" w14:textId="77777777" w:rsidR="00F51D5B" w:rsidRPr="00803082" w:rsidRDefault="00F51D5B" w:rsidP="007B6826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Установка производства этилена ЭП-600</w:t>
            </w:r>
          </w:p>
          <w:p w14:paraId="5CB4D71E" w14:textId="77777777" w:rsidR="00F51D5B" w:rsidRPr="00F21C1A" w:rsidRDefault="00F51D5B" w:rsidP="007B682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D8340" w14:textId="77777777" w:rsidR="00F51D5B" w:rsidRPr="00533231" w:rsidRDefault="00F51D5B" w:rsidP="00E11BA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Технологическое оборудование на площадке №9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0F090" w14:textId="77777777" w:rsidR="00F51D5B" w:rsidRPr="00F21C1A" w:rsidRDefault="00F51D5B" w:rsidP="007B682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Неорганизованный (ЗРА, ППК, фланцы, уплотнения насосов)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994A3" w14:textId="77777777" w:rsidR="00F51D5B" w:rsidRPr="00F21C1A" w:rsidRDefault="00F51D5B" w:rsidP="007B6826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80043" w14:textId="77777777" w:rsidR="00F51D5B" w:rsidRPr="00F21C1A" w:rsidRDefault="00F51D5B" w:rsidP="007B6826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8760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EFC63" w14:textId="77777777" w:rsidR="00F51D5B" w:rsidRPr="00F21C1A" w:rsidRDefault="00F51D5B" w:rsidP="007B6826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неплотности</w:t>
            </w:r>
            <w:proofErr w:type="spellEnd"/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5009D" w14:textId="77777777" w:rsidR="00F51D5B" w:rsidRPr="00F21C1A" w:rsidRDefault="00F51D5B" w:rsidP="007B682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4089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545AE" w14:textId="77777777" w:rsidR="00F51D5B" w:rsidRPr="00F21C1A" w:rsidRDefault="00F51D5B" w:rsidP="007B682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5109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EE8FE" w14:textId="77777777" w:rsidR="00F51D5B" w:rsidRPr="00F21C1A" w:rsidRDefault="00F51D5B" w:rsidP="007B682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D4EBD" w14:textId="77777777" w:rsidR="00F51D5B" w:rsidRPr="00F21C1A" w:rsidRDefault="00F51D5B" w:rsidP="007B682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33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262CE" w14:textId="77777777" w:rsidR="00F51D5B" w:rsidRPr="00F21C1A" w:rsidRDefault="00F51D5B" w:rsidP="007B682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550E0" w14:textId="77777777" w:rsidR="00F51D5B" w:rsidRPr="00F21C1A" w:rsidRDefault="00F51D5B" w:rsidP="007B682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C8BA0" w14:textId="77777777" w:rsidR="00F51D5B" w:rsidRPr="00F21C1A" w:rsidRDefault="00F51D5B" w:rsidP="007B682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54255" w14:textId="5BB9D23E" w:rsidR="00F51D5B" w:rsidRPr="00DB7B31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E7C1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14458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C381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1112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0456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14545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3A76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1112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B227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124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53015" w14:textId="419F74F9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23FBD" w14:textId="1D574648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412A6" w14:textId="382FF91F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C2DBE" w14:textId="4C29D107" w:rsidR="00F51D5B" w:rsidRPr="00B80D37" w:rsidRDefault="00F51D5B" w:rsidP="00B80D3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337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397C8" w14:textId="77777777" w:rsidR="00F51D5B" w:rsidRPr="00B80D37" w:rsidRDefault="00F51D5B" w:rsidP="00B80D37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Углерод 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2B19E" w14:textId="77777777" w:rsidR="00F51D5B" w:rsidRPr="00B80D37" w:rsidRDefault="00F51D5B" w:rsidP="00B80D3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0,0017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4CBB2" w14:textId="4281E8E5" w:rsidR="00F51D5B" w:rsidRPr="00B80D37" w:rsidRDefault="00F51D5B" w:rsidP="00B80D37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03426A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74894" w14:textId="77777777" w:rsidR="00F51D5B" w:rsidRPr="00B80D37" w:rsidRDefault="00F51D5B" w:rsidP="00B80D3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0,0531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8123B" w14:textId="77777777" w:rsidR="00F51D5B" w:rsidRPr="00B80D37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0,0531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051A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5B3FE1C5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D723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3A07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FD21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AB209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CF7C8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A9EE2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DF4E1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83F19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9502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529E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6850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A10D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5FEB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AC70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1D84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3880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6DCE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5214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B2DD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B352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3DA88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95C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5F598" w14:textId="55E8D514" w:rsidR="00F51D5B" w:rsidRPr="00B80D37" w:rsidRDefault="00F51D5B" w:rsidP="00B80D3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415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0B9D43" w14:textId="77777777" w:rsidR="00F51D5B" w:rsidRPr="00B80D37" w:rsidRDefault="00F51D5B" w:rsidP="00F86E52">
            <w:pPr>
              <w:ind w:left="-57" w:right="-114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Смесь углеводородов предельных С1-С5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CF366" w14:textId="77777777" w:rsidR="00F51D5B" w:rsidRPr="00B80D37" w:rsidRDefault="00F51D5B" w:rsidP="00B80D3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0,7178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264A6" w14:textId="0CD07DD3" w:rsidR="00F51D5B" w:rsidRPr="00B80D37" w:rsidRDefault="00F51D5B" w:rsidP="00B80D37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03426A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C10EA" w14:textId="77777777" w:rsidR="00F51D5B" w:rsidRPr="00B80D37" w:rsidRDefault="00F51D5B" w:rsidP="00B80D3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22,6372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1CE53" w14:textId="77777777" w:rsidR="00F51D5B" w:rsidRPr="00B80D37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22,6372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546F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35462399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5286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B7EC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AD10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22A26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7D284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3DC35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3B751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C8500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7446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77FA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9F77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7BEE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2F3D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05B3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037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77B1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A39C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6B2D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813E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0ACC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06386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6C57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1A857" w14:textId="1E15397C" w:rsidR="00F51D5B" w:rsidRPr="00B80D37" w:rsidRDefault="00F51D5B" w:rsidP="00B80D3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416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03EA18" w14:textId="77777777" w:rsidR="00F51D5B" w:rsidRPr="00B80D37" w:rsidRDefault="00F51D5B" w:rsidP="00F86E52">
            <w:pPr>
              <w:ind w:left="-57" w:right="-114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Смесь углеводородов предельных С6-С10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8886B" w14:textId="77777777" w:rsidR="00F51D5B" w:rsidRPr="00B80D37" w:rsidRDefault="00F51D5B" w:rsidP="00B80D3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0,0015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6215A" w14:textId="3577B8F5" w:rsidR="00F51D5B" w:rsidRPr="00B80D37" w:rsidRDefault="00F51D5B" w:rsidP="00B80D37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03426A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A412D" w14:textId="77777777" w:rsidR="00F51D5B" w:rsidRPr="00B80D37" w:rsidRDefault="00F51D5B" w:rsidP="00B80D3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0,0473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34021" w14:textId="77777777" w:rsidR="00F51D5B" w:rsidRPr="00B80D37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0,0473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FF13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68A5181E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0832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3DEC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59AC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FD07D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E0781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2AD43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DD589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59559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F7A7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9AF8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06DF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884D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CDE3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66B2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8A7D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B5DD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CB41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590C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0D60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F7DF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F779F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CC5E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1497F" w14:textId="7E71B04B" w:rsidR="00F51D5B" w:rsidRPr="00B80D37" w:rsidRDefault="00F51D5B" w:rsidP="00B80D3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502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CD5C68" w14:textId="77777777" w:rsidR="00F51D5B" w:rsidRPr="00B80D37" w:rsidRDefault="00F51D5B" w:rsidP="00B80D37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Бут-1-ен (Бутилен)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F08BA" w14:textId="77777777" w:rsidR="00F51D5B" w:rsidRPr="00B80D37" w:rsidRDefault="00F51D5B" w:rsidP="00B80D3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0,0070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EA6A8" w14:textId="4CFF5669" w:rsidR="00F51D5B" w:rsidRPr="00B80D37" w:rsidRDefault="00F51D5B" w:rsidP="00B80D37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03426A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C41C3" w14:textId="77777777" w:rsidR="00F51D5B" w:rsidRPr="00B80D37" w:rsidRDefault="00F51D5B" w:rsidP="00B80D3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0,2218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3C1A9" w14:textId="77777777" w:rsidR="00F51D5B" w:rsidRPr="00B80D37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0,2218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958E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3DB332AE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B348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F68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CF20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CF849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0640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2A2AF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800D1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44BB0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858D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5B30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316B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A993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376E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5DCD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67BF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EE51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655F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D366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C09E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55EA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DF8AE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9D8E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38190" w14:textId="757F92B7" w:rsidR="00F51D5B" w:rsidRPr="00B80D37" w:rsidRDefault="00F51D5B" w:rsidP="00B80D3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503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EE7B7C" w14:textId="77777777" w:rsidR="00F51D5B" w:rsidRPr="00B80D37" w:rsidRDefault="00F51D5B" w:rsidP="00B80D37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Бута-1,3-диен (1,3-БутадиенДивинил)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3F56D" w14:textId="77777777" w:rsidR="00F51D5B" w:rsidRPr="00B80D37" w:rsidRDefault="00F51D5B" w:rsidP="00B80D3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0,0215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B24F9" w14:textId="7AA2D7F4" w:rsidR="00F51D5B" w:rsidRPr="00B80D37" w:rsidRDefault="00F51D5B" w:rsidP="00B80D37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03426A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63E26" w14:textId="77777777" w:rsidR="00F51D5B" w:rsidRPr="00B80D37" w:rsidRDefault="00F51D5B" w:rsidP="00B80D3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0,6790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AFB8B" w14:textId="77777777" w:rsidR="00F51D5B" w:rsidRPr="00B80D37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0,6790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0BEC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203CB809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C100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EEB8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F5D5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D63CB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A46C7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A0694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B1DC6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2361C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2895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BBF2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0E7E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D4D4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9834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D9A9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FCF3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8A2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DD87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5E0D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0486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5F07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680F6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E29A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07555" w14:textId="0A8CFB02" w:rsidR="00F51D5B" w:rsidRPr="00B80D37" w:rsidRDefault="00F51D5B" w:rsidP="00B80D3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514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D22847" w14:textId="77777777" w:rsidR="00F51D5B" w:rsidRPr="00B80D37" w:rsidRDefault="00F51D5B" w:rsidP="00B80D37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 xml:space="preserve"> 2-Метилпроп-1-ен (Изобутилен)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0E67" w14:textId="77777777" w:rsidR="00F51D5B" w:rsidRPr="00B80D37" w:rsidRDefault="00F51D5B" w:rsidP="00B80D3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0,0109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53A65" w14:textId="5443955D" w:rsidR="00F51D5B" w:rsidRPr="00B80D37" w:rsidRDefault="00F51D5B" w:rsidP="00B80D37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03426A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DF848" w14:textId="77777777" w:rsidR="00F51D5B" w:rsidRPr="00B80D37" w:rsidRDefault="00F51D5B" w:rsidP="00B80D3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0,3425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A8F7D" w14:textId="77777777" w:rsidR="00F51D5B" w:rsidRPr="00B80D37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0,3425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F842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1045AEE6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D073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A899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C6F8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008AD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9C53E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A0AE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12627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17238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7B63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56C9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2A65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3D27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CD82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CEBE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26B9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71B1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6E58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0FB6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AA79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422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1819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A59B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FA748" w14:textId="51F6E305" w:rsidR="00F51D5B" w:rsidRPr="00B80D37" w:rsidRDefault="00F51D5B" w:rsidP="00B80D3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521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612FD3" w14:textId="77777777" w:rsidR="00F51D5B" w:rsidRPr="00B80D37" w:rsidRDefault="00F51D5B" w:rsidP="00B80D37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Пропен</w:t>
            </w:r>
            <w:proofErr w:type="spellEnd"/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 xml:space="preserve"> (Пропилен)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4941C" w14:textId="77777777" w:rsidR="00F51D5B" w:rsidRPr="00B80D37" w:rsidRDefault="00F51D5B" w:rsidP="00B80D3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0,6852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2C392" w14:textId="3FC5F603" w:rsidR="00F51D5B" w:rsidRPr="00B80D37" w:rsidRDefault="00F51D5B" w:rsidP="00B80D37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03426A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5AA3B" w14:textId="77777777" w:rsidR="00F51D5B" w:rsidRPr="00B80D37" w:rsidRDefault="00F51D5B" w:rsidP="00B80D3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21,6073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06C61" w14:textId="77777777" w:rsidR="00F51D5B" w:rsidRPr="00B80D37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21,6073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AA1F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4190D2E0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3595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62EE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2096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01BDF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A1739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9BE0C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CB21E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A0822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6D50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7046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07FE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7289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C1B5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0C7B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9C64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7E6F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33C8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71CB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50ED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6314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D6A54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4E3D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4B7D2" w14:textId="28086CF8" w:rsidR="00F51D5B" w:rsidRPr="00B80D37" w:rsidRDefault="00F51D5B" w:rsidP="00B80D3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526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5CC689" w14:textId="77777777" w:rsidR="00F51D5B" w:rsidRPr="00B80D37" w:rsidRDefault="00F51D5B" w:rsidP="00B80D37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Этен</w:t>
            </w:r>
            <w:proofErr w:type="spellEnd"/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 xml:space="preserve"> (Этилен)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9480B" w14:textId="77777777" w:rsidR="00F51D5B" w:rsidRPr="00B80D37" w:rsidRDefault="00F51D5B" w:rsidP="00B80D3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1,2062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D9268" w14:textId="287BBA24" w:rsidR="00F51D5B" w:rsidRPr="00B80D37" w:rsidRDefault="00F51D5B" w:rsidP="00B80D37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03426A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67367" w14:textId="77777777" w:rsidR="00F51D5B" w:rsidRPr="00B80D37" w:rsidRDefault="00F51D5B" w:rsidP="00B80D3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38,0402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6052B" w14:textId="77777777" w:rsidR="00F51D5B" w:rsidRPr="00B80D37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38,0402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118C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0B8336AC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6BEE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59FF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6CC0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E07C7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D31F6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28DF3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C661D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4145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2F2F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0EEF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B3FE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F958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730C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653A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2F01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1DA2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AF9A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8AD0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296D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1CA3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863F9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00AD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BD914" w14:textId="65F71C28" w:rsidR="00F51D5B" w:rsidRPr="00B80D37" w:rsidRDefault="00F51D5B" w:rsidP="00B80D3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528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43B658" w14:textId="77777777" w:rsidR="00F51D5B" w:rsidRPr="00B80D37" w:rsidRDefault="00F51D5B" w:rsidP="00B80D37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Этин</w:t>
            </w:r>
            <w:proofErr w:type="spellEnd"/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 xml:space="preserve"> (Ацетилен)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74554" w14:textId="77777777" w:rsidR="00F51D5B" w:rsidRPr="00B80D37" w:rsidRDefault="00F51D5B" w:rsidP="00B80D3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0,0035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B8EEA" w14:textId="2DA0C3E2" w:rsidR="00F51D5B" w:rsidRPr="00B80D37" w:rsidRDefault="00F51D5B" w:rsidP="00B80D37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03426A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69A53" w14:textId="77777777" w:rsidR="00F51D5B" w:rsidRPr="00B80D37" w:rsidRDefault="00F51D5B" w:rsidP="00B80D3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0,1114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B2A9C" w14:textId="77777777" w:rsidR="00F51D5B" w:rsidRPr="00B80D37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0,1114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E6EF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35817F64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5289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32D5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ECEC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E706B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9C74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DD0FA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6E18F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80384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BAD4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2695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FD01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F305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E4A9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0DD5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8834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16D3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703A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444D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1826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5BB1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7F264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AE2A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547E1" w14:textId="15F846CB" w:rsidR="00F51D5B" w:rsidRPr="00B80D37" w:rsidRDefault="00F51D5B" w:rsidP="00B80D3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536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635337" w14:textId="77777777" w:rsidR="00F51D5B" w:rsidRPr="00B80D37" w:rsidRDefault="00F51D5B" w:rsidP="00B80D37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Метилацетилен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C1B9B" w14:textId="77777777" w:rsidR="00F51D5B" w:rsidRPr="00B80D37" w:rsidRDefault="00F51D5B" w:rsidP="00B80D3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0,0018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BCCBE" w14:textId="0B876F8D" w:rsidR="00F51D5B" w:rsidRPr="00B80D37" w:rsidRDefault="00F51D5B" w:rsidP="00B80D37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03426A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A8126" w14:textId="77777777" w:rsidR="00F51D5B" w:rsidRPr="00B80D37" w:rsidRDefault="00F51D5B" w:rsidP="00B80D3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0,0561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94667" w14:textId="77777777" w:rsidR="00F51D5B" w:rsidRPr="00B80D37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0,0561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EAEB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11D86671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1022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CA8C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3918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249D8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F4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FC7A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BB030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2C913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8BB1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F1FE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6B42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5B6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59E6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B5AB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320D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F276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771B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21E1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A5E4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FD3E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07C3E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B02A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1C05A" w14:textId="3301AFB4" w:rsidR="00F51D5B" w:rsidRPr="00B80D37" w:rsidRDefault="00F51D5B" w:rsidP="00B80D3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602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1CDD98" w14:textId="77777777" w:rsidR="00F51D5B" w:rsidRPr="00B80D37" w:rsidRDefault="00F51D5B" w:rsidP="00B80D37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Бензол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DB9BA" w14:textId="77777777" w:rsidR="00F51D5B" w:rsidRPr="00B80D37" w:rsidRDefault="00F51D5B" w:rsidP="00B80D3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0,0042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B068A" w14:textId="65CF1B68" w:rsidR="00F51D5B" w:rsidRPr="00B80D37" w:rsidRDefault="00F51D5B" w:rsidP="00B80D37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03426A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69A40" w14:textId="77777777" w:rsidR="00F51D5B" w:rsidRPr="00B80D37" w:rsidRDefault="00F51D5B" w:rsidP="00B80D3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0,1321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852FA" w14:textId="77777777" w:rsidR="00F51D5B" w:rsidRPr="00B80D37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0,1321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436D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1BF82469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EC77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6952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4646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D0449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A2CD4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67F5C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0A4B1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B03F4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35F7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2181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23B1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19EF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B8F9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0975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B4F6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312F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C608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10FF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E2B4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E433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47BD3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F435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2E6A" w14:textId="531E2814" w:rsidR="00F51D5B" w:rsidRPr="00B80D37" w:rsidRDefault="00F51D5B" w:rsidP="00B80D3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621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595414" w14:textId="77777777" w:rsidR="00F51D5B" w:rsidRPr="00B80D37" w:rsidRDefault="00F51D5B" w:rsidP="00B80D37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Метилбензол (Толуол)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B4640" w14:textId="77777777" w:rsidR="00F51D5B" w:rsidRPr="00B80D37" w:rsidRDefault="00F51D5B" w:rsidP="00B80D3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0,0011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2EDEC" w14:textId="555B64E8" w:rsidR="00F51D5B" w:rsidRPr="00B80D37" w:rsidRDefault="00F51D5B" w:rsidP="00B80D37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03426A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E6D6B" w14:textId="77777777" w:rsidR="00F51D5B" w:rsidRPr="00B80D37" w:rsidRDefault="00F51D5B" w:rsidP="00B80D3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0,0350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89749" w14:textId="77777777" w:rsidR="00F51D5B" w:rsidRPr="00B80D37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0,0350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0974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18B3AC5B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8AD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F300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1FD3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192B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E7FED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EAA4C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8018C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02CD4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49A1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D68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AAEE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537D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C6EC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388C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275F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41F0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75D6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64C8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274F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D073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B5FCA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69DC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09E03" w14:textId="77777777" w:rsidR="00F51D5B" w:rsidRPr="00B80D37" w:rsidRDefault="00F51D5B" w:rsidP="00B80D3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1052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3A9927" w14:textId="77777777" w:rsidR="00F51D5B" w:rsidRPr="00B80D37" w:rsidRDefault="00F51D5B" w:rsidP="00B80D37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Метанол (Метил</w:t>
            </w: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о</w:t>
            </w: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вый спирт)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2529F" w14:textId="77777777" w:rsidR="00F51D5B" w:rsidRPr="00B80D37" w:rsidRDefault="00F51D5B" w:rsidP="00B80D3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0,0640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8755B" w14:textId="2E3B0959" w:rsidR="00F51D5B" w:rsidRPr="00B80D37" w:rsidRDefault="00F51D5B" w:rsidP="00B80D37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03426A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AE480" w14:textId="77777777" w:rsidR="00F51D5B" w:rsidRPr="00B80D37" w:rsidRDefault="00F51D5B" w:rsidP="00B80D37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2,0188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CBE11" w14:textId="77777777" w:rsidR="00F51D5B" w:rsidRPr="00B80D37" w:rsidRDefault="00F51D5B" w:rsidP="00571BE2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B80D37">
              <w:rPr>
                <w:rFonts w:ascii="Arial" w:hAnsi="Arial" w:cs="Arial"/>
                <w:color w:val="000000"/>
                <w:sz w:val="12"/>
                <w:szCs w:val="12"/>
              </w:rPr>
              <w:t>2,0188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47B8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78CE28BF" w14:textId="77777777" w:rsidTr="005A0039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7EF62" w14:textId="77777777" w:rsidR="00F51D5B" w:rsidRPr="00803082" w:rsidRDefault="00F51D5B" w:rsidP="007B6826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Установка производства этилена ЭП-600</w:t>
            </w:r>
          </w:p>
          <w:p w14:paraId="3FD751A7" w14:textId="77777777" w:rsidR="00F51D5B" w:rsidRPr="00F21C1A" w:rsidRDefault="00F51D5B" w:rsidP="007B682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43F59" w14:textId="77777777" w:rsidR="00F51D5B" w:rsidRPr="007B6826" w:rsidRDefault="00F51D5B" w:rsidP="007B682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Технологическое оборудование на площадке №</w: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10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FE58" w14:textId="77777777" w:rsidR="00F51D5B" w:rsidRPr="00F21C1A" w:rsidRDefault="00F51D5B" w:rsidP="007B682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Неорганизованный (ЗРА, ППК, фланцы, уплотнения насосов)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0349B" w14:textId="77777777" w:rsidR="00F51D5B" w:rsidRPr="00F21C1A" w:rsidRDefault="00F51D5B" w:rsidP="007B6826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7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F18D2" w14:textId="77777777" w:rsidR="00F51D5B" w:rsidRPr="00F21C1A" w:rsidRDefault="00F51D5B" w:rsidP="007B6826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8760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7E32A" w14:textId="77777777" w:rsidR="00F51D5B" w:rsidRPr="00F21C1A" w:rsidRDefault="00F51D5B" w:rsidP="007B6826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неплотности</w:t>
            </w:r>
            <w:proofErr w:type="spellEnd"/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2A8E9" w14:textId="77777777" w:rsidR="00F51D5B" w:rsidRPr="007B6826" w:rsidRDefault="00F51D5B" w:rsidP="007B682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2146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6C6CB" w14:textId="77777777" w:rsidR="00F51D5B" w:rsidRPr="00F21C1A" w:rsidRDefault="00F51D5B" w:rsidP="007B682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5110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50C8C" w14:textId="77777777" w:rsidR="00F51D5B" w:rsidRPr="00F21C1A" w:rsidRDefault="00F51D5B" w:rsidP="007B682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F368A" w14:textId="77777777" w:rsidR="00F51D5B" w:rsidRPr="00F21C1A" w:rsidRDefault="00F51D5B" w:rsidP="007B682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46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C4AAF" w14:textId="77777777" w:rsidR="00F51D5B" w:rsidRPr="00F21C1A" w:rsidRDefault="00F51D5B" w:rsidP="007B682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A13C2" w14:textId="77777777" w:rsidR="00F51D5B" w:rsidRPr="00F21C1A" w:rsidRDefault="00F51D5B" w:rsidP="007B682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4E0CE" w14:textId="77777777" w:rsidR="00F51D5B" w:rsidRPr="00F21C1A" w:rsidRDefault="00F51D5B" w:rsidP="007B682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104D2" w14:textId="1567F4FA" w:rsidR="00F51D5B" w:rsidRPr="00DB7B31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2B8C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14565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808A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1109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1D94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14607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81E2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1109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996F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133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1835" w14:textId="44C71D3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A95F9" w14:textId="25B8A6BE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860CD" w14:textId="37E17FBF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6F50" w14:textId="04512A27" w:rsidR="00F51D5B" w:rsidRPr="007B682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402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93DE8" w14:textId="77777777" w:rsidR="00F51D5B" w:rsidRPr="007B6826" w:rsidRDefault="00F51D5B" w:rsidP="007B6826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Бутан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8D236" w14:textId="77777777" w:rsidR="00F51D5B" w:rsidRPr="007B6826" w:rsidRDefault="00F51D5B" w:rsidP="007B682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0,0420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52ECA" w14:textId="29E278D8" w:rsidR="00F51D5B" w:rsidRPr="007B6826" w:rsidRDefault="00F51D5B" w:rsidP="007B6826">
            <w:pPr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03426A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0FF08" w14:textId="77777777" w:rsidR="00F51D5B" w:rsidRPr="007B6826" w:rsidRDefault="00F51D5B" w:rsidP="007B682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1,3255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4B54B" w14:textId="77777777" w:rsidR="00F51D5B" w:rsidRPr="007B6826" w:rsidRDefault="00F51D5B" w:rsidP="00571BE2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1,3255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BBA7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5422A851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E115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BE41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A03A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AC11D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F25CA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98F54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C2DEF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AE7F1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0D24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FE3C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332E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46BF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E7E0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4CAB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102C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5612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C86C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B854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5518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5ACB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0C2E0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0DAB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3D2C2" w14:textId="45928313" w:rsidR="00F51D5B" w:rsidRPr="007B682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502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9375D" w14:textId="77777777" w:rsidR="00F51D5B" w:rsidRPr="007B6826" w:rsidRDefault="00F51D5B" w:rsidP="007B6826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Бут-1-ен (Бутилен)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DD149" w14:textId="77777777" w:rsidR="00F51D5B" w:rsidRPr="007B6826" w:rsidRDefault="00F51D5B" w:rsidP="007B682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0,1961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2C9F1" w14:textId="7042C451" w:rsidR="00F51D5B" w:rsidRPr="007B6826" w:rsidRDefault="00F51D5B" w:rsidP="007B6826">
            <w:pPr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03426A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9F605" w14:textId="77777777" w:rsidR="00F51D5B" w:rsidRPr="007B6826" w:rsidRDefault="00F51D5B" w:rsidP="007B682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6,1858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004FE" w14:textId="77777777" w:rsidR="00F51D5B" w:rsidRPr="007B6826" w:rsidRDefault="00F51D5B" w:rsidP="00571BE2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6,1858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C62B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6AC8DDF4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015F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7D68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E20E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05325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29280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B0D17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22E55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839D6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FA11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464E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F882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7D7C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EA8D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F2F7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DF3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A51F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882E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179A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5EBC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39BF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34F09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BF33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E9B37" w14:textId="61D4B48C" w:rsidR="00F51D5B" w:rsidRPr="007B682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503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547B9" w14:textId="77777777" w:rsidR="00F51D5B" w:rsidRPr="007B6826" w:rsidRDefault="00F51D5B" w:rsidP="007B6826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Бута-1,3-диен (1,3-Бутадиен, Дивинил)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D6DA1" w14:textId="77777777" w:rsidR="00F51D5B" w:rsidRPr="007B6826" w:rsidRDefault="00F51D5B" w:rsidP="007B682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0,3138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3A934" w14:textId="4C724D10" w:rsidR="00F51D5B" w:rsidRPr="007B6826" w:rsidRDefault="00F51D5B" w:rsidP="007B6826">
            <w:pPr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03426A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F296D" w14:textId="77777777" w:rsidR="00F51D5B" w:rsidRPr="007B6826" w:rsidRDefault="00F51D5B" w:rsidP="007B682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9,8972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5060C" w14:textId="77777777" w:rsidR="00F51D5B" w:rsidRPr="007B6826" w:rsidRDefault="00F51D5B" w:rsidP="00571BE2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9,8972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5F73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58513832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7BA9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E5B3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E52C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B6C0C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CDF93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9F4BA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E53BE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F8781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E0D6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5AC7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749D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7D44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7A39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B1AF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54F9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C1F7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0D60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EA4C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52E6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20EC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D5DE0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7512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081D0" w14:textId="556E37BB" w:rsidR="00F51D5B" w:rsidRPr="007B682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621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0B0BA" w14:textId="77777777" w:rsidR="00F51D5B" w:rsidRPr="007B6826" w:rsidRDefault="00F51D5B" w:rsidP="007B6826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Метилбензол (Толуол)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890D4" w14:textId="77777777" w:rsidR="00F51D5B" w:rsidRPr="007B6826" w:rsidRDefault="00F51D5B" w:rsidP="007B682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0,0325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91D3B" w14:textId="58033F65" w:rsidR="00F51D5B" w:rsidRPr="007B6826" w:rsidRDefault="00F51D5B" w:rsidP="007B6826">
            <w:pPr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03426A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36955" w14:textId="77777777" w:rsidR="00F51D5B" w:rsidRPr="007B6826" w:rsidRDefault="00F51D5B" w:rsidP="007B682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1,0264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C8FF6" w14:textId="77777777" w:rsidR="00F51D5B" w:rsidRPr="007B6826" w:rsidRDefault="00F51D5B" w:rsidP="00571BE2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1,0264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B9F0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2DA6F194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5AFC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5486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83CF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88304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6E068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BD936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8C7E1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8E5B8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19BA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D77B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7633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6928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0BCA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3457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DA40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97AC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8EC6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214D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66BC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070F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A1010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7245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9A7B9" w14:textId="2E537484" w:rsidR="00F51D5B" w:rsidRPr="007B682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1061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42BB1" w14:textId="77777777" w:rsidR="00F51D5B" w:rsidRPr="007B6826" w:rsidRDefault="00F51D5B" w:rsidP="007B6826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Этанол (Спирт этиловый)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CE3B7" w14:textId="77777777" w:rsidR="00F51D5B" w:rsidRPr="007B6826" w:rsidRDefault="00F51D5B" w:rsidP="007B682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0,0593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8C916" w14:textId="0FA3E4B4" w:rsidR="00F51D5B" w:rsidRPr="007B6826" w:rsidRDefault="00F51D5B" w:rsidP="007B6826">
            <w:pPr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03426A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71029" w14:textId="77777777" w:rsidR="00F51D5B" w:rsidRPr="007B6826" w:rsidRDefault="00F51D5B" w:rsidP="007B682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1,8713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3AD17" w14:textId="77777777" w:rsidR="00F51D5B" w:rsidRPr="007B6826" w:rsidRDefault="00F51D5B" w:rsidP="00571BE2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1,8713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42E0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2A605894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E7A3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3FD8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1103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7B2FF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AB024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3FDD8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DF3C0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F400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9896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81ED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4C8D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9E80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71B3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B586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A6DD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37FA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61C1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15F9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C587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B247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416B8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870F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30275" w14:textId="77777777" w:rsidR="00F51D5B" w:rsidRPr="007B682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2002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2220A" w14:textId="77777777" w:rsidR="00F51D5B" w:rsidRPr="007B6826" w:rsidRDefault="00F51D5B" w:rsidP="007B6826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proofErr w:type="spellStart"/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Ацетонитрил</w:t>
            </w:r>
            <w:proofErr w:type="spellEnd"/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 xml:space="preserve"> (</w:t>
            </w:r>
            <w:proofErr w:type="spellStart"/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Цианометан</w:t>
            </w:r>
            <w:proofErr w:type="spellEnd"/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, Цианистый метил)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0A3CF" w14:textId="77777777" w:rsidR="00F51D5B" w:rsidRPr="007B6826" w:rsidRDefault="00F51D5B" w:rsidP="007B682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0,9952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935A8" w14:textId="1D898D28" w:rsidR="00F51D5B" w:rsidRPr="007B6826" w:rsidRDefault="00F51D5B" w:rsidP="007B6826">
            <w:pPr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03426A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C58BA" w14:textId="77777777" w:rsidR="00F51D5B" w:rsidRPr="007B6826" w:rsidRDefault="00F51D5B" w:rsidP="007B682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31,3836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4CA96" w14:textId="77777777" w:rsidR="00F51D5B" w:rsidRPr="007B6826" w:rsidRDefault="00F51D5B" w:rsidP="00571BE2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31,3836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CAF5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7F7D5BF0" w14:textId="77777777" w:rsidTr="005A0039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2FEC8" w14:textId="77777777" w:rsidR="00F51D5B" w:rsidRPr="00803082" w:rsidRDefault="00F51D5B" w:rsidP="007B6826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Установка производства этилена ЭП-600</w:t>
            </w:r>
          </w:p>
          <w:p w14:paraId="38651067" w14:textId="77777777" w:rsidR="00F51D5B" w:rsidRPr="00F21C1A" w:rsidRDefault="00F51D5B" w:rsidP="007B682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31FC7" w14:textId="77777777" w:rsidR="00F51D5B" w:rsidRPr="007B6826" w:rsidRDefault="00F51D5B" w:rsidP="007B682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Технологическое оборудование на площадке №</w: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1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6DF65" w14:textId="77777777" w:rsidR="00F51D5B" w:rsidRPr="00F21C1A" w:rsidRDefault="00F51D5B" w:rsidP="007B682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Неорганизованный (ЗРА, ППК, фланцы, уплотнения насосов)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5182F" w14:textId="77777777" w:rsidR="00F51D5B" w:rsidRPr="00F21C1A" w:rsidRDefault="00F51D5B" w:rsidP="007B6826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35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D8B88" w14:textId="77777777" w:rsidR="00F51D5B" w:rsidRPr="00F21C1A" w:rsidRDefault="00F51D5B" w:rsidP="007B6826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8760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EACAF" w14:textId="77777777" w:rsidR="00F51D5B" w:rsidRPr="00F21C1A" w:rsidRDefault="00F51D5B" w:rsidP="007B6826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неплотности</w:t>
            </w:r>
            <w:proofErr w:type="spellEnd"/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38BF7" w14:textId="77777777" w:rsidR="00F51D5B" w:rsidRPr="007B6826" w:rsidRDefault="00F51D5B" w:rsidP="007B682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1442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D6D22" w14:textId="77777777" w:rsidR="00F51D5B" w:rsidRPr="00F21C1A" w:rsidRDefault="00F51D5B" w:rsidP="007B682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5111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06221" w14:textId="77777777" w:rsidR="00F51D5B" w:rsidRPr="00F21C1A" w:rsidRDefault="00F51D5B" w:rsidP="007B682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16F58" w14:textId="77777777" w:rsidR="00F51D5B" w:rsidRPr="00F21C1A" w:rsidRDefault="00F51D5B" w:rsidP="007B682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35,5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95743" w14:textId="77777777" w:rsidR="00F51D5B" w:rsidRPr="00F21C1A" w:rsidRDefault="00F51D5B" w:rsidP="007B682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58C71" w14:textId="77777777" w:rsidR="00F51D5B" w:rsidRPr="00F21C1A" w:rsidRDefault="00F51D5B" w:rsidP="007B682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9A27F" w14:textId="77777777" w:rsidR="00F51D5B" w:rsidRPr="00F21C1A" w:rsidRDefault="00F51D5B" w:rsidP="007B682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B94A4" w14:textId="502DE5D3" w:rsidR="00F51D5B" w:rsidRPr="00DB7B31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21B6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14648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18D9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1151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0BD0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14688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0AF1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1151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95D9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33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77291" w14:textId="3E06A908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31E4A" w14:textId="208F696E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DA8CB" w14:textId="38CC6C6A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3828" w14:textId="62F63F84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0403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42A26" w14:textId="77777777" w:rsidR="00F51D5B" w:rsidRPr="00C7635F" w:rsidRDefault="00F51D5B" w:rsidP="00C7635F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proofErr w:type="spellStart"/>
            <w:r>
              <w:rPr>
                <w:rFonts w:ascii="Arial" w:hAnsi="Arial" w:cs="Arial"/>
                <w:snapToGrid w:val="0"/>
                <w:sz w:val="12"/>
                <w:szCs w:val="12"/>
              </w:rPr>
              <w:t>Г</w:t>
            </w:r>
            <w:r w:rsidRPr="007B6826">
              <w:rPr>
                <w:rFonts w:ascii="Arial" w:hAnsi="Arial" w:cs="Arial"/>
                <w:snapToGrid w:val="0"/>
                <w:sz w:val="12"/>
                <w:szCs w:val="12"/>
              </w:rPr>
              <w:t>ексан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1E8EB" w14:textId="77777777" w:rsidR="00F51D5B" w:rsidRPr="007B6826" w:rsidRDefault="00F51D5B" w:rsidP="007B6826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0,0166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1559D" w14:textId="54063F9E" w:rsidR="00F51D5B" w:rsidRPr="007B6826" w:rsidRDefault="00F51D5B" w:rsidP="007B6826">
            <w:pPr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E165E8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E447E" w14:textId="77777777" w:rsidR="00F51D5B" w:rsidRPr="007B6826" w:rsidRDefault="00F51D5B" w:rsidP="007B6826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0,5246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69B86" w14:textId="77777777" w:rsidR="00F51D5B" w:rsidRPr="007B6826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0,5246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91FF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4DA7B61E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D126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6E76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773C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105E4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BAD95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EF7FB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C43A2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B6375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375E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E855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F435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6179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32F2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3DED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83CB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D057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7F57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159B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B4F6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28D7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A0704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BF6C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7E1DA" w14:textId="78E29B85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0408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037D9" w14:textId="77777777" w:rsidR="00F51D5B" w:rsidRPr="00C7635F" w:rsidRDefault="00F51D5B" w:rsidP="00C7635F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Ц</w:t>
            </w:r>
            <w:r w:rsidRPr="00C7635F">
              <w:rPr>
                <w:rFonts w:ascii="Arial" w:hAnsi="Arial" w:cs="Arial"/>
                <w:sz w:val="12"/>
                <w:szCs w:val="12"/>
              </w:rPr>
              <w:t>иклогексан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B3688" w14:textId="77777777" w:rsidR="00F51D5B" w:rsidRPr="007B6826" w:rsidRDefault="00F51D5B" w:rsidP="007B6826">
            <w:pPr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0,0164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7C9D0" w14:textId="0EC38584" w:rsidR="00F51D5B" w:rsidRPr="007B6826" w:rsidRDefault="00F51D5B" w:rsidP="007B6826">
            <w:pPr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E165E8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5F233" w14:textId="77777777" w:rsidR="00F51D5B" w:rsidRPr="007B6826" w:rsidRDefault="00F51D5B" w:rsidP="007B6826">
            <w:pPr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0,5167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96CDD" w14:textId="77777777" w:rsidR="00F51D5B" w:rsidRPr="007B6826" w:rsidRDefault="00F51D5B" w:rsidP="00571BE2">
            <w:pPr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0,5167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2281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01A1EEA4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2819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2CF9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24A6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DA2B1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74680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89369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C0719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92FC3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A120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337C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F392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FD2E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9A91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8259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76DC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AFCE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4F7B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F2FF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021C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D6DB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7FBAC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ED3A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B2D52" w14:textId="5D50AB1B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0409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699B2" w14:textId="77777777" w:rsidR="00F51D5B" w:rsidRPr="00C7635F" w:rsidRDefault="00F51D5B" w:rsidP="00C7635F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Ц</w:t>
            </w:r>
            <w:r w:rsidRPr="00C7635F">
              <w:rPr>
                <w:rFonts w:ascii="Arial" w:hAnsi="Arial" w:cs="Arial"/>
                <w:sz w:val="12"/>
                <w:szCs w:val="12"/>
              </w:rPr>
              <w:t>иклопентан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34BFB" w14:textId="77777777" w:rsidR="00F51D5B" w:rsidRPr="007B6826" w:rsidRDefault="00F51D5B" w:rsidP="007B6826">
            <w:pPr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0,0041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6C204" w14:textId="7DE5C8C1" w:rsidR="00F51D5B" w:rsidRPr="007B6826" w:rsidRDefault="00F51D5B" w:rsidP="007B6826">
            <w:pPr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E165E8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C12A" w14:textId="77777777" w:rsidR="00F51D5B" w:rsidRPr="007B6826" w:rsidRDefault="00F51D5B" w:rsidP="007B6826">
            <w:pPr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0,1302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81417" w14:textId="77777777" w:rsidR="00F51D5B" w:rsidRPr="007B6826" w:rsidRDefault="00F51D5B" w:rsidP="00571BE2">
            <w:pPr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0,1302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79A2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4CBA4CB4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CB19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5C78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5150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5BA0F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FDAF2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F3561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F9E4F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90EE6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D4B0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2F06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C879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B6BB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0824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3CBF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B69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CD1D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ACD9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D10C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ACD0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7B09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DD1FE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DC7E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ABF76" w14:textId="6D65C13A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0416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FE3D6" w14:textId="77777777" w:rsidR="00F51D5B" w:rsidRPr="00C7635F" w:rsidRDefault="00F51D5B" w:rsidP="00F86E52">
            <w:pPr>
              <w:ind w:left="-57" w:right="-114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7635F">
              <w:rPr>
                <w:rFonts w:ascii="Arial" w:hAnsi="Arial" w:cs="Arial"/>
                <w:sz w:val="12"/>
                <w:szCs w:val="12"/>
              </w:rPr>
              <w:t>Смесь углеводородов предельных С6-С10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47E01" w14:textId="77777777" w:rsidR="00F51D5B" w:rsidRPr="007B6826" w:rsidRDefault="00F51D5B" w:rsidP="007B6826">
            <w:pPr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0,0107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2D079" w14:textId="73538FF8" w:rsidR="00F51D5B" w:rsidRPr="007B6826" w:rsidRDefault="00F51D5B" w:rsidP="007B6826">
            <w:pPr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E165E8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458D8" w14:textId="77777777" w:rsidR="00F51D5B" w:rsidRPr="007B6826" w:rsidRDefault="00F51D5B" w:rsidP="007B6826">
            <w:pPr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0,3366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13AB9" w14:textId="77777777" w:rsidR="00F51D5B" w:rsidRPr="007B6826" w:rsidRDefault="00F51D5B" w:rsidP="00571BE2">
            <w:pPr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0,3366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6A66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54588B20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D715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1787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8062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0456E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46933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49402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ED955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46C19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3A2D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C09C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0BE3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DF50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F195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AFC3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B727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35C4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8053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8DE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DCED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4A66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FD1BF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E658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AB1E8" w14:textId="66F8AF3C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0602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7E965" w14:textId="77777777" w:rsidR="00F51D5B" w:rsidRPr="00C7635F" w:rsidRDefault="00F51D5B" w:rsidP="00C7635F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7635F">
              <w:rPr>
                <w:rFonts w:ascii="Arial" w:hAnsi="Arial" w:cs="Arial"/>
                <w:sz w:val="12"/>
                <w:szCs w:val="12"/>
              </w:rPr>
              <w:t>Бензол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1B8E8" w14:textId="77777777" w:rsidR="00F51D5B" w:rsidRPr="007B6826" w:rsidRDefault="00F51D5B" w:rsidP="007B6826">
            <w:pPr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0,2265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F87BB" w14:textId="67C700AC" w:rsidR="00F51D5B" w:rsidRPr="007B6826" w:rsidRDefault="00F51D5B" w:rsidP="007B6826">
            <w:pPr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E165E8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6D6B2" w14:textId="77777777" w:rsidR="00F51D5B" w:rsidRPr="007B6826" w:rsidRDefault="00F51D5B" w:rsidP="007B6826">
            <w:pPr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7,1435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72243" w14:textId="77777777" w:rsidR="00F51D5B" w:rsidRPr="007B6826" w:rsidRDefault="00F51D5B" w:rsidP="00571BE2">
            <w:pPr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7,1435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A35A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712C3EBE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E2D7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2AB6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5AC2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B8243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0E922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C77F2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25A66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2F2F1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ED30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1A3D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6ED6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D9B9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8067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E08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C2D5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4D56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A8B2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8673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CE7A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095E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30E97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38AA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9F8D0" w14:textId="4DA4921A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0616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B117C" w14:textId="77777777" w:rsidR="00F51D5B" w:rsidRPr="007B6826" w:rsidRDefault="00F51D5B" w:rsidP="00C7635F">
            <w:pPr>
              <w:pStyle w:val="7"/>
              <w:ind w:left="-57" w:right="-57"/>
              <w:jc w:val="left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7B6826">
              <w:rPr>
                <w:rFonts w:ascii="Arial" w:hAnsi="Arial" w:cs="Arial"/>
                <w:b w:val="0"/>
                <w:i w:val="0"/>
                <w:sz w:val="12"/>
                <w:szCs w:val="12"/>
              </w:rPr>
              <w:t>Ксилол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ABEA7" w14:textId="77777777" w:rsidR="00F51D5B" w:rsidRPr="007B6826" w:rsidRDefault="00F51D5B" w:rsidP="007B6826">
            <w:pPr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0,0056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0E921" w14:textId="5871AFC2" w:rsidR="00F51D5B" w:rsidRPr="007B6826" w:rsidRDefault="00F51D5B" w:rsidP="007B6826">
            <w:pPr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E165E8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C7660" w14:textId="77777777" w:rsidR="00F51D5B" w:rsidRPr="007B6826" w:rsidRDefault="00F51D5B" w:rsidP="007B6826">
            <w:pPr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0,1762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5FD1F" w14:textId="77777777" w:rsidR="00F51D5B" w:rsidRPr="007B6826" w:rsidRDefault="00F51D5B" w:rsidP="00571BE2">
            <w:pPr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0,1762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C433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1CE4B2E4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FF91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3706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CB83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540FF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B56FE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53EBE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4CB3B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53F7F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1B34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81B0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128F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D74B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3099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3A46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7906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E96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7004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232B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002D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A288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2B4BD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C98B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81F2" w14:textId="0B9A341B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0621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20159" w14:textId="77777777" w:rsidR="00F51D5B" w:rsidRPr="007B6826" w:rsidRDefault="00F51D5B" w:rsidP="00C7635F">
            <w:pPr>
              <w:pStyle w:val="7"/>
              <w:ind w:left="-57" w:right="-57"/>
              <w:jc w:val="left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>
              <w:rPr>
                <w:rFonts w:ascii="Arial" w:hAnsi="Arial" w:cs="Arial"/>
                <w:b w:val="0"/>
                <w:i w:val="0"/>
                <w:sz w:val="12"/>
                <w:szCs w:val="12"/>
              </w:rPr>
              <w:t>Т</w:t>
            </w:r>
            <w:r w:rsidRPr="007B6826">
              <w:rPr>
                <w:rFonts w:ascii="Arial" w:hAnsi="Arial" w:cs="Arial"/>
                <w:b w:val="0"/>
                <w:i w:val="0"/>
                <w:sz w:val="12"/>
                <w:szCs w:val="12"/>
              </w:rPr>
              <w:t>олуол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A8467" w14:textId="77777777" w:rsidR="00F51D5B" w:rsidRPr="007B6826" w:rsidRDefault="00F51D5B" w:rsidP="007B6826">
            <w:pPr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0,1370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651CB" w14:textId="1C708730" w:rsidR="00F51D5B" w:rsidRPr="007B6826" w:rsidRDefault="00F51D5B" w:rsidP="007B6826">
            <w:pPr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E165E8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C7B4B" w14:textId="77777777" w:rsidR="00F51D5B" w:rsidRPr="007B6826" w:rsidRDefault="00F51D5B" w:rsidP="007B6826">
            <w:pPr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4,3205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2959B" w14:textId="77777777" w:rsidR="00F51D5B" w:rsidRPr="007B6826" w:rsidRDefault="00F51D5B" w:rsidP="00571BE2">
            <w:pPr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B6826">
              <w:rPr>
                <w:rFonts w:ascii="Arial" w:hAnsi="Arial" w:cs="Arial"/>
                <w:color w:val="000000"/>
                <w:sz w:val="12"/>
                <w:szCs w:val="12"/>
              </w:rPr>
              <w:t>4,3205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23F5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02312883" w14:textId="77777777" w:rsidTr="005A0039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F96D8" w14:textId="77777777" w:rsidR="00F51D5B" w:rsidRPr="00803082" w:rsidRDefault="00F51D5B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Установка производства этилена ЭП-600</w:t>
            </w:r>
          </w:p>
          <w:p w14:paraId="473A90EB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666E8" w14:textId="77777777" w:rsidR="00F51D5B" w:rsidRPr="007B6826" w:rsidRDefault="00F51D5B" w:rsidP="00C7635F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Технологическое оборудование на площадке №</w: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1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69C76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Неорганизованный (ЗРА, ППК, фланцы, уплотнения насосов)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D2DF7" w14:textId="77777777" w:rsidR="00F51D5B" w:rsidRPr="00F21C1A" w:rsidRDefault="00F51D5B" w:rsidP="00C7635F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39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92110" w14:textId="77777777" w:rsidR="00F51D5B" w:rsidRPr="00F21C1A" w:rsidRDefault="00F51D5B" w:rsidP="001D4DC0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8760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655D4" w14:textId="77777777" w:rsidR="00F51D5B" w:rsidRPr="00F21C1A" w:rsidRDefault="00F51D5B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неплотности</w:t>
            </w:r>
            <w:proofErr w:type="spellEnd"/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778E4" w14:textId="77777777" w:rsidR="00F51D5B" w:rsidRPr="007B6826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2188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57242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5112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D26FE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DB006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22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6902D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5D874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DA645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06D85" w14:textId="0BD6A2AD" w:rsidR="00F51D5B" w:rsidRPr="00DB7B31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679F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14648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1828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1085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A06D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14688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4E84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1085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FCFE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74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777CE" w14:textId="4F477EBD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BFE18" w14:textId="04D5FD25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F938B" w14:textId="205D17CF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C1781" w14:textId="5CE5582D" w:rsidR="00F51D5B" w:rsidRPr="00C7635F" w:rsidRDefault="00F51D5B" w:rsidP="00C7635F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C7635F">
              <w:rPr>
                <w:rFonts w:ascii="Arial" w:hAnsi="Arial" w:cs="Arial"/>
                <w:color w:val="000000"/>
                <w:sz w:val="12"/>
                <w:szCs w:val="12"/>
              </w:rPr>
              <w:t>337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EB229" w14:textId="77777777" w:rsidR="00F51D5B" w:rsidRPr="00C7635F" w:rsidRDefault="00F51D5B" w:rsidP="00C7635F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C7635F">
              <w:rPr>
                <w:rFonts w:ascii="Arial" w:hAnsi="Arial" w:cs="Arial"/>
                <w:b w:val="0"/>
                <w:i w:val="0"/>
                <w:sz w:val="12"/>
                <w:szCs w:val="12"/>
              </w:rPr>
              <w:t>Углерод оксид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5CA4E" w14:textId="77777777" w:rsidR="00F51D5B" w:rsidRPr="00C7635F" w:rsidRDefault="00F51D5B" w:rsidP="00C7635F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7635F">
              <w:rPr>
                <w:rFonts w:ascii="Arial" w:hAnsi="Arial" w:cs="Arial"/>
                <w:snapToGrid w:val="0"/>
                <w:sz w:val="12"/>
                <w:szCs w:val="12"/>
              </w:rPr>
              <w:t>0,0007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ECC1C" w14:textId="23FEEA85" w:rsidR="00F51D5B" w:rsidRPr="00C7635F" w:rsidRDefault="00F51D5B" w:rsidP="00C7635F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E165E8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9035F" w14:textId="77777777" w:rsidR="00F51D5B" w:rsidRPr="00C7635F" w:rsidRDefault="00F51D5B" w:rsidP="00C7635F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7635F">
              <w:rPr>
                <w:rFonts w:ascii="Arial" w:hAnsi="Arial" w:cs="Arial"/>
                <w:snapToGrid w:val="0"/>
                <w:sz w:val="12"/>
                <w:szCs w:val="12"/>
              </w:rPr>
              <w:t>0,0206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32C02" w14:textId="77777777" w:rsidR="00F51D5B" w:rsidRPr="00C7635F" w:rsidRDefault="00F51D5B" w:rsidP="00571BE2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7635F">
              <w:rPr>
                <w:rFonts w:ascii="Arial" w:hAnsi="Arial" w:cs="Arial"/>
                <w:snapToGrid w:val="0"/>
                <w:sz w:val="12"/>
                <w:szCs w:val="12"/>
              </w:rPr>
              <w:t>0,0206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BE9B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66299EA2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BD65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9F27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8891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F1AFA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AE5E0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1A25C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E710C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3BA17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6F14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3F50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B261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039F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B64E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B056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A1FB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ED81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5B25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6A8D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80AA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DC4F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A342F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0E3F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63BFF" w14:textId="570E42DB" w:rsidR="00F51D5B" w:rsidRPr="00C7635F" w:rsidRDefault="00F51D5B" w:rsidP="00C7635F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C7635F">
              <w:rPr>
                <w:rFonts w:ascii="Arial" w:hAnsi="Arial" w:cs="Arial"/>
                <w:color w:val="000000"/>
                <w:sz w:val="12"/>
                <w:szCs w:val="12"/>
              </w:rPr>
              <w:t>410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86122" w14:textId="77777777" w:rsidR="00F51D5B" w:rsidRPr="00C7635F" w:rsidRDefault="00F51D5B" w:rsidP="00C7635F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C7635F">
              <w:rPr>
                <w:rFonts w:ascii="Arial" w:hAnsi="Arial" w:cs="Arial"/>
                <w:b w:val="0"/>
                <w:i w:val="0"/>
                <w:sz w:val="12"/>
                <w:szCs w:val="12"/>
              </w:rPr>
              <w:t>Метан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3115F" w14:textId="77777777" w:rsidR="00F51D5B" w:rsidRPr="00C7635F" w:rsidRDefault="00F51D5B" w:rsidP="00C7635F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7635F">
              <w:rPr>
                <w:rFonts w:ascii="Arial" w:hAnsi="Arial" w:cs="Arial"/>
                <w:snapToGrid w:val="0"/>
                <w:sz w:val="12"/>
                <w:szCs w:val="12"/>
              </w:rPr>
              <w:t>0,0857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E2FF2" w14:textId="0577BEFF" w:rsidR="00F51D5B" w:rsidRPr="00C7635F" w:rsidRDefault="00F51D5B" w:rsidP="00C7635F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E165E8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23DDE" w14:textId="77777777" w:rsidR="00F51D5B" w:rsidRPr="00C7635F" w:rsidRDefault="00F51D5B" w:rsidP="00C7635F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7635F">
              <w:rPr>
                <w:rFonts w:ascii="Arial" w:hAnsi="Arial" w:cs="Arial"/>
                <w:snapToGrid w:val="0"/>
                <w:sz w:val="12"/>
                <w:szCs w:val="12"/>
              </w:rPr>
              <w:t>2,7011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C374E" w14:textId="77777777" w:rsidR="00F51D5B" w:rsidRPr="00C7635F" w:rsidRDefault="00F51D5B" w:rsidP="00571BE2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7635F">
              <w:rPr>
                <w:rFonts w:ascii="Arial" w:hAnsi="Arial" w:cs="Arial"/>
                <w:snapToGrid w:val="0"/>
                <w:sz w:val="12"/>
                <w:szCs w:val="12"/>
              </w:rPr>
              <w:t>2,7011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2740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03EC150E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9D3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83F0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77BF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A7217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7B646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84DB4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9EE05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D2AEE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4C2B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E4FD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A3D9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9395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ACCD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18AC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5EE5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5C86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65C8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9897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B072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D244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48BFC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B092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A14E1" w14:textId="485C0990" w:rsidR="00F51D5B" w:rsidRPr="00C7635F" w:rsidRDefault="00F51D5B" w:rsidP="00C7635F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C7635F">
              <w:rPr>
                <w:rFonts w:ascii="Arial" w:hAnsi="Arial" w:cs="Arial"/>
                <w:color w:val="000000"/>
                <w:sz w:val="12"/>
                <w:szCs w:val="12"/>
              </w:rPr>
              <w:t>416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9FB4" w14:textId="77777777" w:rsidR="00F51D5B" w:rsidRPr="00C7635F" w:rsidRDefault="00F51D5B" w:rsidP="00C7635F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C7635F">
              <w:rPr>
                <w:rFonts w:ascii="Arial" w:hAnsi="Arial" w:cs="Arial"/>
                <w:b w:val="0"/>
                <w:i w:val="0"/>
                <w:sz w:val="12"/>
                <w:szCs w:val="12"/>
              </w:rPr>
              <w:t>Смесь углеводор</w:t>
            </w:r>
            <w:r w:rsidRPr="00C7635F">
              <w:rPr>
                <w:rFonts w:ascii="Arial" w:hAnsi="Arial" w:cs="Arial"/>
                <w:b w:val="0"/>
                <w:i w:val="0"/>
                <w:sz w:val="12"/>
                <w:szCs w:val="12"/>
              </w:rPr>
              <w:t>о</w:t>
            </w:r>
            <w:r w:rsidRPr="00C7635F">
              <w:rPr>
                <w:rFonts w:ascii="Arial" w:hAnsi="Arial" w:cs="Arial"/>
                <w:b w:val="0"/>
                <w:i w:val="0"/>
                <w:sz w:val="12"/>
                <w:szCs w:val="12"/>
              </w:rPr>
              <w:t>дов предельных С6-С10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E9D6C" w14:textId="77777777" w:rsidR="00F51D5B" w:rsidRPr="00C7635F" w:rsidRDefault="00F51D5B" w:rsidP="00C7635F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7635F">
              <w:rPr>
                <w:rFonts w:ascii="Arial" w:hAnsi="Arial" w:cs="Arial"/>
                <w:snapToGrid w:val="0"/>
                <w:sz w:val="12"/>
                <w:szCs w:val="12"/>
              </w:rPr>
              <w:t>0,0034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A1AB0" w14:textId="5DE6E579" w:rsidR="00F51D5B" w:rsidRPr="00C7635F" w:rsidRDefault="00F51D5B" w:rsidP="00C7635F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E165E8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EC5DB" w14:textId="77777777" w:rsidR="00F51D5B" w:rsidRPr="00C7635F" w:rsidRDefault="00F51D5B" w:rsidP="00C7635F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7635F">
              <w:rPr>
                <w:rFonts w:ascii="Arial" w:hAnsi="Arial" w:cs="Arial"/>
                <w:snapToGrid w:val="0"/>
                <w:sz w:val="12"/>
                <w:szCs w:val="12"/>
              </w:rPr>
              <w:t>0,1070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915F5" w14:textId="77777777" w:rsidR="00F51D5B" w:rsidRPr="00C7635F" w:rsidRDefault="00F51D5B" w:rsidP="00571BE2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7635F">
              <w:rPr>
                <w:rFonts w:ascii="Arial" w:hAnsi="Arial" w:cs="Arial"/>
                <w:snapToGrid w:val="0"/>
                <w:sz w:val="12"/>
                <w:szCs w:val="12"/>
              </w:rPr>
              <w:t>0,1070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C491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16B65437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0619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C13A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BB46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5BEF9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C1639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D5249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AA299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C8687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18C5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187E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849E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891D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0AEC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E5D9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A2EE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5DF6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7847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2EA6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8662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50C5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657EB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799B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0653C" w14:textId="5F7345DE" w:rsidR="00F51D5B" w:rsidRPr="00C7635F" w:rsidRDefault="00F51D5B" w:rsidP="00C7635F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C7635F">
              <w:rPr>
                <w:rFonts w:ascii="Arial" w:hAnsi="Arial" w:cs="Arial"/>
                <w:color w:val="000000"/>
                <w:sz w:val="12"/>
                <w:szCs w:val="12"/>
              </w:rPr>
              <w:t>417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87647" w14:textId="77777777" w:rsidR="00F51D5B" w:rsidRPr="00C7635F" w:rsidRDefault="00F51D5B" w:rsidP="00C7635F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C7635F">
              <w:rPr>
                <w:rFonts w:ascii="Arial" w:hAnsi="Arial" w:cs="Arial"/>
                <w:b w:val="0"/>
                <w:i w:val="0"/>
                <w:sz w:val="12"/>
                <w:szCs w:val="12"/>
              </w:rPr>
              <w:t>Этан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E6692" w14:textId="77777777" w:rsidR="00F51D5B" w:rsidRPr="00C7635F" w:rsidRDefault="00F51D5B" w:rsidP="00C7635F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7635F">
              <w:rPr>
                <w:rFonts w:ascii="Arial" w:hAnsi="Arial" w:cs="Arial"/>
                <w:snapToGrid w:val="0"/>
                <w:sz w:val="12"/>
                <w:szCs w:val="12"/>
              </w:rPr>
              <w:t>0,0053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1D4A4" w14:textId="7DFE2C91" w:rsidR="00F51D5B" w:rsidRPr="00C7635F" w:rsidRDefault="00F51D5B" w:rsidP="00C7635F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E165E8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77D1C" w14:textId="77777777" w:rsidR="00F51D5B" w:rsidRPr="00C7635F" w:rsidRDefault="00F51D5B" w:rsidP="00C7635F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7635F">
              <w:rPr>
                <w:rFonts w:ascii="Arial" w:hAnsi="Arial" w:cs="Arial"/>
                <w:snapToGrid w:val="0"/>
                <w:sz w:val="12"/>
                <w:szCs w:val="12"/>
              </w:rPr>
              <w:t>0,1677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75371" w14:textId="77777777" w:rsidR="00F51D5B" w:rsidRPr="00C7635F" w:rsidRDefault="00F51D5B" w:rsidP="00571BE2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7635F">
              <w:rPr>
                <w:rFonts w:ascii="Arial" w:hAnsi="Arial" w:cs="Arial"/>
                <w:snapToGrid w:val="0"/>
                <w:sz w:val="12"/>
                <w:szCs w:val="12"/>
              </w:rPr>
              <w:t>0,1677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8FFB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56EC778C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981D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625D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666C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18036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07FFE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B0E16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84186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6A238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A37F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15DF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F7E4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CAC6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DFAB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8843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5193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5D1D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EF4B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DD72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3886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4FDC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7DE9B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3C61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220EA" w14:textId="3A8C1920" w:rsidR="00F51D5B" w:rsidRPr="00C7635F" w:rsidRDefault="00F51D5B" w:rsidP="00C7635F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C7635F">
              <w:rPr>
                <w:rFonts w:ascii="Arial" w:hAnsi="Arial" w:cs="Arial"/>
                <w:color w:val="000000"/>
                <w:sz w:val="12"/>
                <w:szCs w:val="12"/>
              </w:rPr>
              <w:t>526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58752" w14:textId="77777777" w:rsidR="00F51D5B" w:rsidRPr="00C7635F" w:rsidRDefault="00F51D5B" w:rsidP="00C7635F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proofErr w:type="spellStart"/>
            <w:r w:rsidRPr="00C7635F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Этен</w:t>
            </w:r>
            <w:proofErr w:type="spellEnd"/>
            <w:r w:rsidRPr="00C7635F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 xml:space="preserve"> (Этилен)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55E95" w14:textId="002A55D4" w:rsidR="00F51D5B" w:rsidRPr="00C7635F" w:rsidRDefault="00F51D5B" w:rsidP="00C7635F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0,0000446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A5577" w14:textId="1B00C02C" w:rsidR="00F51D5B" w:rsidRPr="00C7635F" w:rsidRDefault="00F51D5B" w:rsidP="00C7635F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E165E8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DA02E" w14:textId="77777777" w:rsidR="00F51D5B" w:rsidRPr="00C7635F" w:rsidRDefault="00F51D5B" w:rsidP="00C7635F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7635F">
              <w:rPr>
                <w:rFonts w:ascii="Arial" w:hAnsi="Arial" w:cs="Arial"/>
                <w:snapToGrid w:val="0"/>
                <w:sz w:val="12"/>
                <w:szCs w:val="12"/>
              </w:rPr>
              <w:t>0,0014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6D868" w14:textId="77777777" w:rsidR="00F51D5B" w:rsidRPr="00C7635F" w:rsidRDefault="00F51D5B" w:rsidP="00571BE2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7635F">
              <w:rPr>
                <w:rFonts w:ascii="Arial" w:hAnsi="Arial" w:cs="Arial"/>
                <w:snapToGrid w:val="0"/>
                <w:sz w:val="12"/>
                <w:szCs w:val="12"/>
              </w:rPr>
              <w:t>0,0014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8E38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0462609D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30BB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5BE8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C1B3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CC759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88E5A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9F78C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AA26F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6375F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6F01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5404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0333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8D69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E098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00DE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247E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D8C2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7DF6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28E3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5DFD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9267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5FB52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7734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F03DA" w14:textId="342AD2A3" w:rsidR="00F51D5B" w:rsidRPr="00C7635F" w:rsidRDefault="00F51D5B" w:rsidP="00C7635F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C7635F">
              <w:rPr>
                <w:rFonts w:ascii="Arial" w:hAnsi="Arial" w:cs="Arial"/>
                <w:color w:val="000000"/>
                <w:sz w:val="12"/>
                <w:szCs w:val="12"/>
              </w:rPr>
              <w:t>602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38290" w14:textId="77777777" w:rsidR="00F51D5B" w:rsidRPr="00C7635F" w:rsidRDefault="00F51D5B" w:rsidP="00C7635F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C7635F">
              <w:rPr>
                <w:rFonts w:ascii="Arial" w:hAnsi="Arial" w:cs="Arial"/>
                <w:b w:val="0"/>
                <w:i w:val="0"/>
                <w:sz w:val="12"/>
                <w:szCs w:val="12"/>
              </w:rPr>
              <w:t>Бензол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482EA" w14:textId="77777777" w:rsidR="00F51D5B" w:rsidRPr="00C7635F" w:rsidRDefault="00F51D5B" w:rsidP="00C7635F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 w:rsidRPr="00C7635F">
              <w:rPr>
                <w:rFonts w:ascii="Arial" w:hAnsi="Arial" w:cs="Arial"/>
                <w:snapToGrid w:val="0"/>
                <w:sz w:val="12"/>
                <w:szCs w:val="12"/>
              </w:rPr>
              <w:t>0,5</w:t>
            </w:r>
            <w:r w:rsidRPr="00C7635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139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F121D" w14:textId="06D91774" w:rsidR="00F51D5B" w:rsidRPr="00C7635F" w:rsidRDefault="00F51D5B" w:rsidP="00C7635F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E165E8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6CAD6" w14:textId="77777777" w:rsidR="00F51D5B" w:rsidRPr="00C7635F" w:rsidRDefault="00F51D5B" w:rsidP="00C7635F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7635F">
              <w:rPr>
                <w:rFonts w:ascii="Arial" w:hAnsi="Arial" w:cs="Arial"/>
                <w:snapToGrid w:val="0"/>
                <w:sz w:val="12"/>
                <w:szCs w:val="12"/>
              </w:rPr>
              <w:t>16,2079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04797" w14:textId="77777777" w:rsidR="00F51D5B" w:rsidRPr="00C7635F" w:rsidRDefault="00F51D5B" w:rsidP="00571BE2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7635F">
              <w:rPr>
                <w:rFonts w:ascii="Arial" w:hAnsi="Arial" w:cs="Arial"/>
                <w:snapToGrid w:val="0"/>
                <w:sz w:val="12"/>
                <w:szCs w:val="12"/>
              </w:rPr>
              <w:t>16,2079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292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0A56285E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174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74AD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E4B6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09F71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17BC8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6774E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BC866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3BB76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B5F8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BB63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9904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1C8A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B204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248C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F571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D8BF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F3E7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B92B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7BD7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C290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E4D6E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D39A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A449E" w14:textId="3810EA80" w:rsidR="00F51D5B" w:rsidRPr="00C7635F" w:rsidRDefault="00F51D5B" w:rsidP="00C7635F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C7635F">
              <w:rPr>
                <w:rFonts w:ascii="Arial" w:hAnsi="Arial" w:cs="Arial"/>
                <w:color w:val="000000"/>
                <w:sz w:val="12"/>
                <w:szCs w:val="12"/>
              </w:rPr>
              <w:t>612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71FAA" w14:textId="77777777" w:rsidR="00F51D5B" w:rsidRPr="00C7635F" w:rsidRDefault="00F51D5B" w:rsidP="00C7635F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C7635F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(1-Метилэтил)бензол (Изопропилбензол, Кумол)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6946D" w14:textId="77777777" w:rsidR="00F51D5B" w:rsidRPr="00C7635F" w:rsidRDefault="00F51D5B" w:rsidP="00C7635F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7635F">
              <w:rPr>
                <w:rFonts w:ascii="Arial" w:hAnsi="Arial" w:cs="Arial"/>
                <w:snapToGrid w:val="0"/>
                <w:sz w:val="12"/>
                <w:szCs w:val="12"/>
              </w:rPr>
              <w:t>0,0016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8E102" w14:textId="51656AD9" w:rsidR="00F51D5B" w:rsidRPr="00C7635F" w:rsidRDefault="00F51D5B" w:rsidP="00C7635F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E165E8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CC12D" w14:textId="77777777" w:rsidR="00F51D5B" w:rsidRPr="00C7635F" w:rsidRDefault="00F51D5B" w:rsidP="00C7635F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7635F">
              <w:rPr>
                <w:rFonts w:ascii="Arial" w:hAnsi="Arial" w:cs="Arial"/>
                <w:snapToGrid w:val="0"/>
                <w:sz w:val="12"/>
                <w:szCs w:val="12"/>
              </w:rPr>
              <w:t>0,0509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B9EB6" w14:textId="77777777" w:rsidR="00F51D5B" w:rsidRPr="00C7635F" w:rsidRDefault="00F51D5B" w:rsidP="00571BE2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7635F">
              <w:rPr>
                <w:rFonts w:ascii="Arial" w:hAnsi="Arial" w:cs="Arial"/>
                <w:snapToGrid w:val="0"/>
                <w:sz w:val="12"/>
                <w:szCs w:val="12"/>
              </w:rPr>
              <w:t>0,0509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46AE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0F6D5B2F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748B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D282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8A8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D8BC0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6F526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7C00B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F4EF9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56C4B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837D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1F3B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076F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0013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BC35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1E66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1CD2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8E84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3B6B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5A34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502D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A4F6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56B99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DC17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40038" w14:textId="0683BAF1" w:rsidR="00F51D5B" w:rsidRPr="00C7635F" w:rsidRDefault="00F51D5B" w:rsidP="00C7635F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C7635F">
              <w:rPr>
                <w:rFonts w:ascii="Arial" w:hAnsi="Arial" w:cs="Arial"/>
                <w:color w:val="000000"/>
                <w:sz w:val="12"/>
                <w:szCs w:val="12"/>
              </w:rPr>
              <w:t>621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94633" w14:textId="77777777" w:rsidR="00F51D5B" w:rsidRPr="00C7635F" w:rsidRDefault="00F51D5B" w:rsidP="00C7635F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C7635F">
              <w:rPr>
                <w:rFonts w:ascii="Arial" w:hAnsi="Arial" w:cs="Arial"/>
                <w:b w:val="0"/>
                <w:i w:val="0"/>
                <w:sz w:val="12"/>
                <w:szCs w:val="12"/>
              </w:rPr>
              <w:t>Метилбензол (Толуол)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6F4E8" w14:textId="77777777" w:rsidR="00F51D5B" w:rsidRPr="00C7635F" w:rsidRDefault="00F51D5B" w:rsidP="00C7635F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 w:rsidRPr="00C7635F">
              <w:rPr>
                <w:rFonts w:ascii="Arial" w:hAnsi="Arial" w:cs="Arial"/>
                <w:snapToGrid w:val="0"/>
                <w:sz w:val="12"/>
                <w:szCs w:val="12"/>
              </w:rPr>
              <w:t>0,243</w:t>
            </w:r>
            <w:r w:rsidRPr="00C7635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E5514" w14:textId="3AC0D907" w:rsidR="00F51D5B" w:rsidRPr="00C7635F" w:rsidRDefault="00F51D5B" w:rsidP="00C7635F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E165E8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2B036" w14:textId="77777777" w:rsidR="00F51D5B" w:rsidRPr="00C7635F" w:rsidRDefault="00F51D5B" w:rsidP="00C7635F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7635F">
              <w:rPr>
                <w:rFonts w:ascii="Arial" w:hAnsi="Arial" w:cs="Arial"/>
                <w:snapToGrid w:val="0"/>
                <w:sz w:val="12"/>
                <w:szCs w:val="12"/>
              </w:rPr>
              <w:t>7,68</w:t>
            </w:r>
            <w:r w:rsidRPr="00C7635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1</w:t>
            </w:r>
            <w:r w:rsidRPr="00C7635F">
              <w:rPr>
                <w:rFonts w:ascii="Arial" w:hAnsi="Arial" w:cs="Arial"/>
                <w:snapToGrid w:val="0"/>
                <w:sz w:val="12"/>
                <w:szCs w:val="1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F008C" w14:textId="77777777" w:rsidR="00F51D5B" w:rsidRPr="00C7635F" w:rsidRDefault="00F51D5B" w:rsidP="00571BE2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7635F">
              <w:rPr>
                <w:rFonts w:ascii="Arial" w:hAnsi="Arial" w:cs="Arial"/>
                <w:snapToGrid w:val="0"/>
                <w:sz w:val="12"/>
                <w:szCs w:val="12"/>
              </w:rPr>
              <w:t>7,68</w:t>
            </w:r>
            <w:r w:rsidRPr="00C7635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1</w:t>
            </w:r>
            <w:r w:rsidRPr="00C7635F">
              <w:rPr>
                <w:rFonts w:ascii="Arial" w:hAnsi="Arial" w:cs="Arial"/>
                <w:snapToGrid w:val="0"/>
                <w:sz w:val="12"/>
                <w:szCs w:val="12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501A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16E0654B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FC2A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C9EA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F0F8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2D9D4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B4733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7374F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1ABFE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FDE07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5999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1468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AEC9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2AD3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B69A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0E35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E58F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71BA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D749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DCBD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2104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6984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DCA7D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E1BA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82513" w14:textId="4C489092" w:rsidR="00F51D5B" w:rsidRPr="00C7635F" w:rsidRDefault="00F51D5B" w:rsidP="00C7635F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C7635F">
              <w:rPr>
                <w:rFonts w:ascii="Arial" w:hAnsi="Arial" w:cs="Arial"/>
                <w:color w:val="000000"/>
                <w:sz w:val="12"/>
                <w:szCs w:val="12"/>
              </w:rPr>
              <w:t>627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2F4FD" w14:textId="77777777" w:rsidR="00F51D5B" w:rsidRPr="00C7635F" w:rsidRDefault="00F51D5B" w:rsidP="00C7635F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C7635F">
              <w:rPr>
                <w:rFonts w:ascii="Arial" w:hAnsi="Arial" w:cs="Arial"/>
                <w:b w:val="0"/>
                <w:i w:val="0"/>
                <w:sz w:val="12"/>
                <w:szCs w:val="12"/>
              </w:rPr>
              <w:t>Этилбензол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D5265" w14:textId="77777777" w:rsidR="00F51D5B" w:rsidRPr="00C7635F" w:rsidRDefault="00F51D5B" w:rsidP="00C7635F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 w:rsidRPr="00C7635F">
              <w:rPr>
                <w:rFonts w:ascii="Arial" w:hAnsi="Arial" w:cs="Arial"/>
                <w:snapToGrid w:val="0"/>
                <w:sz w:val="12"/>
                <w:szCs w:val="12"/>
              </w:rPr>
              <w:t>0,023</w:t>
            </w:r>
            <w:r w:rsidRPr="00C7635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EC747" w14:textId="1352C55A" w:rsidR="00F51D5B" w:rsidRPr="00C7635F" w:rsidRDefault="00F51D5B" w:rsidP="00C7635F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E165E8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FDFC8" w14:textId="77777777" w:rsidR="00F51D5B" w:rsidRPr="00C7635F" w:rsidRDefault="00F51D5B" w:rsidP="00C7635F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 w:rsidRPr="00C7635F">
              <w:rPr>
                <w:rFonts w:ascii="Arial" w:hAnsi="Arial" w:cs="Arial"/>
                <w:snapToGrid w:val="0"/>
                <w:sz w:val="12"/>
                <w:szCs w:val="12"/>
              </w:rPr>
              <w:t>0,73</w:t>
            </w:r>
            <w:r w:rsidRPr="00C7635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8F890" w14:textId="77777777" w:rsidR="00F51D5B" w:rsidRPr="00C7635F" w:rsidRDefault="00F51D5B" w:rsidP="00571BE2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 w:rsidRPr="00C7635F">
              <w:rPr>
                <w:rFonts w:ascii="Arial" w:hAnsi="Arial" w:cs="Arial"/>
                <w:snapToGrid w:val="0"/>
                <w:sz w:val="12"/>
                <w:szCs w:val="12"/>
              </w:rPr>
              <w:t>0,73</w:t>
            </w:r>
            <w:r w:rsidRPr="00C7635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47E5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6B93D1FF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AA7D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6BD4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8072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79CEA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BA1DC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D617E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2002E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DC3A5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7701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4632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C6A2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0CFE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4AF2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13E8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840D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B7D3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FD1B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E3E4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875A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2AB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D8EA8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6BDD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DAFC9" w14:textId="61C05709" w:rsidR="00F51D5B" w:rsidRPr="00C7635F" w:rsidRDefault="00F51D5B" w:rsidP="00C7635F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C7635F">
              <w:rPr>
                <w:rFonts w:ascii="Arial" w:hAnsi="Arial" w:cs="Arial"/>
                <w:color w:val="000000"/>
                <w:sz w:val="12"/>
                <w:szCs w:val="12"/>
              </w:rPr>
              <w:t>639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D5ADB" w14:textId="77777777" w:rsidR="00F51D5B" w:rsidRPr="00C7635F" w:rsidRDefault="00F51D5B" w:rsidP="00C7635F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C7635F">
              <w:rPr>
                <w:rFonts w:ascii="Arial" w:hAnsi="Arial" w:cs="Arial"/>
                <w:b w:val="0"/>
                <w:i w:val="0"/>
                <w:sz w:val="12"/>
                <w:szCs w:val="12"/>
              </w:rPr>
              <w:t>1,2-Диметилбензол (о-Ксилол)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5D2E" w14:textId="77777777" w:rsidR="00F51D5B" w:rsidRPr="00C7635F" w:rsidRDefault="00F51D5B" w:rsidP="00C7635F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7635F">
              <w:rPr>
                <w:rFonts w:ascii="Arial" w:hAnsi="Arial" w:cs="Arial"/>
                <w:snapToGrid w:val="0"/>
                <w:sz w:val="12"/>
                <w:szCs w:val="12"/>
              </w:rPr>
              <w:t>0,0195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A5B1F" w14:textId="6969BF12" w:rsidR="00F51D5B" w:rsidRPr="00C7635F" w:rsidRDefault="00F51D5B" w:rsidP="00C7635F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E165E8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66A97" w14:textId="77777777" w:rsidR="00F51D5B" w:rsidRPr="00C7635F" w:rsidRDefault="00F51D5B" w:rsidP="00C7635F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7635F">
              <w:rPr>
                <w:rFonts w:ascii="Arial" w:hAnsi="Arial" w:cs="Arial"/>
                <w:snapToGrid w:val="0"/>
                <w:sz w:val="12"/>
                <w:szCs w:val="12"/>
              </w:rPr>
              <w:t>0,6164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3CA6C" w14:textId="77777777" w:rsidR="00F51D5B" w:rsidRPr="00C7635F" w:rsidRDefault="00F51D5B" w:rsidP="00571BE2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7635F">
              <w:rPr>
                <w:rFonts w:ascii="Arial" w:hAnsi="Arial" w:cs="Arial"/>
                <w:snapToGrid w:val="0"/>
                <w:sz w:val="12"/>
                <w:szCs w:val="12"/>
              </w:rPr>
              <w:t>0,6164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9411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7FCF8B7C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C030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CB98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51F7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417E0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4E6CF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76565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9B77E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15AE0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8381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D8A3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C96E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51E6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C98D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FF26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431A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1259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BD09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D4C2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F493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87CA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3CD70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D44A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FF4B7" w14:textId="76091907" w:rsidR="00F51D5B" w:rsidRPr="00C7635F" w:rsidRDefault="00F51D5B" w:rsidP="00C7635F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C7635F">
              <w:rPr>
                <w:rFonts w:ascii="Arial" w:hAnsi="Arial" w:cs="Arial"/>
                <w:color w:val="000000"/>
                <w:sz w:val="12"/>
                <w:szCs w:val="12"/>
              </w:rPr>
              <w:t>642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BEAEC" w14:textId="77777777" w:rsidR="00F51D5B" w:rsidRPr="00C7635F" w:rsidRDefault="00F51D5B" w:rsidP="00C7635F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proofErr w:type="spellStart"/>
            <w:r w:rsidRPr="00C7635F">
              <w:rPr>
                <w:rFonts w:ascii="Arial" w:hAnsi="Arial" w:cs="Arial"/>
                <w:b w:val="0"/>
                <w:i w:val="0"/>
                <w:sz w:val="12"/>
                <w:szCs w:val="12"/>
              </w:rPr>
              <w:t>Алкилдифенилы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01C6D" w14:textId="77777777" w:rsidR="00F51D5B" w:rsidRPr="00C7635F" w:rsidRDefault="00F51D5B" w:rsidP="00C7635F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7635F">
              <w:rPr>
                <w:rFonts w:ascii="Arial" w:hAnsi="Arial" w:cs="Arial"/>
                <w:snapToGrid w:val="0"/>
                <w:sz w:val="12"/>
                <w:szCs w:val="12"/>
              </w:rPr>
              <w:t>0,0122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F6062" w14:textId="18D40A48" w:rsidR="00F51D5B" w:rsidRPr="00C7635F" w:rsidRDefault="00F51D5B" w:rsidP="00C7635F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E165E8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160D3" w14:textId="77777777" w:rsidR="00F51D5B" w:rsidRPr="00C7635F" w:rsidRDefault="00F51D5B" w:rsidP="00C7635F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7635F">
              <w:rPr>
                <w:rFonts w:ascii="Arial" w:hAnsi="Arial" w:cs="Arial"/>
                <w:snapToGrid w:val="0"/>
                <w:sz w:val="12"/>
                <w:szCs w:val="12"/>
              </w:rPr>
              <w:t>0,3853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C5499" w14:textId="77777777" w:rsidR="00F51D5B" w:rsidRPr="00C7635F" w:rsidRDefault="00F51D5B" w:rsidP="00571BE2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7635F">
              <w:rPr>
                <w:rFonts w:ascii="Arial" w:hAnsi="Arial" w:cs="Arial"/>
                <w:snapToGrid w:val="0"/>
                <w:sz w:val="12"/>
                <w:szCs w:val="12"/>
              </w:rPr>
              <w:t>0,3853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6322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00D17D8D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71B8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7806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4D28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D04AC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8F17A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4E1F5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D71F6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9AAE2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D62A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DEC7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4AB1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4EE8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02C2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9BB8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C76E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A206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A214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C79E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DD1E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AB19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A9396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CDD2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BE360" w14:textId="086C7991" w:rsidR="00F51D5B" w:rsidRPr="00C7635F" w:rsidRDefault="00F51D5B" w:rsidP="00C7635F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C7635F">
              <w:rPr>
                <w:rFonts w:ascii="Arial" w:hAnsi="Arial" w:cs="Arial"/>
                <w:color w:val="000000"/>
                <w:sz w:val="12"/>
                <w:szCs w:val="12"/>
              </w:rPr>
              <w:t>708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EB00B" w14:textId="77777777" w:rsidR="00F51D5B" w:rsidRPr="00C7635F" w:rsidRDefault="00F51D5B" w:rsidP="00C7635F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C7635F">
              <w:rPr>
                <w:rFonts w:ascii="Arial" w:hAnsi="Arial" w:cs="Arial"/>
                <w:b w:val="0"/>
                <w:i w:val="0"/>
                <w:sz w:val="12"/>
                <w:szCs w:val="12"/>
              </w:rPr>
              <w:t>Нафталин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46B7E" w14:textId="77777777" w:rsidR="00F51D5B" w:rsidRPr="00C7635F" w:rsidRDefault="00F51D5B" w:rsidP="00C7635F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 w:rsidRPr="00C7635F">
              <w:rPr>
                <w:rFonts w:ascii="Arial" w:hAnsi="Arial" w:cs="Arial"/>
                <w:snapToGrid w:val="0"/>
                <w:sz w:val="12"/>
                <w:szCs w:val="12"/>
              </w:rPr>
              <w:t>0,001</w:t>
            </w:r>
            <w:r w:rsidRPr="00C7635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C7DEB" w14:textId="199B1F7C" w:rsidR="00F51D5B" w:rsidRPr="00C7635F" w:rsidRDefault="00F51D5B" w:rsidP="00C7635F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E165E8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75C3E" w14:textId="77777777" w:rsidR="00F51D5B" w:rsidRPr="00C7635F" w:rsidRDefault="00F51D5B" w:rsidP="00C7635F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 w:rsidRPr="00C7635F">
              <w:rPr>
                <w:rFonts w:ascii="Arial" w:hAnsi="Arial" w:cs="Arial"/>
                <w:snapToGrid w:val="0"/>
                <w:sz w:val="12"/>
                <w:szCs w:val="12"/>
              </w:rPr>
              <w:t>0,0</w:t>
            </w:r>
            <w:r w:rsidRPr="00C7635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455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A6F06" w14:textId="77777777" w:rsidR="00F51D5B" w:rsidRPr="00C7635F" w:rsidRDefault="00F51D5B" w:rsidP="00571BE2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 w:rsidRPr="00C7635F">
              <w:rPr>
                <w:rFonts w:ascii="Arial" w:hAnsi="Arial" w:cs="Arial"/>
                <w:snapToGrid w:val="0"/>
                <w:sz w:val="12"/>
                <w:szCs w:val="12"/>
              </w:rPr>
              <w:t>0,0</w:t>
            </w:r>
            <w:r w:rsidRPr="00C7635F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455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EB0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1E20027D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A4B2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3366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BA54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58AD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6D46B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FD21A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C295B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B4FEB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5A54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1F2B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8A46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8DCE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FC56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452C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8D17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8CA8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E600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6D53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E95A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0902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7B3BC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725A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BBF3F" w14:textId="0DCC07C8" w:rsidR="00F51D5B" w:rsidRPr="00C7635F" w:rsidRDefault="00F51D5B" w:rsidP="00C7635F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C7635F">
              <w:rPr>
                <w:rFonts w:ascii="Arial" w:hAnsi="Arial" w:cs="Arial"/>
                <w:color w:val="000000"/>
                <w:sz w:val="12"/>
                <w:szCs w:val="12"/>
              </w:rPr>
              <w:t>711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4B659" w14:textId="77777777" w:rsidR="00F51D5B" w:rsidRPr="00C7635F" w:rsidRDefault="00F51D5B" w:rsidP="00C7635F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C7635F">
              <w:rPr>
                <w:rFonts w:ascii="Arial" w:hAnsi="Arial" w:cs="Arial"/>
                <w:b w:val="0"/>
                <w:i w:val="0"/>
                <w:sz w:val="12"/>
                <w:szCs w:val="12"/>
              </w:rPr>
              <w:t>Антрацен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41B85" w14:textId="77777777" w:rsidR="00F51D5B" w:rsidRPr="00C7635F" w:rsidRDefault="00F51D5B" w:rsidP="00C7635F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7635F">
              <w:rPr>
                <w:rFonts w:ascii="Arial" w:hAnsi="Arial" w:cs="Arial"/>
                <w:snapToGrid w:val="0"/>
                <w:sz w:val="12"/>
                <w:szCs w:val="12"/>
              </w:rPr>
              <w:t>0,0128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09714" w14:textId="6F139BC8" w:rsidR="00F51D5B" w:rsidRPr="00C7635F" w:rsidRDefault="00F51D5B" w:rsidP="00C7635F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E165E8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0CB56" w14:textId="77777777" w:rsidR="00F51D5B" w:rsidRPr="00C7635F" w:rsidRDefault="00F51D5B" w:rsidP="00C7635F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7635F">
              <w:rPr>
                <w:rFonts w:ascii="Arial" w:hAnsi="Arial" w:cs="Arial"/>
                <w:snapToGrid w:val="0"/>
                <w:sz w:val="12"/>
                <w:szCs w:val="12"/>
              </w:rPr>
              <w:t>0,4042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55964" w14:textId="77777777" w:rsidR="00F51D5B" w:rsidRPr="00C7635F" w:rsidRDefault="00F51D5B" w:rsidP="00571BE2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7635F">
              <w:rPr>
                <w:rFonts w:ascii="Arial" w:hAnsi="Arial" w:cs="Arial"/>
                <w:snapToGrid w:val="0"/>
                <w:sz w:val="12"/>
                <w:szCs w:val="12"/>
              </w:rPr>
              <w:t>0,4042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31F2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60969AB8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C3E3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C994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120F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9A9D2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4C931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7167F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6DABB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2148C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05D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AFD4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3DC2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05BB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C50A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E0AB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D698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6BE5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1802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D280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4D38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2E29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B95D1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F606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1EAFE" w14:textId="4D9FD722" w:rsidR="00F51D5B" w:rsidRPr="00C7635F" w:rsidRDefault="00F51D5B" w:rsidP="00C7635F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C7635F">
              <w:rPr>
                <w:rFonts w:ascii="Arial" w:hAnsi="Arial" w:cs="Arial"/>
                <w:color w:val="000000"/>
                <w:sz w:val="12"/>
                <w:szCs w:val="12"/>
              </w:rPr>
              <w:t>716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0E61E" w14:textId="77777777" w:rsidR="00F51D5B" w:rsidRPr="00C7635F" w:rsidRDefault="00F51D5B" w:rsidP="00C7635F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C7635F">
              <w:rPr>
                <w:rFonts w:ascii="Arial" w:hAnsi="Arial" w:cs="Arial"/>
                <w:b w:val="0"/>
                <w:i w:val="0"/>
                <w:sz w:val="12"/>
                <w:szCs w:val="12"/>
              </w:rPr>
              <w:t>Фенантрен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8F08E" w14:textId="77777777" w:rsidR="00F51D5B" w:rsidRPr="00C7635F" w:rsidRDefault="00F51D5B" w:rsidP="00C7635F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7635F">
              <w:rPr>
                <w:rFonts w:ascii="Arial" w:hAnsi="Arial" w:cs="Arial"/>
                <w:snapToGrid w:val="0"/>
                <w:sz w:val="12"/>
                <w:szCs w:val="12"/>
              </w:rPr>
              <w:t>0,0069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14163" w14:textId="5E4C2949" w:rsidR="00F51D5B" w:rsidRPr="00C7635F" w:rsidRDefault="00F51D5B" w:rsidP="00C7635F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E165E8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66FF3" w14:textId="77777777" w:rsidR="00F51D5B" w:rsidRPr="00C7635F" w:rsidRDefault="00F51D5B" w:rsidP="00C7635F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7635F">
              <w:rPr>
                <w:rFonts w:ascii="Arial" w:hAnsi="Arial" w:cs="Arial"/>
                <w:snapToGrid w:val="0"/>
                <w:sz w:val="12"/>
                <w:szCs w:val="12"/>
              </w:rPr>
              <w:t>0,2161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16FDA" w14:textId="77777777" w:rsidR="00F51D5B" w:rsidRPr="00C7635F" w:rsidRDefault="00F51D5B" w:rsidP="00571BE2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7635F">
              <w:rPr>
                <w:rFonts w:ascii="Arial" w:hAnsi="Arial" w:cs="Arial"/>
                <w:snapToGrid w:val="0"/>
                <w:sz w:val="12"/>
                <w:szCs w:val="12"/>
              </w:rPr>
              <w:t>0,2161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CEF5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3FE2003B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A74F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4EAD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1F0C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FD93D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DE13C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6A019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8CF1A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DE120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269C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1F43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3409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1D3D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9E4E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E87E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0353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6040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4545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5178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4622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6FA7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28D54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4A5E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D9FAE" w14:textId="44C7A336" w:rsidR="00F51D5B" w:rsidRPr="00C7635F" w:rsidRDefault="00F51D5B" w:rsidP="00C7635F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C7635F">
              <w:rPr>
                <w:rFonts w:ascii="Arial" w:hAnsi="Arial" w:cs="Arial"/>
                <w:color w:val="000000"/>
                <w:sz w:val="12"/>
                <w:szCs w:val="12"/>
              </w:rPr>
              <w:t>726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3AD5B" w14:textId="77777777" w:rsidR="00F51D5B" w:rsidRPr="00C7635F" w:rsidRDefault="00F51D5B" w:rsidP="00C7635F">
            <w:pPr>
              <w:pStyle w:val="7"/>
              <w:ind w:left="-57" w:right="-57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proofErr w:type="spellStart"/>
            <w:r w:rsidRPr="00C7635F">
              <w:rPr>
                <w:rFonts w:ascii="Arial" w:hAnsi="Arial" w:cs="Arial"/>
                <w:b w:val="0"/>
                <w:i w:val="0"/>
                <w:sz w:val="12"/>
                <w:szCs w:val="12"/>
              </w:rPr>
              <w:t>Инден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E500E" w14:textId="77777777" w:rsidR="00F51D5B" w:rsidRPr="00C7635F" w:rsidRDefault="00F51D5B" w:rsidP="00C7635F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7635F">
              <w:rPr>
                <w:rFonts w:ascii="Arial" w:hAnsi="Arial" w:cs="Arial"/>
                <w:snapToGrid w:val="0"/>
                <w:sz w:val="12"/>
                <w:szCs w:val="12"/>
              </w:rPr>
              <w:t>0,0001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1F450" w14:textId="2AD8C96F" w:rsidR="00F51D5B" w:rsidRPr="00C7635F" w:rsidRDefault="00F51D5B" w:rsidP="00C7635F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E165E8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688FD" w14:textId="77777777" w:rsidR="00F51D5B" w:rsidRPr="00C7635F" w:rsidRDefault="00F51D5B" w:rsidP="00C7635F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7635F">
              <w:rPr>
                <w:rFonts w:ascii="Arial" w:hAnsi="Arial" w:cs="Arial"/>
                <w:snapToGrid w:val="0"/>
                <w:sz w:val="12"/>
                <w:szCs w:val="12"/>
              </w:rPr>
              <w:t>0,0020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22948" w14:textId="77777777" w:rsidR="00F51D5B" w:rsidRPr="00C7635F" w:rsidRDefault="00F51D5B" w:rsidP="00571BE2">
            <w:pPr>
              <w:ind w:left="-57" w:right="-57"/>
              <w:jc w:val="both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7635F">
              <w:rPr>
                <w:rFonts w:ascii="Arial" w:hAnsi="Arial" w:cs="Arial"/>
                <w:snapToGrid w:val="0"/>
                <w:sz w:val="12"/>
                <w:szCs w:val="12"/>
              </w:rPr>
              <w:t>0,0020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65AB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0695E759" w14:textId="77777777" w:rsidTr="005A0039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FBFA8" w14:textId="77777777" w:rsidR="00F51D5B" w:rsidRPr="00803082" w:rsidRDefault="00F51D5B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Установка производства этилена ЭП-600</w:t>
            </w:r>
          </w:p>
          <w:p w14:paraId="2ED88346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0D5D8" w14:textId="77777777" w:rsidR="00F51D5B" w:rsidRPr="007B6826" w:rsidRDefault="00F51D5B" w:rsidP="00C7635F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Технологическое оборудование на площадке №</w: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1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888E6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Неорганизованный (ЗРА, ППК, фланцы, уплотнения насосов)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8B9B1" w14:textId="77777777" w:rsidR="00F51D5B" w:rsidRPr="00F21C1A" w:rsidRDefault="00F51D5B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8A8D8" w14:textId="77777777" w:rsidR="00F51D5B" w:rsidRPr="00F21C1A" w:rsidRDefault="00F51D5B" w:rsidP="001D4DC0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8760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255BD" w14:textId="77777777" w:rsidR="00F51D5B" w:rsidRPr="00F21C1A" w:rsidRDefault="00F51D5B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неплотности</w:t>
            </w:r>
            <w:proofErr w:type="spellEnd"/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00362" w14:textId="77777777" w:rsidR="00F51D5B" w:rsidRPr="007B6826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291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EAAA2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5113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4CF23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33BB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15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C4163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52C23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B04E5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79849" w14:textId="442B8437" w:rsidR="00F51D5B" w:rsidRPr="00DB7B31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A133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14904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17F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1035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5648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14964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DA50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1035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089D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22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48220" w14:textId="3BC24CAE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0E5FD" w14:textId="28047D10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3BEA6" w14:textId="4F3E9E16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5D8CC" w14:textId="31670634" w:rsidR="00F51D5B" w:rsidRPr="0017558B" w:rsidRDefault="00F51D5B" w:rsidP="0017558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17558B">
              <w:rPr>
                <w:rFonts w:ascii="Arial" w:hAnsi="Arial" w:cs="Arial"/>
                <w:color w:val="000000"/>
                <w:sz w:val="12"/>
                <w:szCs w:val="12"/>
              </w:rPr>
              <w:t>337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AD292" w14:textId="77777777" w:rsidR="00F51D5B" w:rsidRPr="0017558B" w:rsidRDefault="00F51D5B" w:rsidP="0017558B">
            <w:pPr>
              <w:pStyle w:val="7"/>
              <w:ind w:left="-57" w:right="-57"/>
              <w:jc w:val="left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17558B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 xml:space="preserve"> Оксид углерода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D0F3" w14:textId="77777777" w:rsidR="00F51D5B" w:rsidRPr="0017558B" w:rsidRDefault="00F51D5B" w:rsidP="0017558B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558B">
              <w:rPr>
                <w:rFonts w:ascii="Arial" w:hAnsi="Arial" w:cs="Arial"/>
                <w:color w:val="000000"/>
                <w:sz w:val="12"/>
                <w:szCs w:val="12"/>
              </w:rPr>
              <w:t>0,0000649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8F708" w14:textId="59B48116" w:rsidR="00F51D5B" w:rsidRPr="0017558B" w:rsidRDefault="00F51D5B" w:rsidP="0017558B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E165E8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9D861" w14:textId="77777777" w:rsidR="00F51D5B" w:rsidRPr="0017558B" w:rsidRDefault="00F51D5B" w:rsidP="0017558B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558B">
              <w:rPr>
                <w:rFonts w:ascii="Arial" w:hAnsi="Arial" w:cs="Arial"/>
                <w:color w:val="000000"/>
                <w:sz w:val="12"/>
                <w:szCs w:val="12"/>
              </w:rPr>
              <w:t>0,002048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EDF59" w14:textId="77777777" w:rsidR="00F51D5B" w:rsidRPr="0017558B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558B">
              <w:rPr>
                <w:rFonts w:ascii="Arial" w:hAnsi="Arial" w:cs="Arial"/>
                <w:color w:val="000000"/>
                <w:sz w:val="12"/>
                <w:szCs w:val="12"/>
              </w:rPr>
              <w:t>0,002048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B389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0CDA7CAC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8FE8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A2A1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C5C3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97601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0E9AA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10EC8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0B0FA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221A4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15A9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DD7D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DD2F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2CD0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179E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FBC9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29C8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B152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7183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7CAE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07F4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F7B7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078AB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21C4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48A31" w14:textId="5B32CFE9" w:rsidR="00F51D5B" w:rsidRPr="0017558B" w:rsidRDefault="00F51D5B" w:rsidP="0017558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17558B">
              <w:rPr>
                <w:rFonts w:ascii="Arial" w:hAnsi="Arial" w:cs="Arial"/>
                <w:color w:val="000000"/>
                <w:sz w:val="12"/>
                <w:szCs w:val="12"/>
              </w:rPr>
              <w:t>410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659F0" w14:textId="77777777" w:rsidR="00F51D5B" w:rsidRPr="0017558B" w:rsidRDefault="00F51D5B" w:rsidP="0017558B">
            <w:pPr>
              <w:pStyle w:val="7"/>
              <w:ind w:left="-57" w:right="-57"/>
              <w:jc w:val="left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17558B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Метан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50164" w14:textId="77777777" w:rsidR="00F51D5B" w:rsidRPr="0017558B" w:rsidRDefault="00F51D5B" w:rsidP="0017558B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558B">
              <w:rPr>
                <w:rFonts w:ascii="Arial" w:hAnsi="Arial" w:cs="Arial"/>
                <w:color w:val="000000"/>
                <w:sz w:val="12"/>
                <w:szCs w:val="12"/>
              </w:rPr>
              <w:t>0,0187161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30B75" w14:textId="7CC91A0E" w:rsidR="00F51D5B" w:rsidRPr="0017558B" w:rsidRDefault="00F51D5B" w:rsidP="0017558B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E165E8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B4ED6" w14:textId="77777777" w:rsidR="00F51D5B" w:rsidRPr="0017558B" w:rsidRDefault="00F51D5B" w:rsidP="0017558B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558B">
              <w:rPr>
                <w:rFonts w:ascii="Arial" w:hAnsi="Arial" w:cs="Arial"/>
                <w:color w:val="000000"/>
                <w:sz w:val="12"/>
                <w:szCs w:val="12"/>
              </w:rPr>
              <w:t>0,590230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C5596" w14:textId="77777777" w:rsidR="00F51D5B" w:rsidRPr="0017558B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558B">
              <w:rPr>
                <w:rFonts w:ascii="Arial" w:hAnsi="Arial" w:cs="Arial"/>
                <w:color w:val="000000"/>
                <w:sz w:val="12"/>
                <w:szCs w:val="12"/>
              </w:rPr>
              <w:t>0,590230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C404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47D4D2B3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D91A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6BD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BDFF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BE909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7E419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66726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0155D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074AB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87C8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EB1B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4B5C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EC6F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407F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2497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9906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4C8E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B524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149C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785F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C5E6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E7C4B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3322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79AAC" w14:textId="7F9171E7" w:rsidR="00F51D5B" w:rsidRPr="0017558B" w:rsidRDefault="00F51D5B" w:rsidP="0017558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17558B">
              <w:rPr>
                <w:rFonts w:ascii="Arial" w:hAnsi="Arial" w:cs="Arial"/>
                <w:color w:val="000000"/>
                <w:sz w:val="12"/>
                <w:szCs w:val="12"/>
              </w:rPr>
              <w:t>415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57B2C" w14:textId="77777777" w:rsidR="00F51D5B" w:rsidRPr="0017558B" w:rsidRDefault="00F51D5B" w:rsidP="00F86E52">
            <w:pPr>
              <w:pStyle w:val="7"/>
              <w:ind w:left="-57" w:right="-114"/>
              <w:jc w:val="left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17558B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Смесь углеводородов предельных С1-С5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313C9" w14:textId="77777777" w:rsidR="00F51D5B" w:rsidRPr="0017558B" w:rsidRDefault="00F51D5B" w:rsidP="0017558B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558B">
              <w:rPr>
                <w:rFonts w:ascii="Arial" w:hAnsi="Arial" w:cs="Arial"/>
                <w:color w:val="000000"/>
                <w:sz w:val="12"/>
                <w:szCs w:val="12"/>
              </w:rPr>
              <w:t>0,0035261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AE6D4" w14:textId="49F98EF6" w:rsidR="00F51D5B" w:rsidRPr="0017558B" w:rsidRDefault="00F51D5B" w:rsidP="0017558B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E165E8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62092" w14:textId="77777777" w:rsidR="00F51D5B" w:rsidRPr="0017558B" w:rsidRDefault="00F51D5B" w:rsidP="0017558B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558B">
              <w:rPr>
                <w:rFonts w:ascii="Arial" w:hAnsi="Arial" w:cs="Arial"/>
                <w:color w:val="000000"/>
                <w:sz w:val="12"/>
                <w:szCs w:val="12"/>
              </w:rPr>
              <w:t>0,111199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C3470" w14:textId="77777777" w:rsidR="00F51D5B" w:rsidRPr="0017558B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558B">
              <w:rPr>
                <w:rFonts w:ascii="Arial" w:hAnsi="Arial" w:cs="Arial"/>
                <w:color w:val="000000"/>
                <w:sz w:val="12"/>
                <w:szCs w:val="12"/>
              </w:rPr>
              <w:t>0,111199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49DC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48BD60B8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3F1D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1DCF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908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F8059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BCE37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305CD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23994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7ADC4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2319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52B3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7FA7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1132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9A50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CC4C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6C7D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C3A2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F978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3DF4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A194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7FC9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1F589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569F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E7FAC" w14:textId="04B7B022" w:rsidR="00F51D5B" w:rsidRPr="0017558B" w:rsidRDefault="00F51D5B" w:rsidP="0017558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17558B">
              <w:rPr>
                <w:rFonts w:ascii="Arial" w:hAnsi="Arial" w:cs="Arial"/>
                <w:color w:val="000000"/>
                <w:sz w:val="12"/>
                <w:szCs w:val="12"/>
              </w:rPr>
              <w:t>502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4AEA5" w14:textId="77777777" w:rsidR="00F51D5B" w:rsidRPr="0017558B" w:rsidRDefault="00F51D5B" w:rsidP="0017558B">
            <w:pPr>
              <w:pStyle w:val="7"/>
              <w:ind w:left="-57" w:right="-57"/>
              <w:jc w:val="left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17558B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Бут-1-ен (Бутилен)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CBC85" w14:textId="77777777" w:rsidR="00F51D5B" w:rsidRPr="0017558B" w:rsidRDefault="00F51D5B" w:rsidP="0017558B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558B">
              <w:rPr>
                <w:rFonts w:ascii="Arial" w:hAnsi="Arial" w:cs="Arial"/>
                <w:color w:val="000000"/>
                <w:sz w:val="12"/>
                <w:szCs w:val="12"/>
              </w:rPr>
              <w:t>0,0269265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90639" w14:textId="05EE4139" w:rsidR="00F51D5B" w:rsidRPr="0017558B" w:rsidRDefault="00F51D5B" w:rsidP="0017558B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E165E8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06C43" w14:textId="77777777" w:rsidR="00F51D5B" w:rsidRPr="0017558B" w:rsidRDefault="00F51D5B" w:rsidP="0017558B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558B">
              <w:rPr>
                <w:rFonts w:ascii="Arial" w:hAnsi="Arial" w:cs="Arial"/>
                <w:color w:val="000000"/>
                <w:sz w:val="12"/>
                <w:szCs w:val="12"/>
              </w:rPr>
              <w:t>0,849156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5F89F" w14:textId="77777777" w:rsidR="00F51D5B" w:rsidRPr="0017558B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558B">
              <w:rPr>
                <w:rFonts w:ascii="Arial" w:hAnsi="Arial" w:cs="Arial"/>
                <w:color w:val="000000"/>
                <w:sz w:val="12"/>
                <w:szCs w:val="12"/>
              </w:rPr>
              <w:t>0,849156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F9AA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53BFF9DB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4617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AE36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388F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B3B2F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A5BC8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FDC1A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BA01F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A9477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E4C7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8EDC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82A5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C32A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0FB1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DEFA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EF5F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DDB2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DD88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7F5E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1705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08AA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34371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F10A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FB9C0" w14:textId="443DE9CD" w:rsidR="00F51D5B" w:rsidRPr="0017558B" w:rsidRDefault="00F51D5B" w:rsidP="0017558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17558B">
              <w:rPr>
                <w:rFonts w:ascii="Arial" w:hAnsi="Arial" w:cs="Arial"/>
                <w:color w:val="000000"/>
                <w:sz w:val="12"/>
                <w:szCs w:val="12"/>
              </w:rPr>
              <w:t>503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F316" w14:textId="77777777" w:rsidR="00F51D5B" w:rsidRPr="0017558B" w:rsidRDefault="00F51D5B" w:rsidP="0017558B">
            <w:pPr>
              <w:pStyle w:val="7"/>
              <w:ind w:left="-57" w:right="-57"/>
              <w:jc w:val="left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17558B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Бута-1,3-диен (1,3-БутадиенДивинил)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B61E4" w14:textId="77777777" w:rsidR="00F51D5B" w:rsidRPr="0017558B" w:rsidRDefault="00F51D5B" w:rsidP="0017558B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558B">
              <w:rPr>
                <w:rFonts w:ascii="Arial" w:hAnsi="Arial" w:cs="Arial"/>
                <w:color w:val="000000"/>
                <w:sz w:val="12"/>
                <w:szCs w:val="12"/>
              </w:rPr>
              <w:t>0,0120528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74BEE" w14:textId="2048D09F" w:rsidR="00F51D5B" w:rsidRPr="0017558B" w:rsidRDefault="00F51D5B" w:rsidP="0017558B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E165E8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8DD13" w14:textId="77777777" w:rsidR="00F51D5B" w:rsidRPr="0017558B" w:rsidRDefault="00F51D5B" w:rsidP="0017558B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558B">
              <w:rPr>
                <w:rFonts w:ascii="Arial" w:hAnsi="Arial" w:cs="Arial"/>
                <w:color w:val="000000"/>
                <w:sz w:val="12"/>
                <w:szCs w:val="12"/>
              </w:rPr>
              <w:t>0,380098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60628" w14:textId="77777777" w:rsidR="00F51D5B" w:rsidRPr="0017558B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558B">
              <w:rPr>
                <w:rFonts w:ascii="Arial" w:hAnsi="Arial" w:cs="Arial"/>
                <w:color w:val="000000"/>
                <w:sz w:val="12"/>
                <w:szCs w:val="12"/>
              </w:rPr>
              <w:t>0,380098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07B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014AF6E4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1228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5371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FDFE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D5345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05A4D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52CD0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51688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E399F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556E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413C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822F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58B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F5AA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530A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83FC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459B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37F5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880E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6BB8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5AD3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32292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2241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F5328" w14:textId="64E6EC7C" w:rsidR="00F51D5B" w:rsidRPr="0017558B" w:rsidRDefault="00F51D5B" w:rsidP="0017558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17558B">
              <w:rPr>
                <w:rFonts w:ascii="Arial" w:hAnsi="Arial" w:cs="Arial"/>
                <w:color w:val="000000"/>
                <w:sz w:val="12"/>
                <w:szCs w:val="12"/>
              </w:rPr>
              <w:t>526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60657" w14:textId="77777777" w:rsidR="00F51D5B" w:rsidRPr="0017558B" w:rsidRDefault="00F51D5B" w:rsidP="0017558B">
            <w:pPr>
              <w:pStyle w:val="7"/>
              <w:ind w:left="-57" w:right="-57"/>
              <w:jc w:val="left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17558B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Этилен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E0529" w14:textId="77777777" w:rsidR="00F51D5B" w:rsidRPr="0017558B" w:rsidRDefault="00F51D5B" w:rsidP="0017558B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558B">
              <w:rPr>
                <w:rFonts w:ascii="Arial" w:hAnsi="Arial" w:cs="Arial"/>
                <w:color w:val="000000"/>
                <w:sz w:val="12"/>
                <w:szCs w:val="12"/>
              </w:rPr>
              <w:t>0,0000267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8A94B" w14:textId="24781DFC" w:rsidR="00F51D5B" w:rsidRPr="0017558B" w:rsidRDefault="00F51D5B" w:rsidP="0017558B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E165E8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39350" w14:textId="77777777" w:rsidR="00F51D5B" w:rsidRPr="0017558B" w:rsidRDefault="00F51D5B" w:rsidP="0017558B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558B">
              <w:rPr>
                <w:rFonts w:ascii="Arial" w:hAnsi="Arial" w:cs="Arial"/>
                <w:color w:val="000000"/>
                <w:sz w:val="12"/>
                <w:szCs w:val="12"/>
              </w:rPr>
              <w:t>0,000843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4193" w14:textId="77777777" w:rsidR="00F51D5B" w:rsidRPr="0017558B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558B">
              <w:rPr>
                <w:rFonts w:ascii="Arial" w:hAnsi="Arial" w:cs="Arial"/>
                <w:color w:val="000000"/>
                <w:sz w:val="12"/>
                <w:szCs w:val="12"/>
              </w:rPr>
              <w:t>0,000843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B724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7CF03793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E430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F025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AC1C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8C78E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91BD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FE2F1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204E0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1F09A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7F4A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160B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73EB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DD93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2A14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885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495F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A1F6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3001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6639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7D4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A5D8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25345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1280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96397" w14:textId="48F202D7" w:rsidR="00F51D5B" w:rsidRPr="0017558B" w:rsidRDefault="00F51D5B" w:rsidP="0017558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17558B">
              <w:rPr>
                <w:rFonts w:ascii="Arial" w:hAnsi="Arial" w:cs="Arial"/>
                <w:color w:val="000000"/>
                <w:sz w:val="12"/>
                <w:szCs w:val="12"/>
              </w:rPr>
              <w:t>536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E89F9" w14:textId="77777777" w:rsidR="00F51D5B" w:rsidRPr="0017558B" w:rsidRDefault="00F51D5B" w:rsidP="0017558B">
            <w:pPr>
              <w:pStyle w:val="7"/>
              <w:ind w:left="-57" w:right="-57"/>
              <w:jc w:val="left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proofErr w:type="spellStart"/>
            <w:r w:rsidRPr="0017558B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Метилацетилен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FE183" w14:textId="77777777" w:rsidR="00F51D5B" w:rsidRPr="0017558B" w:rsidRDefault="00F51D5B" w:rsidP="0017558B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558B">
              <w:rPr>
                <w:rFonts w:ascii="Arial" w:hAnsi="Arial" w:cs="Arial"/>
                <w:color w:val="000000"/>
                <w:sz w:val="12"/>
                <w:szCs w:val="12"/>
              </w:rPr>
              <w:t>0,0004488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B2014" w14:textId="2F230532" w:rsidR="00F51D5B" w:rsidRPr="0017558B" w:rsidRDefault="00F51D5B" w:rsidP="0017558B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E165E8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A6FAA" w14:textId="77777777" w:rsidR="00F51D5B" w:rsidRPr="0017558B" w:rsidRDefault="00F51D5B" w:rsidP="0017558B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558B">
              <w:rPr>
                <w:rFonts w:ascii="Arial" w:hAnsi="Arial" w:cs="Arial"/>
                <w:color w:val="000000"/>
                <w:sz w:val="12"/>
                <w:szCs w:val="12"/>
              </w:rPr>
              <w:t>0,014153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AA2C7" w14:textId="77777777" w:rsidR="00F51D5B" w:rsidRPr="0017558B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558B">
              <w:rPr>
                <w:rFonts w:ascii="Arial" w:hAnsi="Arial" w:cs="Arial"/>
                <w:color w:val="000000"/>
                <w:sz w:val="12"/>
                <w:szCs w:val="12"/>
              </w:rPr>
              <w:t>0,014153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373D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6A598FCD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10A4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2F8D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2184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ABF34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5EC15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EB254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C0C0A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6DF6E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66C4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4E08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62A6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945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8050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4AA7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C836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AD18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4F53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042A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8F9C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3E2C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E98D9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A800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EFD37" w14:textId="4CE577CA" w:rsidR="00F51D5B" w:rsidRPr="0017558B" w:rsidRDefault="00F51D5B" w:rsidP="0017558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17558B">
              <w:rPr>
                <w:rFonts w:ascii="Arial" w:hAnsi="Arial" w:cs="Arial"/>
                <w:color w:val="000000"/>
                <w:sz w:val="12"/>
                <w:szCs w:val="12"/>
              </w:rPr>
              <w:t>602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4EAF0" w14:textId="77777777" w:rsidR="00F51D5B" w:rsidRPr="0017558B" w:rsidRDefault="00F51D5B" w:rsidP="0017558B">
            <w:pPr>
              <w:pStyle w:val="7"/>
              <w:ind w:left="-57" w:right="-57"/>
              <w:jc w:val="left"/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</w:pPr>
            <w:r w:rsidRPr="0017558B">
              <w:rPr>
                <w:rFonts w:ascii="Arial" w:hAnsi="Arial" w:cs="Arial"/>
                <w:b w:val="0"/>
                <w:i w:val="0"/>
                <w:color w:val="auto"/>
                <w:sz w:val="12"/>
                <w:szCs w:val="12"/>
              </w:rPr>
              <w:t>Бензол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5EFB9" w14:textId="77777777" w:rsidR="00F51D5B" w:rsidRPr="0017558B" w:rsidRDefault="00F51D5B" w:rsidP="0017558B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558B">
              <w:rPr>
                <w:rFonts w:ascii="Arial" w:hAnsi="Arial" w:cs="Arial"/>
                <w:color w:val="000000"/>
                <w:sz w:val="12"/>
                <w:szCs w:val="12"/>
              </w:rPr>
              <w:t>0,0337853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A73AE" w14:textId="6D8B0EED" w:rsidR="00F51D5B" w:rsidRPr="0017558B" w:rsidRDefault="00F51D5B" w:rsidP="0017558B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E165E8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4D47F" w14:textId="77777777" w:rsidR="00F51D5B" w:rsidRPr="0017558B" w:rsidRDefault="00F51D5B" w:rsidP="0017558B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558B">
              <w:rPr>
                <w:rFonts w:ascii="Arial" w:hAnsi="Arial" w:cs="Arial"/>
                <w:color w:val="000000"/>
                <w:sz w:val="12"/>
                <w:szCs w:val="12"/>
              </w:rPr>
              <w:t>1,065454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8D065" w14:textId="77777777" w:rsidR="00F51D5B" w:rsidRPr="0017558B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17558B">
              <w:rPr>
                <w:rFonts w:ascii="Arial" w:hAnsi="Arial" w:cs="Arial"/>
                <w:color w:val="000000"/>
                <w:sz w:val="12"/>
                <w:szCs w:val="12"/>
              </w:rPr>
              <w:t>1,065454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F9EB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30C8667C" w14:textId="77777777" w:rsidTr="005A0039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E8ED5" w14:textId="77777777" w:rsidR="00F51D5B" w:rsidRPr="00803082" w:rsidRDefault="00F51D5B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Установка производства этилена ЭП-600</w:t>
            </w:r>
          </w:p>
          <w:p w14:paraId="42EA2F4F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5D0CD" w14:textId="77777777" w:rsidR="00F51D5B" w:rsidRPr="007B6826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Технологическое оборудование на площадке №</w: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1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81FEB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Неорганизованный (ЗРА, ППК, фланцы, уплотнения насосов)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D2CDF" w14:textId="77777777" w:rsidR="00F51D5B" w:rsidRPr="00F21C1A" w:rsidRDefault="00F51D5B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18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F5130" w14:textId="77777777" w:rsidR="00F51D5B" w:rsidRPr="00F21C1A" w:rsidRDefault="00F51D5B" w:rsidP="001D4DC0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8760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A60BF" w14:textId="77777777" w:rsidR="00F51D5B" w:rsidRPr="00F21C1A" w:rsidRDefault="00F51D5B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неплотности</w:t>
            </w:r>
            <w:proofErr w:type="spellEnd"/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E7612" w14:textId="77777777" w:rsidR="00F51D5B" w:rsidRPr="007B6826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1032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485F3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5114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3AD51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CE7CC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13,5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56231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4A68E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64444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5D044" w14:textId="547C02C1" w:rsidR="00F51D5B" w:rsidRPr="00DB7B31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37D8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14643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42A3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929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46F5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14843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F99D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929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DD36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34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2F6E5" w14:textId="6667E1CD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6940C" w14:textId="3A4E5ADA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A5690" w14:textId="6B002DD1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7DA16" w14:textId="7BD6319D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0415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6368F" w14:textId="77777777" w:rsidR="00F51D5B" w:rsidRPr="00A721F0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 xml:space="preserve">Предельные углеводороды С1-С5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81178" w14:textId="77777777" w:rsidR="00F51D5B" w:rsidRPr="00A721F0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0,0159136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31CCE" w14:textId="4905A444" w:rsidR="00F51D5B" w:rsidRPr="00A721F0" w:rsidRDefault="00F51D5B" w:rsidP="00A721F0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C5FF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5008D" w14:textId="77777777" w:rsidR="00F51D5B" w:rsidRPr="00A721F0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0,501852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2E268" w14:textId="77777777" w:rsidR="00F51D5B" w:rsidRPr="00A721F0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0,501852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4B10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676CF698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07014" w14:textId="77777777" w:rsidR="00F51D5B" w:rsidRPr="00803082" w:rsidRDefault="00F51D5B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85840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E76CC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07182" w14:textId="77777777" w:rsidR="00F51D5B" w:rsidRDefault="00F51D5B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F7CBE" w14:textId="77777777" w:rsidR="00F51D5B" w:rsidRDefault="00F51D5B" w:rsidP="001D4DC0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149E2" w14:textId="77777777" w:rsidR="00F51D5B" w:rsidRDefault="00F51D5B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C3A2A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06002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00538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4FCAD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E4FB0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400C9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EDD70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1D0E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8F9A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D4DB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A154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E40E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D5D3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D589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CD527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9FE7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468D6" w14:textId="64D0E1C6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0416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69D66" w14:textId="77777777" w:rsidR="00F51D5B" w:rsidRPr="00A721F0" w:rsidRDefault="00F51D5B" w:rsidP="00E46E3F">
            <w:pPr>
              <w:ind w:left="-57" w:right="-114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Предельные углев</w:t>
            </w: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о</w:t>
            </w: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 xml:space="preserve">дороды С6-С10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5315" w14:textId="77777777" w:rsidR="00F51D5B" w:rsidRPr="00A721F0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0,0190714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D1E60" w14:textId="787BA761" w:rsidR="00F51D5B" w:rsidRPr="00A721F0" w:rsidRDefault="00F51D5B" w:rsidP="00A721F0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C5FF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3293C" w14:textId="77777777" w:rsidR="00F51D5B" w:rsidRPr="00A721F0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0,601435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1AD0D" w14:textId="77777777" w:rsidR="00F51D5B" w:rsidRPr="00A721F0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0,601435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8A5C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68DB7818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D189B" w14:textId="77777777" w:rsidR="00F51D5B" w:rsidRPr="00803082" w:rsidRDefault="00F51D5B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5E805" w14:textId="77777777" w:rsidR="00F51D5B" w:rsidRDefault="00F51D5B" w:rsidP="004B2F9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2EF5E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5C430" w14:textId="77777777" w:rsidR="00F51D5B" w:rsidRDefault="00F51D5B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43382" w14:textId="77777777" w:rsidR="00F51D5B" w:rsidRDefault="00F51D5B" w:rsidP="001D4DC0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90CC5" w14:textId="77777777" w:rsidR="00F51D5B" w:rsidRDefault="00F51D5B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BB5DC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CA007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3DDA0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9F5A0" w14:textId="77777777" w:rsidR="00F51D5B" w:rsidRDefault="00F51D5B" w:rsidP="004B2F9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0E54C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97D36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549F8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3A8A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8F3C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D7B4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F260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31FE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BCBB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218E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2E47C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43F3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9F679" w14:textId="136C1658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0502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16377" w14:textId="2828BA53" w:rsidR="00F51D5B" w:rsidRPr="00634D53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34D53">
              <w:rPr>
                <w:rFonts w:ascii="Arial" w:hAnsi="Arial" w:cs="Arial"/>
                <w:sz w:val="12"/>
                <w:szCs w:val="12"/>
              </w:rPr>
              <w:t>Бут-1-ен (Бутилен)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18819" w14:textId="77777777" w:rsidR="00F51D5B" w:rsidRPr="00A721F0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0,0000297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F05F1" w14:textId="3AD13CE8" w:rsidR="00F51D5B" w:rsidRPr="00A721F0" w:rsidRDefault="00F51D5B" w:rsidP="00A721F0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C5FF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3C6BF" w14:textId="77777777" w:rsidR="00F51D5B" w:rsidRPr="00A721F0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0,000935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C38D9" w14:textId="77777777" w:rsidR="00F51D5B" w:rsidRPr="00A721F0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0,000935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D9DC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0DD0AD84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B1A84" w14:textId="77777777" w:rsidR="00F51D5B" w:rsidRPr="00803082" w:rsidRDefault="00F51D5B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52613" w14:textId="77777777" w:rsidR="00F51D5B" w:rsidRDefault="00F51D5B" w:rsidP="004B2F9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284DD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FE394" w14:textId="77777777" w:rsidR="00F51D5B" w:rsidRDefault="00F51D5B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AA80B" w14:textId="77777777" w:rsidR="00F51D5B" w:rsidRDefault="00F51D5B" w:rsidP="001D4DC0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D6A76" w14:textId="77777777" w:rsidR="00F51D5B" w:rsidRDefault="00F51D5B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A211C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50CC2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7434B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D85C3" w14:textId="77777777" w:rsidR="00F51D5B" w:rsidRDefault="00F51D5B" w:rsidP="004B2F9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6ACD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AEF99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6921A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FE14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9DE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2B92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5BCA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3F27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9B33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4C1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C61D9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29FB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6202C" w14:textId="579D222A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0503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D1903" w14:textId="77777777" w:rsidR="00F51D5B" w:rsidRPr="00A721F0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1,3-бутадиен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590E8" w14:textId="77777777" w:rsidR="00F51D5B" w:rsidRPr="00A721F0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0,0000425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50831" w14:textId="081A761D" w:rsidR="00F51D5B" w:rsidRPr="00A721F0" w:rsidRDefault="00F51D5B" w:rsidP="00A721F0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C5FF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84001" w14:textId="77777777" w:rsidR="00F51D5B" w:rsidRPr="00A721F0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0,001341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C381C" w14:textId="77777777" w:rsidR="00F51D5B" w:rsidRPr="00A721F0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0,001341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16A8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0EE5E53D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D46B8" w14:textId="77777777" w:rsidR="00F51D5B" w:rsidRPr="00803082" w:rsidRDefault="00F51D5B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EC94D" w14:textId="77777777" w:rsidR="00F51D5B" w:rsidRDefault="00F51D5B" w:rsidP="004B2F9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D5B3F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27CA5" w14:textId="77777777" w:rsidR="00F51D5B" w:rsidRDefault="00F51D5B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89FA" w14:textId="77777777" w:rsidR="00F51D5B" w:rsidRDefault="00F51D5B" w:rsidP="001D4DC0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E12F7" w14:textId="77777777" w:rsidR="00F51D5B" w:rsidRDefault="00F51D5B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A4ABA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16F81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F689B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CB362" w14:textId="77777777" w:rsidR="00F51D5B" w:rsidRDefault="00F51D5B" w:rsidP="004B2F9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AB5D4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E7031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2CA1D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08AD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BE8F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5642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F57B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5393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0B7C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670C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2B7CC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1FE0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B221E" w14:textId="3435BFAF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0514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8AF25" w14:textId="77777777" w:rsidR="00F51D5B" w:rsidRPr="00A721F0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Изобутен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3D48B" w14:textId="77777777" w:rsidR="00F51D5B" w:rsidRPr="00A721F0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0,0000083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D9185" w14:textId="7A31E43D" w:rsidR="00F51D5B" w:rsidRPr="00A721F0" w:rsidRDefault="00F51D5B" w:rsidP="00A721F0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C5FF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4578E" w14:textId="77777777" w:rsidR="00F51D5B" w:rsidRPr="00A721F0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0,000260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FE449" w14:textId="77777777" w:rsidR="00F51D5B" w:rsidRPr="00A721F0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0,000260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5AE8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1B8F81B3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8075D" w14:textId="77777777" w:rsidR="00F51D5B" w:rsidRPr="00803082" w:rsidRDefault="00F51D5B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F4915" w14:textId="77777777" w:rsidR="00F51D5B" w:rsidRDefault="00F51D5B" w:rsidP="004B2F9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3A3B7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C6B56" w14:textId="77777777" w:rsidR="00F51D5B" w:rsidRDefault="00F51D5B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EA37F" w14:textId="77777777" w:rsidR="00F51D5B" w:rsidRDefault="00F51D5B" w:rsidP="001D4DC0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3367F" w14:textId="77777777" w:rsidR="00F51D5B" w:rsidRDefault="00F51D5B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E8D89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8B416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17872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6A00F" w14:textId="77777777" w:rsidR="00F51D5B" w:rsidRDefault="00F51D5B" w:rsidP="004B2F9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70F7B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9A5B8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75AFD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58E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16A3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480B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AEA4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ACB6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58E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54C4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BE615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6868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2B24C" w14:textId="59BBDCD6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0521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EC043" w14:textId="77777777" w:rsidR="00F51D5B" w:rsidRPr="00A721F0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Пропилен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29C16" w14:textId="77777777" w:rsidR="00F51D5B" w:rsidRPr="00A721F0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0,0000106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AD859" w14:textId="670DF0B8" w:rsidR="00F51D5B" w:rsidRPr="00A721F0" w:rsidRDefault="00F51D5B" w:rsidP="00A721F0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C5FF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ABECD" w14:textId="77777777" w:rsidR="00F51D5B" w:rsidRPr="00A721F0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0,000335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68A99" w14:textId="77777777" w:rsidR="00F51D5B" w:rsidRPr="00A721F0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0,000335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FFE6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22BB4F26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F6034" w14:textId="77777777" w:rsidR="00F51D5B" w:rsidRPr="00803082" w:rsidRDefault="00F51D5B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AA33A" w14:textId="77777777" w:rsidR="00F51D5B" w:rsidRDefault="00F51D5B" w:rsidP="004B2F9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4B71F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1EBF0" w14:textId="77777777" w:rsidR="00F51D5B" w:rsidRDefault="00F51D5B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54190" w14:textId="77777777" w:rsidR="00F51D5B" w:rsidRDefault="00F51D5B" w:rsidP="001D4DC0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0F008" w14:textId="77777777" w:rsidR="00F51D5B" w:rsidRDefault="00F51D5B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517A9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95D14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481F5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A8EF6" w14:textId="77777777" w:rsidR="00F51D5B" w:rsidRDefault="00F51D5B" w:rsidP="004B2F9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B500E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AF703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30456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A0D5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EA1F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9498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6284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488D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2271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1D9B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95AC0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B76D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A8DA4" w14:textId="7115C94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0526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89243" w14:textId="77777777" w:rsidR="00F51D5B" w:rsidRPr="00A721F0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Этилен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FEB54" w14:textId="77777777" w:rsidR="00F51D5B" w:rsidRPr="00A721F0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0,0000093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3F14D" w14:textId="1CD8A6BA" w:rsidR="00F51D5B" w:rsidRPr="00A721F0" w:rsidRDefault="00F51D5B" w:rsidP="00A721F0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C5FF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CCD26" w14:textId="77777777" w:rsidR="00F51D5B" w:rsidRPr="00A721F0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0,000293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6EACB" w14:textId="77777777" w:rsidR="00F51D5B" w:rsidRPr="00A721F0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0,000293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A4C3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2219471F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824DF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B3E1A" w14:textId="77777777" w:rsidR="00F51D5B" w:rsidRPr="007B6826" w:rsidRDefault="00F51D5B" w:rsidP="004B2F9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A430A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A9712" w14:textId="77777777" w:rsidR="00F51D5B" w:rsidRPr="00F21C1A" w:rsidRDefault="00F51D5B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26F78" w14:textId="77777777" w:rsidR="00F51D5B" w:rsidRPr="00F21C1A" w:rsidRDefault="00F51D5B" w:rsidP="001D4DC0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B37F2" w14:textId="77777777" w:rsidR="00F51D5B" w:rsidRPr="00F21C1A" w:rsidRDefault="00F51D5B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E0160" w14:textId="77777777" w:rsidR="00F51D5B" w:rsidRPr="007B6826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79E23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A6B86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BC01C" w14:textId="77777777" w:rsidR="00F51D5B" w:rsidRPr="00F21C1A" w:rsidRDefault="00F51D5B" w:rsidP="004B2F9B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5B022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310E0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B130E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6C3F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8F0A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56EF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FD9D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4151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92DD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F32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F4660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BC7B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96E42" w14:textId="4E7B055F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0528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784FD" w14:textId="77777777" w:rsidR="00F51D5B" w:rsidRPr="00A721F0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Ацетилен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59B6E" w14:textId="77777777" w:rsidR="00F51D5B" w:rsidRPr="00A721F0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0,0000002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8834F" w14:textId="3E80E5EB" w:rsidR="00F51D5B" w:rsidRPr="00A721F0" w:rsidRDefault="00F51D5B" w:rsidP="00A721F0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C5FF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237F4" w14:textId="77777777" w:rsidR="00F51D5B" w:rsidRPr="00A721F0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0,000006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965B5" w14:textId="77777777" w:rsidR="00F51D5B" w:rsidRPr="00A721F0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0,000006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F90F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4BE6992E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3F9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72B3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049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721CC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85C35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659EF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50942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0DDE1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CBD5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923E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21DB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AF16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C339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5129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6C45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6C16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568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05BE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2905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8819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08732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F875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8104F" w14:textId="171A5134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0536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6A2A1" w14:textId="77777777" w:rsidR="00F51D5B" w:rsidRPr="00A721F0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Метилацетилен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9E51D" w14:textId="77777777" w:rsidR="00F51D5B" w:rsidRPr="00A721F0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0,0000005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74F4C" w14:textId="7201329F" w:rsidR="00F51D5B" w:rsidRPr="00A721F0" w:rsidRDefault="00F51D5B" w:rsidP="00A721F0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C5FF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9CE35" w14:textId="77777777" w:rsidR="00F51D5B" w:rsidRPr="00A721F0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0,000017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8988E" w14:textId="77777777" w:rsidR="00F51D5B" w:rsidRPr="00A721F0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0,000017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1362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62B4B757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F69F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0933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CECE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8B1FC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0CB24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DFF92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2F32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982FB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2ADA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CAAA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C5B8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F479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631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75CA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9D4C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4778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B9BA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FA61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4B32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A9CF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389FD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190D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E7175" w14:textId="5B9B233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0602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357D0" w14:textId="77777777" w:rsidR="00F51D5B" w:rsidRPr="00A721F0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Бензол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CBD40" w14:textId="77777777" w:rsidR="00F51D5B" w:rsidRPr="00A721F0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0,0709167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50F4D" w14:textId="32FFFE31" w:rsidR="00F51D5B" w:rsidRPr="00A721F0" w:rsidRDefault="00F51D5B" w:rsidP="00A721F0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C5FF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8C8A7" w14:textId="77777777" w:rsidR="00F51D5B" w:rsidRPr="00A721F0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2,236430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673AD" w14:textId="77777777" w:rsidR="00F51D5B" w:rsidRPr="00A721F0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2,236430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098D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6CACB086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A5DC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C2E4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7255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15200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3B573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4C28A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7DFBA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EDA3B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6F1C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6D1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0CB9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E6D1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B02E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B876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63D5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BA14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7BC0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4FCB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087E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94C4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F3614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A64A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4F84B" w14:textId="78F2A67F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0616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63EF9" w14:textId="77777777" w:rsidR="00F51D5B" w:rsidRPr="00A721F0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Ксилол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A9540" w14:textId="77777777" w:rsidR="00F51D5B" w:rsidRPr="00A721F0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0,0102197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C73F8" w14:textId="21C75E04" w:rsidR="00F51D5B" w:rsidRPr="00A721F0" w:rsidRDefault="00F51D5B" w:rsidP="00A721F0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C5FF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9C205" w14:textId="77777777" w:rsidR="00F51D5B" w:rsidRPr="00A721F0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0,322287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4F3E3" w14:textId="77777777" w:rsidR="00F51D5B" w:rsidRPr="00A721F0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0,322287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D1C8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68F63939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CEF1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CA96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BDE2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5B928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D2891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A3863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21583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043D7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775A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A879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0EE4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29AC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95F2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402E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F55E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FEC9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43CF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4918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0876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6F7D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FF91C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46B8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D26E1" w14:textId="4037CE18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0620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9589B" w14:textId="77777777" w:rsidR="00F51D5B" w:rsidRPr="00A721F0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Стирол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92E78" w14:textId="77777777" w:rsidR="00F51D5B" w:rsidRPr="00A721F0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0,0071600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8643E" w14:textId="786E8C7A" w:rsidR="00F51D5B" w:rsidRPr="00A721F0" w:rsidRDefault="00F51D5B" w:rsidP="00A721F0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C5FF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A96A3" w14:textId="77777777" w:rsidR="00F51D5B" w:rsidRPr="00A721F0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0,225797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1A549" w14:textId="77777777" w:rsidR="00F51D5B" w:rsidRPr="00A721F0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0,225797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EB29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0098F420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E2EE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A1CA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ADAA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26520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E4228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CE7F4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B3304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0DCD9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533B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EE1B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6AE6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CAB3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106A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89B1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3AA1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FEB5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39BE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FE09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75F6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5251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C557E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8ABD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48A74" w14:textId="0B68BDD1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0621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064F2" w14:textId="77777777" w:rsidR="00F51D5B" w:rsidRPr="00A721F0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Толуол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D8BD4" w14:textId="77777777" w:rsidR="00F51D5B" w:rsidRPr="00A721F0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0,0414060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A1DC8" w14:textId="44101A08" w:rsidR="00F51D5B" w:rsidRPr="00A721F0" w:rsidRDefault="00F51D5B" w:rsidP="00A721F0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C5FF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54C5C" w14:textId="77777777" w:rsidR="00F51D5B" w:rsidRPr="00A721F0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1,305779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F42EF" w14:textId="77777777" w:rsidR="00F51D5B" w:rsidRPr="00A721F0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1,305779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798A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406A0671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A29D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4227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B93F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7A99E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2F228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0C79E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6BF22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40CF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62DA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21B1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5F67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D9E3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B22B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F503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565B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BCA2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6847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3DA3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6361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5AAE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96AA9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D7E9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ED668" w14:textId="3B9DE615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0626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3FBF2" w14:textId="77777777" w:rsidR="00F51D5B" w:rsidRPr="00A721F0" w:rsidRDefault="00F51D5B" w:rsidP="00F86E52">
            <w:pPr>
              <w:ind w:left="-57" w:right="-114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1,2,4-Триметилбензол (</w:t>
            </w:r>
            <w:proofErr w:type="spellStart"/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Псевдокумол</w:t>
            </w:r>
            <w:proofErr w:type="spellEnd"/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5342D" w14:textId="77777777" w:rsidR="00F51D5B" w:rsidRPr="00A721F0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0,0184498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F8435" w14:textId="38C38C88" w:rsidR="00F51D5B" w:rsidRPr="00A721F0" w:rsidRDefault="00F51D5B" w:rsidP="00A721F0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C5FF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FA145" w14:textId="77777777" w:rsidR="00F51D5B" w:rsidRPr="00A721F0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0,581832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AC0DC" w14:textId="77777777" w:rsidR="00F51D5B" w:rsidRPr="00A721F0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0,581832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5AE3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563B267D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6044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FE35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1C45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54259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F31E3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9BE55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7C029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3B358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417A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B3B1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7367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0CA1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5DF4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3512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C2A8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7E76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4AE4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F00E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1BA5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6661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7229A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721C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85D43" w14:textId="0AB46A56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0627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E9834" w14:textId="77777777" w:rsidR="00F51D5B" w:rsidRPr="00A721F0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Этилбензол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1B398" w14:textId="77777777" w:rsidR="00F51D5B" w:rsidRPr="00A721F0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0,0026369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3AA9B" w14:textId="40F31F43" w:rsidR="00F51D5B" w:rsidRPr="00A721F0" w:rsidRDefault="00F51D5B" w:rsidP="00A721F0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C5FF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4D4B9" w14:textId="77777777" w:rsidR="00F51D5B" w:rsidRPr="00A721F0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0,083156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1A3F0" w14:textId="77777777" w:rsidR="00F51D5B" w:rsidRPr="00A721F0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0,083156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AE2C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6A5790EA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071B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726F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E8F0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1A2FB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6742A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34833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974F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A6FD1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06EA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1F2A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7DA5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059B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E326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11F8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2F35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DB85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54E0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012F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4DAF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0D68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3A821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5C9B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82F26" w14:textId="5744E71E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0708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58B16" w14:textId="77777777" w:rsidR="00F51D5B" w:rsidRPr="00A721F0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Нафталин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5B35F" w14:textId="77777777" w:rsidR="00F51D5B" w:rsidRPr="00A721F0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0,0093754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EF809" w14:textId="4A032FB8" w:rsidR="00F51D5B" w:rsidRPr="00A721F0" w:rsidRDefault="00F51D5B" w:rsidP="00A721F0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C5FF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E57C7" w14:textId="77777777" w:rsidR="00F51D5B" w:rsidRPr="00A721F0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0,295663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A0CFE" w14:textId="77777777" w:rsidR="00F51D5B" w:rsidRPr="00A721F0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0,295663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1196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7F64AB0B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F4E1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2B74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E9F4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110E6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24AE8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069CA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75D7A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9C4CD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F97C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EAD0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1739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C243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76E2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9FCA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F544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058E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F18D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8CD2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3B50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48F2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5B60B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5B82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5DF0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2754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9A785" w14:textId="77777777" w:rsidR="00F51D5B" w:rsidRPr="00A721F0" w:rsidRDefault="00F51D5B" w:rsidP="00E46E3F">
            <w:pPr>
              <w:ind w:left="-57" w:right="-114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Предельные углев</w:t>
            </w: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о</w:t>
            </w: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дороды С12-С19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C77F3" w14:textId="77777777" w:rsidR="00F51D5B" w:rsidRPr="00A721F0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0,0210596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28EED" w14:textId="774A92A3" w:rsidR="00F51D5B" w:rsidRPr="00A721F0" w:rsidRDefault="00F51D5B" w:rsidP="00A721F0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C5FF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1F848" w14:textId="77777777" w:rsidR="00F51D5B" w:rsidRPr="00A721F0" w:rsidRDefault="00F51D5B" w:rsidP="00A721F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0,664135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EC85C" w14:textId="77777777" w:rsidR="00F51D5B" w:rsidRPr="00A721F0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21F0">
              <w:rPr>
                <w:rFonts w:ascii="Arial" w:hAnsi="Arial" w:cs="Arial"/>
                <w:color w:val="000000"/>
                <w:sz w:val="12"/>
                <w:szCs w:val="12"/>
              </w:rPr>
              <w:t>0,664135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941F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4085DFC4" w14:textId="77777777" w:rsidTr="005A0039">
        <w:trPr>
          <w:trHeight w:val="132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D109" w14:textId="77777777" w:rsidR="00F51D5B" w:rsidRPr="00F21C1A" w:rsidRDefault="00F51D5B" w:rsidP="004E0B0C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 xml:space="preserve">Установка производства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этилена ЭП-600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A32D8" w14:textId="77777777" w:rsidR="00F51D5B" w:rsidRPr="007B6826" w:rsidRDefault="00F51D5B" w:rsidP="00401BC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Технологическое оборудование на площадке №</w: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1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D4384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Неорганизованный (ЗРА, ППК, фланцы, уплотнения насосов)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3D787" w14:textId="77777777" w:rsidR="00F51D5B" w:rsidRPr="00F21C1A" w:rsidRDefault="00F51D5B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30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00ED6" w14:textId="77777777" w:rsidR="00F51D5B" w:rsidRPr="00F21C1A" w:rsidRDefault="00F51D5B" w:rsidP="001D4DC0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8760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61BCE" w14:textId="77777777" w:rsidR="00F51D5B" w:rsidRPr="00F21C1A" w:rsidRDefault="00F51D5B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неплотности</w:t>
            </w:r>
            <w:proofErr w:type="spellEnd"/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5959C" w14:textId="77777777" w:rsidR="00F51D5B" w:rsidRPr="007B6826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2242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97177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5115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2BC5F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14FB1" w14:textId="77777777" w:rsidR="00F51D5B" w:rsidRPr="00F21C1A" w:rsidRDefault="00F51D5B" w:rsidP="00401BC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14,5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B2891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038C3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E74DF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6554B" w14:textId="4671E881" w:rsidR="00F51D5B" w:rsidRPr="00DB7B31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069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14631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1DC9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868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7D2F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14868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40B5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868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4E83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46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E7D39" w14:textId="01F97B44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6CBD2" w14:textId="5AFA85C4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62882" w14:textId="57EA9489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CC862" w14:textId="03378AE0" w:rsidR="00F51D5B" w:rsidRPr="00E34742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415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04A8B" w14:textId="77777777" w:rsidR="00F51D5B" w:rsidRPr="00E34742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 xml:space="preserve">Предельные углеводороды С1-С5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88266" w14:textId="77777777" w:rsidR="00F51D5B" w:rsidRPr="00E34742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0,2592105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F5CF8" w14:textId="02E86D88" w:rsidR="00F51D5B" w:rsidRPr="00E34742" w:rsidRDefault="00F51D5B" w:rsidP="001D4DC0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C5FF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E6EBB" w14:textId="77777777" w:rsidR="00F51D5B" w:rsidRPr="00E34742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8,174463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AF791" w14:textId="77777777" w:rsidR="00F51D5B" w:rsidRPr="00E34742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8,174463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8446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75161F5E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637B2" w14:textId="77777777" w:rsidR="00F51D5B" w:rsidRPr="00803082" w:rsidRDefault="00F51D5B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38B2C" w14:textId="77777777" w:rsidR="00F51D5B" w:rsidRDefault="00F51D5B" w:rsidP="00401BC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ED2DA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BD40F" w14:textId="77777777" w:rsidR="00F51D5B" w:rsidRDefault="00F51D5B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2F548" w14:textId="77777777" w:rsidR="00F51D5B" w:rsidRDefault="00F51D5B" w:rsidP="001D4DC0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8769E" w14:textId="77777777" w:rsidR="00F51D5B" w:rsidRDefault="00F51D5B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B4C5D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D51C4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6BF12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CDA8D" w14:textId="77777777" w:rsidR="00F51D5B" w:rsidRDefault="00F51D5B" w:rsidP="00401BC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911DC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F1F6E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59820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9E35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225D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18DC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8F6B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E9CA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BC2E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FE4E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DC12C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8787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36CDD" w14:textId="47DC24ED" w:rsidR="00F51D5B" w:rsidRPr="00E34742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416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43420" w14:textId="77777777" w:rsidR="00F51D5B" w:rsidRPr="00E34742" w:rsidRDefault="00F51D5B" w:rsidP="00E46E3F">
            <w:pPr>
              <w:ind w:left="-57" w:right="-114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Предельные углев</w:t>
            </w: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о</w:t>
            </w: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 xml:space="preserve">дороды С6-С10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0814C" w14:textId="77777777" w:rsidR="00F51D5B" w:rsidRPr="00E34742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0,0050048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D19FF" w14:textId="29BEA6B1" w:rsidR="00F51D5B" w:rsidRPr="00E34742" w:rsidRDefault="00F51D5B" w:rsidP="001D4DC0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C5FF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B403A" w14:textId="77777777" w:rsidR="00F51D5B" w:rsidRPr="00E34742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0,157832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BBCD2" w14:textId="77777777" w:rsidR="00F51D5B" w:rsidRPr="00E34742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0,157832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7B6A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22FFD6FC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E5407" w14:textId="77777777" w:rsidR="00F51D5B" w:rsidRPr="00803082" w:rsidRDefault="00F51D5B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A8C8C" w14:textId="77777777" w:rsidR="00F51D5B" w:rsidRDefault="00F51D5B" w:rsidP="00401BC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EC861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9EBD6" w14:textId="77777777" w:rsidR="00F51D5B" w:rsidRDefault="00F51D5B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925DD" w14:textId="77777777" w:rsidR="00F51D5B" w:rsidRDefault="00F51D5B" w:rsidP="001D4DC0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E872B" w14:textId="77777777" w:rsidR="00F51D5B" w:rsidRDefault="00F51D5B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46E6F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D9528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FEAB0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B1C89" w14:textId="77777777" w:rsidR="00F51D5B" w:rsidRDefault="00F51D5B" w:rsidP="00401BC6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268E5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EEAB6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F39F0" w14:textId="77777777" w:rsidR="00F51D5B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E5C4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7743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8E4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5D0C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7F2E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D9A9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0B8E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216D0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1F97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B094A" w14:textId="6A781E39" w:rsidR="00F51D5B" w:rsidRPr="00E34742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502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0404A" w14:textId="77777777" w:rsidR="00F51D5B" w:rsidRPr="00E34742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Бутен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F19A5" w14:textId="77777777" w:rsidR="00F51D5B" w:rsidRPr="00E34742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0,1266657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7A2B5" w14:textId="120D9532" w:rsidR="00F51D5B" w:rsidRPr="00E34742" w:rsidRDefault="00F51D5B" w:rsidP="001D4DC0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C5FF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9FCCD" w14:textId="77777777" w:rsidR="00F51D5B" w:rsidRPr="00E34742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3,994530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438D6" w14:textId="77777777" w:rsidR="00F51D5B" w:rsidRPr="00E34742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3,994530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546F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3EFF7081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73AF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D0EA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749F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CB4BC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E8436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2E575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8B2D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16BC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E1EE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3B63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24E5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380A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C1B0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4CB0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CD6C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976D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05C4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0477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3556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F7BA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864FB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6AF7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5A671" w14:textId="6DF10933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503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F2AD3" w14:textId="77777777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1,3-бутадиен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A982E" w14:textId="77777777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0,3296236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CC0AE" w14:textId="2E214ED2" w:rsidR="00F51D5B" w:rsidRPr="00E34742" w:rsidRDefault="00F51D5B" w:rsidP="00E34742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C5FF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88DE2" w14:textId="77777777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10,395010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7D333" w14:textId="77777777" w:rsidR="00F51D5B" w:rsidRPr="00E34742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10,395010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DF29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39E508D1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BD7C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2FCF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F3E4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46275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225B3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D4653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FD98F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A2315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0B84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9E82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C567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E10D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7BF8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B47D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05DD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C232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D24D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A791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410F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AC03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C256B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438E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72D16" w14:textId="7DBEF8B1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514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98FE9" w14:textId="77777777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Изобутен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2E5A3" w14:textId="77777777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0,1437032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09222" w14:textId="4ED995D8" w:rsidR="00F51D5B" w:rsidRPr="00E34742" w:rsidRDefault="00F51D5B" w:rsidP="00E34742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C5FF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2D5D4" w14:textId="77777777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4,531823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1F7AF" w14:textId="77777777" w:rsidR="00F51D5B" w:rsidRPr="00E34742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4,531823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7F45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4E380F0F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00CA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2042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67A2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8FB2A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861BD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A3D39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B519A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66CFF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02EB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D895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A741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3A97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9D6E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577F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80CB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D3F2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C46C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4467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10F7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B0AD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BC64D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35CE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FD719" w14:textId="5412EA61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521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B9127" w14:textId="77777777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Пропилен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C726B" w14:textId="77777777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0,0001099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E1FE7" w14:textId="0C566B38" w:rsidR="00F51D5B" w:rsidRPr="00E34742" w:rsidRDefault="00F51D5B" w:rsidP="00E34742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C5FF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AC121" w14:textId="77777777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0,003467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FE229" w14:textId="77777777" w:rsidR="00F51D5B" w:rsidRPr="00E34742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0,003467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40A3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6E6E02BD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685B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3CFF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CEE9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A3734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494A5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72DC0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2CDE2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1143F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270C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C7AF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67AC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1C3D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3FAB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6C50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1895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F9D3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FE89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A512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91C4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E2C4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58CE4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ACC4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BF4F9" w14:textId="33D62CCC" w:rsidR="00F51D5B" w:rsidRPr="00E34742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536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1AFE0" w14:textId="77777777" w:rsidR="00F51D5B" w:rsidRPr="00E34742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Метилацетилен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4FFCB" w14:textId="77777777" w:rsidR="00F51D5B" w:rsidRPr="00E34742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0,0001112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5B2EF" w14:textId="6A5BFE76" w:rsidR="00F51D5B" w:rsidRPr="00E34742" w:rsidRDefault="00F51D5B" w:rsidP="001D4DC0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C5FF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E70C3" w14:textId="77777777" w:rsidR="00F51D5B" w:rsidRPr="00E34742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0,003508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BF15" w14:textId="77777777" w:rsidR="00F51D5B" w:rsidRPr="00E34742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0,003508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7651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4B910187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BEF4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6DF0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76C9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D63D3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B76D6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AB9C5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5A617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18CEF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878B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C517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EDAB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673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C2AD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4DBC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0B21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E0BA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1EEF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8754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7396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2B2E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663D8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12F1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81BC1" w14:textId="2D2151BD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602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DC73A" w14:textId="77777777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Бензол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0EFAF" w14:textId="77777777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0,1653281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7F0D5" w14:textId="663DDAC5" w:rsidR="00F51D5B" w:rsidRPr="00E34742" w:rsidRDefault="00F51D5B" w:rsidP="00E34742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C5FF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ED034" w14:textId="77777777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5,213786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636E7" w14:textId="77777777" w:rsidR="00F51D5B" w:rsidRPr="00E34742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5,213786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517D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7791B14A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4712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4FE1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3AE6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6E2FE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ED7FB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08A61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98F0B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170BD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ED10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61FF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4E41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F9B1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D1BB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E1AD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7B91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56AA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A19E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1AA4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F734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6A88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B8023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F6A5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EC10D" w14:textId="1CDEE3BC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616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10237" w14:textId="77777777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Ксилол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EC070" w14:textId="77777777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0,0010673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954F8" w14:textId="6DFE929A" w:rsidR="00F51D5B" w:rsidRPr="00E34742" w:rsidRDefault="00F51D5B" w:rsidP="00E34742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C5FF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D5E1F" w14:textId="77777777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0,033659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0B5AA" w14:textId="77777777" w:rsidR="00F51D5B" w:rsidRPr="00E34742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0,033659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5F9E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2F65FF49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6CE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EA27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C0F1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CC1DA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57479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25392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CED92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2B23C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C8A7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94CA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D7BF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913B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5FF5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083D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FB36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1D1B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6C01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3A95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5366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5745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D4D20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4B9D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93DB2" w14:textId="226EB94B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620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0CD66" w14:textId="77777777" w:rsidR="00F51D5B" w:rsidRPr="00E34742" w:rsidRDefault="00F51D5B" w:rsidP="00430E09">
            <w:pPr>
              <w:ind w:left="-113" w:right="-113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Стирол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4A615" w14:textId="77777777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0,0046264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46046" w14:textId="5A4B1262" w:rsidR="00F51D5B" w:rsidRPr="00E34742" w:rsidRDefault="00F51D5B" w:rsidP="00E34742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C5FF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E45CE" w14:textId="77777777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0,145899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8CAA6" w14:textId="77777777" w:rsidR="00F51D5B" w:rsidRPr="00E34742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0,145899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321D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51963B9B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F669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7FB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11BF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A0C27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0E3C0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DFD57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CC79D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29B76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2FE5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549C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BDA7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7ECA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EA71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C46A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FBB8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A06B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101E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40B0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8309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DB06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64B0B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9E07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8F59" w14:textId="741FA185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626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19CD" w14:textId="77777777" w:rsidR="00F51D5B" w:rsidRPr="00E34742" w:rsidRDefault="00F51D5B" w:rsidP="00430E09">
            <w:pPr>
              <w:ind w:left="-113" w:right="-113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1,2,4-Триметилбензол (</w:t>
            </w:r>
            <w:proofErr w:type="spellStart"/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Псевдокумол</w:t>
            </w:r>
            <w:proofErr w:type="spellEnd"/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 xml:space="preserve">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FD0D3" w14:textId="77777777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0,1332452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AF22A" w14:textId="0D0D1DC9" w:rsidR="00F51D5B" w:rsidRPr="00E34742" w:rsidRDefault="00F51D5B" w:rsidP="00E34742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C5FF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901FC" w14:textId="77777777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4,202020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DFA63" w14:textId="77777777" w:rsidR="00F51D5B" w:rsidRPr="00E34742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4,202020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B79A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33551C1B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9779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E6E6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DE08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C3C1D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B1BE5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A0797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21F2B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2A371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4F25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156E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FECA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7A65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5AE0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2FD0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1698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B440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D996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14F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7BD3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3BCE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1D6FD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153D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963B3" w14:textId="260A0501" w:rsidR="00F51D5B" w:rsidRPr="00E34742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627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29DA6" w14:textId="77777777" w:rsidR="00F51D5B" w:rsidRPr="00E34742" w:rsidRDefault="00F51D5B" w:rsidP="00430E09">
            <w:pPr>
              <w:ind w:left="-113" w:right="-113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Этилбензол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6B80E" w14:textId="77777777" w:rsidR="00F51D5B" w:rsidRPr="00E34742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0,0000473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FC741" w14:textId="4B3C55E0" w:rsidR="00F51D5B" w:rsidRPr="00E34742" w:rsidRDefault="00F51D5B" w:rsidP="001D4DC0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C5FF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BDE1C" w14:textId="77777777" w:rsidR="00F51D5B" w:rsidRPr="00E34742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0,001493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49550" w14:textId="77777777" w:rsidR="00F51D5B" w:rsidRPr="00E34742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0,001493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1004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23255583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40FF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6A1D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ADC9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E5F74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0DEFA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6DDC8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72E02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CA903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CD15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7331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006A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CBDF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1741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F86C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138E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10F3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1C99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03F9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4362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D8B9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22183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C74C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80BF8" w14:textId="5AAA1E79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708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00C9A" w14:textId="77777777" w:rsidR="00F51D5B" w:rsidRPr="00E34742" w:rsidRDefault="00F51D5B" w:rsidP="00430E09">
            <w:pPr>
              <w:ind w:left="-113" w:right="-113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Нафталин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02BD1" w14:textId="77777777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0,0386232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DA96D" w14:textId="64B75282" w:rsidR="00F51D5B" w:rsidRPr="00E34742" w:rsidRDefault="00F51D5B" w:rsidP="00E34742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C5FF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96C6D" w14:textId="77777777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1,218020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1636B" w14:textId="77777777" w:rsidR="00F51D5B" w:rsidRPr="00E34742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1,218020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E73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7B5BA5FD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E4F1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D10A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4B4B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535A8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846D2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1C97F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BD37E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D781D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5ED9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899C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FBAD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06ED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96E5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C0FC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6E47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8986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A9C9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59D5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2596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C3E0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4E5BA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DFBD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2E1B6" w14:textId="77777777" w:rsidR="00F51D5B" w:rsidRPr="00E34742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2754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9D9F5" w14:textId="77777777" w:rsidR="00F51D5B" w:rsidRPr="00E34742" w:rsidRDefault="00F51D5B" w:rsidP="00430E09">
            <w:pPr>
              <w:ind w:left="-113" w:right="-113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Предельные углевод</w:t>
            </w: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о</w:t>
            </w: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роды С12-С19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B79DA" w14:textId="77777777" w:rsidR="00F51D5B" w:rsidRPr="00E34742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0,0002192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E5E9C" w14:textId="67E520C9" w:rsidR="00F51D5B" w:rsidRPr="00E34742" w:rsidRDefault="00F51D5B" w:rsidP="001D4DC0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C5FF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06C46" w14:textId="77777777" w:rsidR="00F51D5B" w:rsidRPr="00E34742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0,006913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69EF5" w14:textId="77777777" w:rsidR="00F51D5B" w:rsidRPr="00E34742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0,006913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CFB9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46B398F4" w14:textId="77777777" w:rsidTr="005A0039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BE395" w14:textId="77777777" w:rsidR="00F51D5B" w:rsidRPr="00803082" w:rsidRDefault="00F51D5B" w:rsidP="001D4DC0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Установка производства этилена ЭП-600</w:t>
            </w:r>
          </w:p>
          <w:p w14:paraId="2B568A98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34CFF" w14:textId="77777777" w:rsidR="00F51D5B" w:rsidRPr="007B6826" w:rsidRDefault="00F51D5B" w:rsidP="00E34742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Технологическое оборудование на площадке №</w:t>
            </w: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1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D9215" w14:textId="680FE865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Неорганизованный (ЗРА, ППК, фланцы, уплотнения насосов)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9ED11" w14:textId="77777777" w:rsidR="00F51D5B" w:rsidRPr="00F21C1A" w:rsidRDefault="00F51D5B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8A348" w14:textId="77777777" w:rsidR="00F51D5B" w:rsidRPr="00F21C1A" w:rsidRDefault="00F51D5B" w:rsidP="001D4DC0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8760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CCF9C" w14:textId="77777777" w:rsidR="00F51D5B" w:rsidRPr="00F21C1A" w:rsidRDefault="00F51D5B" w:rsidP="001D4DC0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неплотности</w:t>
            </w:r>
            <w:proofErr w:type="spellEnd"/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54DF7" w14:textId="77777777" w:rsidR="00F51D5B" w:rsidRPr="007B6826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452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CE2B6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5116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21BC3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FD1CC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03D4C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C83AC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42916" w14:textId="77777777" w:rsidR="00F51D5B" w:rsidRPr="00F21C1A" w:rsidRDefault="00F51D5B" w:rsidP="001D4DC0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91566" w14:textId="1AF18A69" w:rsidR="00F51D5B" w:rsidRPr="00DB7B31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6ACD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14166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0A1B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1507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8065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14216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878A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1507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8420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87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8FCD4" w14:textId="2826B260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80A09" w14:textId="6F95C538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5DDE0" w14:textId="5FBBE5F6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DB5B7" w14:textId="77FFE8C3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415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0F110" w14:textId="77777777" w:rsidR="00F51D5B" w:rsidRPr="00E34742" w:rsidRDefault="00F51D5B" w:rsidP="00430E09">
            <w:pPr>
              <w:ind w:left="-113" w:right="-113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Предельные углевод</w:t>
            </w: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о</w:t>
            </w: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 xml:space="preserve">роды С1-С5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CECDE" w14:textId="77777777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0,0246973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7FCCF" w14:textId="5C27BDDF" w:rsidR="00F51D5B" w:rsidRPr="00E34742" w:rsidRDefault="00F51D5B" w:rsidP="00E34742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C5FF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A43ED" w14:textId="77777777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0,778853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CB3D1" w14:textId="77777777" w:rsidR="00F51D5B" w:rsidRPr="00E34742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0,778853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B0EC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04118224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F916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A732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E9F87" w14:textId="0D26F5A5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AD184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475C4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6BE9D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B61C7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2F9D7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925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5AFE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B0A4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58D3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7983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7BEB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C3D9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270F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386C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7114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DDFF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5585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B3DD4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FAC4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11DD2" w14:textId="0F9B7F97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416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1EF35" w14:textId="77777777" w:rsidR="00F51D5B" w:rsidRPr="00E34742" w:rsidRDefault="00F51D5B" w:rsidP="00430E09">
            <w:pPr>
              <w:ind w:left="-113" w:right="-113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Предельные углевод</w:t>
            </w: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о</w:t>
            </w: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 xml:space="preserve">роды С6-С10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2B014" w14:textId="77777777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0,0869784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9B16E" w14:textId="7BAC01B4" w:rsidR="00F51D5B" w:rsidRPr="00E34742" w:rsidRDefault="00F51D5B" w:rsidP="00E34742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C5FF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88B59" w14:textId="77777777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2,742952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6ACA0" w14:textId="77777777" w:rsidR="00F51D5B" w:rsidRPr="00E34742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2,742952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9410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67011CC0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A609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774C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38DED" w14:textId="6336AB53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85E4A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628A1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19583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18128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4A8B5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91C0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5A83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4089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B9B2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BBD0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050B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4A69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8A8B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DE3A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366B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86DA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33C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51A4D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ED5B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A7E5D" w14:textId="60E80EF1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502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E934D" w14:textId="77777777" w:rsidR="00F51D5B" w:rsidRPr="00E34742" w:rsidRDefault="00F51D5B" w:rsidP="00430E09">
            <w:pPr>
              <w:ind w:left="-113" w:right="-113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Бутены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5A3F6" w14:textId="77777777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0,0000785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FF24B" w14:textId="10CA5399" w:rsidR="00F51D5B" w:rsidRPr="00E34742" w:rsidRDefault="00F51D5B" w:rsidP="00E34742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C5FF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EE1EA" w14:textId="77777777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0,002474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DB076" w14:textId="77777777" w:rsidR="00F51D5B" w:rsidRPr="00E34742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0,002474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92A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451AD3FB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8F20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DDFF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E1357" w14:textId="7D74D074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8E592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BDA44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166CC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1A94D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8DF4A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AFE7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FDF6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9A47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8533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D057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8D2E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F7B7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0BA7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DEAC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3B63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16BF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7A75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C8350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6567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F5111" w14:textId="5F0AF346" w:rsidR="00F51D5B" w:rsidRPr="00E34742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503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5EA78" w14:textId="77777777" w:rsidR="00F51D5B" w:rsidRPr="00E34742" w:rsidRDefault="00F51D5B" w:rsidP="00430E09">
            <w:pPr>
              <w:ind w:left="-113" w:right="-113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1,3-бутадиен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0C9A6" w14:textId="77777777" w:rsidR="00F51D5B" w:rsidRPr="00E34742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0,0000523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4A6CA" w14:textId="3CF5DC24" w:rsidR="00F51D5B" w:rsidRPr="00E34742" w:rsidRDefault="00F51D5B" w:rsidP="001D4DC0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C5FF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F8A24" w14:textId="77777777" w:rsidR="00F51D5B" w:rsidRPr="00E34742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0,001651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38376" w14:textId="77777777" w:rsidR="00F51D5B" w:rsidRPr="00E34742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0,001651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0D6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1853C6C7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325A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B6C4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9BE70" w14:textId="162F91DC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B767A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CEB1B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43AE7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4B6C9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53B6D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5888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4A61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5F1B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7D0E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50CD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9C04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19A7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E9B3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4A53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2A63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F5C2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F2BA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A2CDD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7DE8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1668B" w14:textId="22AAE97B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514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7B97D" w14:textId="77777777" w:rsidR="00F51D5B" w:rsidRPr="00E34742" w:rsidRDefault="00F51D5B" w:rsidP="00430E09">
            <w:pPr>
              <w:ind w:left="-113" w:right="-113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Изобутен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3C5D5" w14:textId="77777777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0,0000035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9328D" w14:textId="3F0B1676" w:rsidR="00F51D5B" w:rsidRPr="00E34742" w:rsidRDefault="00F51D5B" w:rsidP="00E34742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C5FF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53193" w14:textId="77777777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0,000109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BB2E2" w14:textId="77777777" w:rsidR="00F51D5B" w:rsidRPr="00E34742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0,000109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A8A2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6C2C744D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D7F6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F8CF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A009B" w14:textId="756ED49D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5F5E0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67BBA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550E2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CBE6D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22AA5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AEDF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8A18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AA99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8DA0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00B2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929F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ADAA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39CF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9E7E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274E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B1ED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B6AB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A8A76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E948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4D9B5" w14:textId="74BE9C71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602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0C65A" w14:textId="77777777" w:rsidR="00F51D5B" w:rsidRPr="00E34742" w:rsidRDefault="00F51D5B" w:rsidP="00430E09">
            <w:pPr>
              <w:ind w:left="-113" w:right="-113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Бензол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63D1D" w14:textId="77777777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0,0238484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37A3E" w14:textId="27698E5A" w:rsidR="00F51D5B" w:rsidRPr="00E34742" w:rsidRDefault="00F51D5B" w:rsidP="00E34742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C5FF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8E57" w14:textId="77777777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0,752082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27613" w14:textId="77777777" w:rsidR="00F51D5B" w:rsidRPr="00E34742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0,752082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881E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59EB529B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91B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A06A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B389F" w14:textId="77697C14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832C8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108CA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AD09A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165A8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5C355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383E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7D73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8F9F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ADC3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EFAA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240E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13AF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F9CB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B54B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EF57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A793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82CC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AE8A6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BE2A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3CD6F" w14:textId="46BCB3EB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616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CD2D9" w14:textId="77777777" w:rsidR="00F51D5B" w:rsidRPr="00E34742" w:rsidRDefault="00F51D5B" w:rsidP="00430E09">
            <w:pPr>
              <w:ind w:left="-113" w:right="-113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Ксилол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19929" w14:textId="77777777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0,0075584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D9AEE" w14:textId="1786D23D" w:rsidR="00F51D5B" w:rsidRPr="00E34742" w:rsidRDefault="00F51D5B" w:rsidP="00E34742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C5FF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D588D" w14:textId="77777777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0,238361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0CFC" w14:textId="77777777" w:rsidR="00F51D5B" w:rsidRPr="00E34742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0,238361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E11B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6FA3BCDA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CE11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4255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52873" w14:textId="55AF3514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D7A40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7C51D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1B788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ADFFC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F7886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F8C7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B83C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B09A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E843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31A6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9CFB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3876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F9E3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6801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152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22DD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6ABA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36E25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56AC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EB00E" w14:textId="4F23FA6C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620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4FFC5" w14:textId="77777777" w:rsidR="00F51D5B" w:rsidRPr="00E34742" w:rsidRDefault="00F51D5B" w:rsidP="00430E09">
            <w:pPr>
              <w:ind w:left="-113" w:right="-113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Стирол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51DFB" w14:textId="77777777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0,0043082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BF1DD" w14:textId="2A3C22D6" w:rsidR="00F51D5B" w:rsidRPr="00E34742" w:rsidRDefault="00F51D5B" w:rsidP="00E34742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C5FF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A704C" w14:textId="77777777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0,135865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2D23F" w14:textId="77777777" w:rsidR="00F51D5B" w:rsidRPr="00E34742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0,135865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8B56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0447897E" w14:textId="77777777" w:rsidTr="005A0039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0FD3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0BC2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E3D60" w14:textId="114CFA73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57A2C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CABD9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970B6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5B788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EA5D7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CDCE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2914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C669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7F31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488C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F02B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825E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41A8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AFC5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092F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3E2E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3ABF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87DCA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E998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4C6A8" w14:textId="29023E35" w:rsidR="00F51D5B" w:rsidRPr="00E34742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621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5E31E" w14:textId="77777777" w:rsidR="00F51D5B" w:rsidRPr="00E34742" w:rsidRDefault="00F51D5B" w:rsidP="00430E09">
            <w:pPr>
              <w:ind w:left="-113" w:right="-113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Толуол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69F56" w14:textId="77777777" w:rsidR="00F51D5B" w:rsidRPr="00E34742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0,0162832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B6AE1" w14:textId="601139D1" w:rsidR="00F51D5B" w:rsidRPr="00E34742" w:rsidRDefault="00F51D5B" w:rsidP="001D4DC0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7C5FF5"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00767" w14:textId="77777777" w:rsidR="00F51D5B" w:rsidRPr="00E34742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0,513506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8CB7E" w14:textId="77777777" w:rsidR="00F51D5B" w:rsidRPr="00E34742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0,513506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368C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73D50150" w14:textId="77777777" w:rsidTr="00077F95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2492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7999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85A0E" w14:textId="09977531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390A0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FECD0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CEB97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6B56E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11EF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BB08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0E9F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786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7B81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D9FD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B083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7673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FBA7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243D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2A28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1A05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1AD4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278E7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5219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6785F" w14:textId="672324EB" w:rsidR="00F51D5B" w:rsidRPr="00E34742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626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4982D" w14:textId="77777777" w:rsidR="00F51D5B" w:rsidRPr="00E34742" w:rsidRDefault="00F51D5B" w:rsidP="00430E09">
            <w:pPr>
              <w:ind w:left="-113" w:right="-113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1,2,4-Триметилбензол (</w:t>
            </w:r>
            <w:proofErr w:type="spellStart"/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Псевдокумол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EAAA6" w14:textId="77777777" w:rsidR="00F51D5B" w:rsidRPr="00E34742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0,0068094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573E7" w14:textId="60946E07" w:rsidR="00F51D5B" w:rsidRPr="00B1710F" w:rsidRDefault="00F51D5B" w:rsidP="001D4DC0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C3757" w14:textId="77777777" w:rsidR="00F51D5B" w:rsidRPr="00E34742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0,214741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3D6F3" w14:textId="77777777" w:rsidR="00F51D5B" w:rsidRPr="00E34742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0,214741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A1A0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7DD0611B" w14:textId="77777777" w:rsidTr="00077F95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04F8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09D1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679E6" w14:textId="26E8909D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F51EE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70E73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21657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FC2CC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0F8FB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C8C1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78FE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824D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A7EF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56CF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167F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F3A3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919A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94AE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B146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970E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D507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3E8EC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B98D4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B07E" w14:textId="7BDF6034" w:rsidR="00F51D5B" w:rsidRPr="00E34742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627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9A371" w14:textId="77777777" w:rsidR="00F51D5B" w:rsidRPr="00E34742" w:rsidRDefault="00F51D5B" w:rsidP="00430E09">
            <w:pPr>
              <w:ind w:left="-113" w:right="-113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Этилбензол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025CD" w14:textId="77777777" w:rsidR="00F51D5B" w:rsidRPr="00E34742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0,0016320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71E22" w14:textId="257DA7A0" w:rsidR="00F51D5B" w:rsidRPr="00B1710F" w:rsidRDefault="00F51D5B" w:rsidP="001D4DC0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BF76F" w14:textId="77777777" w:rsidR="00F51D5B" w:rsidRPr="00E34742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0,051467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04B8B" w14:textId="77777777" w:rsidR="00F51D5B" w:rsidRPr="00E34742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0,051467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EF4C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195139FE" w14:textId="77777777" w:rsidTr="00077F95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A569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FF8C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4F570" w14:textId="2FB6C4FD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8B583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824AC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3E2A1" w14:textId="77777777" w:rsidR="00F51D5B" w:rsidRPr="003B647E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A15F9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9E958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9A06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C25B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F356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036B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FC7D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2A09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2CC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BB42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B036C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F3C7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FB98E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E875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B70D3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3FC0F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9A824" w14:textId="054A35F4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</w:t>
            </w: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708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414A4" w14:textId="77777777" w:rsidR="00F51D5B" w:rsidRPr="00E34742" w:rsidRDefault="00F51D5B" w:rsidP="00430E09">
            <w:pPr>
              <w:ind w:left="-113" w:right="-113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Нафталин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8ADD3" w14:textId="77777777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0,0017144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12DC0" w14:textId="56195924" w:rsidR="00F51D5B" w:rsidRPr="00B1710F" w:rsidRDefault="00F51D5B" w:rsidP="00E34742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4FE23" w14:textId="77777777" w:rsidR="00F51D5B" w:rsidRPr="00E34742" w:rsidRDefault="00F51D5B" w:rsidP="00E3474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0,054064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657F6" w14:textId="77777777" w:rsidR="00F51D5B" w:rsidRPr="00E34742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0,054064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94AA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AD6E55" w14:paraId="77B32A60" w14:textId="77777777" w:rsidTr="00077F95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A728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A9C3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EC6B3" w14:textId="5F51A4C2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99685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04FD2" w14:textId="77777777" w:rsidR="00F51D5B" w:rsidRPr="003B551B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30D85" w14:textId="77777777" w:rsidR="00F51D5B" w:rsidRPr="0074369A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A862E" w14:textId="77777777" w:rsidR="00F51D5B" w:rsidRPr="003B551B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A448A" w14:textId="77777777" w:rsidR="00F51D5B" w:rsidRPr="006D7EB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433F6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A15F8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AE60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36633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49DC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4A5D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A1F51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0187A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7E70B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79252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54169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B2905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1706B" w14:textId="77777777" w:rsidR="00F51D5B" w:rsidRPr="00BC5646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29D47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86F8E" w14:textId="77777777" w:rsidR="00F51D5B" w:rsidRPr="00E34742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2754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6E5C" w14:textId="77777777" w:rsidR="00F51D5B" w:rsidRPr="00E34742" w:rsidRDefault="00F51D5B" w:rsidP="00430E09">
            <w:pPr>
              <w:ind w:left="-113" w:right="-113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Предельные углевод</w:t>
            </w: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о</w:t>
            </w: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роды С12-С19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275BF" w14:textId="77777777" w:rsidR="00F51D5B" w:rsidRPr="00E34742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0,0000228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BEE4F" w14:textId="3F7A68F5" w:rsidR="00F51D5B" w:rsidRPr="00B1710F" w:rsidRDefault="00F51D5B" w:rsidP="001D4DC0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2494E" w14:textId="77777777" w:rsidR="00F51D5B" w:rsidRPr="00E34742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0,000720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311CD" w14:textId="77777777" w:rsidR="00F51D5B" w:rsidRPr="00E34742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E34742">
              <w:rPr>
                <w:rFonts w:ascii="Arial" w:hAnsi="Arial" w:cs="Arial"/>
                <w:color w:val="000000"/>
                <w:sz w:val="12"/>
                <w:szCs w:val="12"/>
              </w:rPr>
              <w:t>0,000720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E9E7D" w14:textId="77777777" w:rsidR="00F51D5B" w:rsidRPr="0074369A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4C357F" w14:paraId="1F3FD36B" w14:textId="77777777" w:rsidTr="000F5450">
        <w:trPr>
          <w:trHeight w:val="547"/>
        </w:trPr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BFC99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64003" w14:textId="6C54CCCD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C357F">
              <w:rPr>
                <w:rFonts w:ascii="Arial" w:hAnsi="Arial" w:cs="Arial"/>
                <w:color w:val="000000"/>
                <w:sz w:val="12"/>
                <w:szCs w:val="12"/>
              </w:rPr>
              <w:t>Установка теплофик</w:t>
            </w:r>
            <w:r w:rsidRPr="004C357F">
              <w:rPr>
                <w:rFonts w:ascii="Arial" w:hAnsi="Arial" w:cs="Arial"/>
                <w:color w:val="000000"/>
                <w:sz w:val="12"/>
                <w:szCs w:val="12"/>
              </w:rPr>
              <w:t>а</w:t>
            </w:r>
            <w:r w:rsidRPr="004C357F">
              <w:rPr>
                <w:rFonts w:ascii="Arial" w:hAnsi="Arial" w:cs="Arial"/>
                <w:color w:val="000000"/>
                <w:sz w:val="12"/>
                <w:szCs w:val="12"/>
              </w:rPr>
              <w:t>ционной воды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2A968" w14:textId="72916B42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C357F">
              <w:rPr>
                <w:rFonts w:ascii="Arial" w:hAnsi="Arial" w:cs="Arial"/>
                <w:snapToGrid w:val="0"/>
                <w:sz w:val="12"/>
                <w:szCs w:val="12"/>
              </w:rPr>
              <w:t xml:space="preserve">Узел дозирования </w:t>
            </w:r>
            <w:proofErr w:type="spellStart"/>
            <w:r w:rsidRPr="004C357F">
              <w:rPr>
                <w:rFonts w:ascii="Arial" w:hAnsi="Arial" w:cs="Arial"/>
                <w:snapToGrid w:val="0"/>
                <w:sz w:val="12"/>
                <w:szCs w:val="12"/>
              </w:rPr>
              <w:t>тетрабората</w:t>
            </w:r>
            <w:proofErr w:type="spellEnd"/>
            <w:r w:rsidRPr="004C357F">
              <w:rPr>
                <w:rFonts w:ascii="Arial" w:hAnsi="Arial" w:cs="Arial"/>
                <w:snapToGrid w:val="0"/>
                <w:sz w:val="12"/>
                <w:szCs w:val="12"/>
              </w:rPr>
              <w:t xml:space="preserve"> натрия комплектной поставки 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9A70F" w14:textId="66708899" w:rsidR="00F51D5B" w:rsidRPr="004C357F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C357F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AF812" w14:textId="44FB2AC8" w:rsidR="00F51D5B" w:rsidRPr="004C357F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C357F">
              <w:rPr>
                <w:rFonts w:ascii="Arial" w:hAnsi="Arial" w:cs="Arial"/>
                <w:color w:val="000000"/>
                <w:sz w:val="12"/>
                <w:szCs w:val="12"/>
              </w:rPr>
              <w:t>8400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B7193" w14:textId="7BEA9B96" w:rsidR="00F51D5B" w:rsidRPr="004C357F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4C357F">
              <w:rPr>
                <w:rFonts w:ascii="Arial" w:hAnsi="Arial" w:cs="Arial"/>
                <w:color w:val="000000"/>
                <w:sz w:val="12"/>
                <w:szCs w:val="12"/>
              </w:rPr>
              <w:t>Неплотности</w:t>
            </w:r>
            <w:proofErr w:type="spellEnd"/>
            <w:r w:rsidRPr="004C357F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10697" w14:textId="1D917695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 w:rsidRPr="004C357F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6C82A" w14:textId="0F918756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C357F">
              <w:rPr>
                <w:rFonts w:ascii="Arial" w:hAnsi="Arial" w:cs="Arial"/>
                <w:color w:val="000000"/>
                <w:sz w:val="12"/>
                <w:szCs w:val="12"/>
              </w:rPr>
              <w:t>5117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9D006" w14:textId="04529E35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E24B6" w14:textId="2EE87832" w:rsidR="00F51D5B" w:rsidRPr="005F6354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32C3D" w14:textId="4B533140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4FCFF" w14:textId="51953C84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A9E80" w14:textId="653F6CBE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F6281" w14:textId="4D3B983A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2A5B5" w14:textId="2CF84385" w:rsidR="00F51D5B" w:rsidRPr="005F6354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14544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C0F76" w14:textId="4B430B00" w:rsidR="00F51D5B" w:rsidRPr="005F6354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984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9DB56" w14:textId="588983AA" w:rsidR="00F51D5B" w:rsidRPr="005F6354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14554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0584C" w14:textId="2E8CF9A9" w:rsidR="00F51D5B" w:rsidRPr="005F6354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984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81E38" w14:textId="6F14033F" w:rsidR="00F51D5B" w:rsidRPr="005F6354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C3689" w14:textId="6579C60A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C357F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5310F" w14:textId="0BAF4873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C357F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80011" w14:textId="5E7B1CF2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C357F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74A10" w14:textId="4A21C3CE" w:rsidR="00F51D5B" w:rsidRPr="004C357F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C357F">
              <w:rPr>
                <w:rFonts w:ascii="Arial" w:hAnsi="Arial" w:cs="Arial"/>
                <w:color w:val="000000"/>
                <w:sz w:val="12"/>
                <w:szCs w:val="12"/>
              </w:rPr>
              <w:t>3130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1495D" w14:textId="1A996EB8" w:rsidR="00F51D5B" w:rsidRPr="004C357F" w:rsidRDefault="00F51D5B" w:rsidP="00430E09">
            <w:pPr>
              <w:ind w:left="-113" w:right="-113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4C357F">
              <w:rPr>
                <w:rFonts w:ascii="Arial" w:hAnsi="Arial" w:cs="Arial"/>
                <w:color w:val="000000"/>
                <w:sz w:val="12"/>
                <w:szCs w:val="12"/>
              </w:rPr>
              <w:t>Тетраборат</w:t>
            </w:r>
            <w:proofErr w:type="spellEnd"/>
            <w:r w:rsidRPr="004C357F">
              <w:rPr>
                <w:rFonts w:ascii="Arial" w:hAnsi="Arial" w:cs="Arial"/>
                <w:color w:val="000000"/>
                <w:sz w:val="12"/>
                <w:szCs w:val="12"/>
              </w:rPr>
              <w:t xml:space="preserve"> натрия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850CC" w14:textId="2FD4300E" w:rsidR="00F51D5B" w:rsidRPr="004C357F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C357F">
              <w:rPr>
                <w:rFonts w:ascii="Arial" w:hAnsi="Arial" w:cs="Arial"/>
                <w:color w:val="000000"/>
                <w:sz w:val="12"/>
                <w:szCs w:val="12"/>
              </w:rPr>
              <w:t>0,0006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7E0D" w14:textId="58C14B75" w:rsidR="00F51D5B" w:rsidRPr="004C357F" w:rsidRDefault="00F51D5B" w:rsidP="001D4DC0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4C357F">
              <w:rPr>
                <w:rFonts w:ascii="Arial" w:hAnsi="Arial" w:cs="Arial"/>
                <w:snapToGrid w:val="0"/>
                <w:sz w:val="12"/>
                <w:szCs w:val="12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06755" w14:textId="7A445177" w:rsidR="00F51D5B" w:rsidRPr="004C357F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C357F">
              <w:rPr>
                <w:rFonts w:ascii="Arial" w:hAnsi="Arial" w:cs="Arial"/>
                <w:color w:val="000000"/>
                <w:sz w:val="12"/>
                <w:szCs w:val="12"/>
              </w:rPr>
              <w:t>0,0189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8DA9C" w14:textId="15FF5768" w:rsidR="00F51D5B" w:rsidRPr="004C357F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C357F">
              <w:rPr>
                <w:rFonts w:ascii="Arial" w:hAnsi="Arial" w:cs="Arial"/>
                <w:color w:val="000000"/>
                <w:sz w:val="12"/>
                <w:szCs w:val="12"/>
              </w:rPr>
              <w:t>0,0189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74506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4C357F" w14:paraId="50995565" w14:textId="77777777" w:rsidTr="000F5450">
        <w:trPr>
          <w:trHeight w:val="20"/>
        </w:trPr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E979A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AAAA9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20CAF" w14:textId="79C5375B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C357F">
              <w:rPr>
                <w:rFonts w:ascii="Arial" w:hAnsi="Arial" w:cs="Arial"/>
                <w:snapToGrid w:val="0"/>
                <w:sz w:val="12"/>
                <w:szCs w:val="12"/>
              </w:rPr>
              <w:t xml:space="preserve">Узел дозирования </w:t>
            </w:r>
            <w:proofErr w:type="spellStart"/>
            <w:r w:rsidRPr="004C357F">
              <w:rPr>
                <w:rFonts w:ascii="Arial" w:hAnsi="Arial" w:cs="Arial"/>
                <w:snapToGrid w:val="0"/>
                <w:sz w:val="12"/>
                <w:szCs w:val="12"/>
              </w:rPr>
              <w:t>морфолина</w:t>
            </w:r>
            <w:proofErr w:type="spellEnd"/>
            <w:r w:rsidRPr="004C357F">
              <w:rPr>
                <w:rFonts w:ascii="Arial" w:hAnsi="Arial" w:cs="Arial"/>
                <w:snapToGrid w:val="0"/>
                <w:sz w:val="12"/>
                <w:szCs w:val="12"/>
              </w:rPr>
              <w:t xml:space="preserve"> комплек</w:t>
            </w:r>
            <w:r w:rsidRPr="004C357F">
              <w:rPr>
                <w:rFonts w:ascii="Arial" w:hAnsi="Arial" w:cs="Arial"/>
                <w:snapToGrid w:val="0"/>
                <w:sz w:val="12"/>
                <w:szCs w:val="12"/>
              </w:rPr>
              <w:t>т</w:t>
            </w:r>
            <w:r w:rsidRPr="004C357F">
              <w:rPr>
                <w:rFonts w:ascii="Arial" w:hAnsi="Arial" w:cs="Arial"/>
                <w:snapToGrid w:val="0"/>
                <w:sz w:val="12"/>
                <w:szCs w:val="12"/>
              </w:rPr>
              <w:t>ной поставки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D4FA5" w14:textId="06354741" w:rsidR="00F51D5B" w:rsidRPr="004C357F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C357F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53E03" w14:textId="72A50DE6" w:rsidR="00F51D5B" w:rsidRPr="004C357F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C357F">
              <w:rPr>
                <w:rFonts w:ascii="Arial" w:hAnsi="Arial" w:cs="Arial"/>
                <w:color w:val="000000"/>
                <w:sz w:val="12"/>
                <w:szCs w:val="12"/>
              </w:rPr>
              <w:t>8400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8E775" w14:textId="146F1AEA" w:rsidR="00F51D5B" w:rsidRPr="004C357F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4C357F">
              <w:rPr>
                <w:rFonts w:ascii="Arial" w:hAnsi="Arial" w:cs="Arial"/>
                <w:color w:val="000000"/>
                <w:sz w:val="12"/>
                <w:szCs w:val="12"/>
              </w:rPr>
              <w:t>Неплотности</w:t>
            </w:r>
            <w:proofErr w:type="spellEnd"/>
            <w:r w:rsidRPr="004C357F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462B2" w14:textId="707F03F3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 w:rsidRPr="004C357F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B35C9" w14:textId="5D019C8C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C357F">
              <w:rPr>
                <w:rFonts w:ascii="Arial" w:hAnsi="Arial" w:cs="Arial"/>
                <w:color w:val="000000"/>
                <w:sz w:val="12"/>
                <w:szCs w:val="12"/>
              </w:rPr>
              <w:t>5118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B21CE" w14:textId="17CED3E4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C357F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CC81C" w14:textId="718B5FF5" w:rsidR="00F51D5B" w:rsidRPr="005F6354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59FB4" w14:textId="2F00A735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CABCF" w14:textId="471B5B91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801EF" w14:textId="7F94B62B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F1094" w14:textId="071D906D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BE70B" w14:textId="71528742" w:rsidR="00F51D5B" w:rsidRPr="005F6354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14513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B4C56" w14:textId="061BD808" w:rsidR="00F51D5B" w:rsidRPr="005F6354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983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C7A0D" w14:textId="753B5157" w:rsidR="00F51D5B" w:rsidRPr="005F6354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14523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31366" w14:textId="7FAC7DC6" w:rsidR="00F51D5B" w:rsidRPr="005F6354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983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BFF42" w14:textId="6DCD883D" w:rsidR="00F51D5B" w:rsidRPr="005F6354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C3A3A" w14:textId="07EE1513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C357F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2A633" w14:textId="53AB2955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C357F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ED848" w14:textId="685D7AE4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C357F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C0F43" w14:textId="0C61888F" w:rsidR="00F51D5B" w:rsidRPr="004C357F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C357F">
              <w:rPr>
                <w:rFonts w:ascii="Arial" w:hAnsi="Arial" w:cs="Arial"/>
                <w:color w:val="000000"/>
                <w:sz w:val="12"/>
                <w:szCs w:val="12"/>
              </w:rPr>
              <w:t>1605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22D4C" w14:textId="0B3949E3" w:rsidR="00F51D5B" w:rsidRPr="004C357F" w:rsidRDefault="00F51D5B" w:rsidP="00430E09">
            <w:pPr>
              <w:ind w:left="-113" w:right="-113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4C357F">
              <w:rPr>
                <w:rFonts w:ascii="Arial" w:hAnsi="Arial" w:cs="Arial"/>
                <w:color w:val="000000"/>
                <w:sz w:val="12"/>
                <w:szCs w:val="12"/>
              </w:rPr>
              <w:t>Морфолин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079AD" w14:textId="29F62DE7" w:rsidR="00F51D5B" w:rsidRPr="004C357F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C357F">
              <w:rPr>
                <w:rFonts w:ascii="Arial" w:hAnsi="Arial" w:cs="Arial"/>
                <w:color w:val="000000"/>
                <w:sz w:val="12"/>
                <w:szCs w:val="12"/>
              </w:rPr>
              <w:t>0,00028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8BD1C" w14:textId="0A78B43A" w:rsidR="00F51D5B" w:rsidRPr="004C357F" w:rsidRDefault="00F51D5B" w:rsidP="001D4DC0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4C357F">
              <w:rPr>
                <w:rFonts w:ascii="Arial" w:hAnsi="Arial" w:cs="Arial"/>
                <w:snapToGrid w:val="0"/>
                <w:sz w:val="12"/>
                <w:szCs w:val="12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BBE26" w14:textId="644BD181" w:rsidR="00F51D5B" w:rsidRPr="004C357F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C357F">
              <w:rPr>
                <w:rFonts w:ascii="Arial" w:hAnsi="Arial" w:cs="Arial"/>
                <w:color w:val="000000"/>
                <w:sz w:val="12"/>
                <w:szCs w:val="12"/>
              </w:rPr>
              <w:t>0,00883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AB5FD" w14:textId="7FC8E334" w:rsidR="00F51D5B" w:rsidRPr="004C357F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4C357F">
              <w:rPr>
                <w:rFonts w:ascii="Arial" w:hAnsi="Arial" w:cs="Arial"/>
                <w:color w:val="000000"/>
                <w:sz w:val="12"/>
                <w:szCs w:val="12"/>
              </w:rPr>
              <w:t>0,00883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459E4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4C357F" w14:paraId="76E7A91D" w14:textId="77777777" w:rsidTr="00430E09">
        <w:trPr>
          <w:trHeight w:val="20"/>
        </w:trPr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4B4F1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455C" w14:textId="25974DAF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Трубопровод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7C305" w14:textId="388BFC14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ГРП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18688" w14:textId="6CB6A73F" w:rsidR="00F51D5B" w:rsidRPr="004C357F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30904" w14:textId="363B083C" w:rsidR="00F51D5B" w:rsidRPr="004C357F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8400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B0CC" w14:textId="643CBA50" w:rsidR="00F51D5B" w:rsidRPr="004C357F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Неплотности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473DB" w14:textId="08C48DB2" w:rsidR="00F51D5B" w:rsidRPr="000F5450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41B3" w14:textId="777C9816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5119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E18C9" w14:textId="01E38D91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9D007" w14:textId="4912BE1C" w:rsidR="00F51D5B" w:rsidRPr="005F6354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E83DE" w14:textId="4795FDF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5C7FE" w14:textId="603CC7FE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64E24" w14:textId="16D13E42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08004" w14:textId="744E1B6D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BD121" w14:textId="176208D9" w:rsidR="00F51D5B" w:rsidRPr="005F6354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14254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290E4" w14:textId="26FA204F" w:rsidR="00F51D5B" w:rsidRPr="005F6354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1626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D539F" w14:textId="64B6485F" w:rsidR="00F51D5B" w:rsidRPr="005F6354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14284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DB79A" w14:textId="40033DE7" w:rsidR="00F51D5B" w:rsidRPr="005F6354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1626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97BAB" w14:textId="00F06BD9" w:rsidR="00F51D5B" w:rsidRPr="005F6354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A181B" w14:textId="3DBFF678" w:rsidR="00F51D5B" w:rsidRPr="000F5450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B7424" w14:textId="085F20EE" w:rsidR="00F51D5B" w:rsidRPr="000F5450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342A0" w14:textId="447EFAF1" w:rsidR="00F51D5B" w:rsidRPr="000F5450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FBAC9" w14:textId="6790BF00" w:rsidR="00F51D5B" w:rsidRPr="004C357F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0333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D6F83" w14:textId="702A8803" w:rsidR="00F51D5B" w:rsidRPr="004C357F" w:rsidRDefault="00F51D5B" w:rsidP="00430E09">
            <w:pPr>
              <w:ind w:left="-113" w:right="-113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Дигидросу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>л</w:t>
            </w:r>
            <w:proofErr w:type="spellStart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ьфид</w:t>
            </w:r>
            <w:proofErr w:type="spellEnd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 xml:space="preserve"> (</w:t>
            </w:r>
            <w:proofErr w:type="spellStart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Сероводород</w:t>
            </w:r>
            <w:proofErr w:type="spellEnd"/>
            <w:r w:rsidRPr="00A67071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BBACD" w14:textId="4F4BD496" w:rsidR="00F51D5B" w:rsidRPr="004C357F" w:rsidRDefault="00F51D5B" w:rsidP="00426097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0,0000006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A0584" w14:textId="2CCF4DAA" w:rsidR="00F51D5B" w:rsidRPr="004C357F" w:rsidRDefault="00F51D5B" w:rsidP="001D4DC0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277E2" w14:textId="2290C2BB" w:rsidR="00F51D5B" w:rsidRPr="004C357F" w:rsidRDefault="00F51D5B" w:rsidP="00426097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0,000019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E1EB4" w14:textId="0A9F8927" w:rsidR="00F51D5B" w:rsidRPr="004C357F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C8DC6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4C357F" w14:paraId="7DF98D06" w14:textId="77777777" w:rsidTr="00430E09">
        <w:trPr>
          <w:trHeight w:val="20"/>
        </w:trPr>
        <w:tc>
          <w:tcPr>
            <w:tcW w:w="10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D2CD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F03A6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BD6D7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DC049" w14:textId="77777777" w:rsidR="00F51D5B" w:rsidRPr="004C357F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6839E" w14:textId="77777777" w:rsidR="00F51D5B" w:rsidRPr="004C357F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408BC" w14:textId="77777777" w:rsidR="00F51D5B" w:rsidRPr="004C357F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FE0F3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59D25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A9098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16AC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49D47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269A2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5893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1C875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40E2B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03D0C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2BC64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229AA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5105D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17CB3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D2B9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5B8B4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BC5C1" w14:textId="0654EEAB" w:rsidR="00F51D5B" w:rsidRPr="004C357F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83977">
              <w:rPr>
                <w:rFonts w:ascii="Arial" w:hAnsi="Arial" w:cs="Arial"/>
                <w:color w:val="000000"/>
                <w:sz w:val="12"/>
                <w:szCs w:val="12"/>
              </w:rPr>
              <w:t>0415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E5A53" w14:textId="0354CCAC" w:rsidR="00F51D5B" w:rsidRPr="004C357F" w:rsidRDefault="00F51D5B" w:rsidP="00430E09">
            <w:pPr>
              <w:ind w:left="-113" w:right="-113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583977">
              <w:rPr>
                <w:rFonts w:ascii="Arial" w:hAnsi="Arial" w:cs="Arial"/>
                <w:sz w:val="12"/>
                <w:szCs w:val="12"/>
              </w:rPr>
              <w:t>Смесь углеводородов предельных С1-С5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BFA7E" w14:textId="56D0621A" w:rsidR="00F51D5B" w:rsidRPr="004C357F" w:rsidRDefault="00F51D5B" w:rsidP="00426097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0,0221925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59389" w14:textId="27E332D3" w:rsidR="00F51D5B" w:rsidRPr="004C357F" w:rsidRDefault="00F51D5B" w:rsidP="001D4DC0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9A77D" w14:textId="69BC8D4B" w:rsidR="00F51D5B" w:rsidRPr="004C357F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0,6711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B5383" w14:textId="255D5E48" w:rsidR="00F51D5B" w:rsidRPr="004C357F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0,6711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F67AF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4C357F" w14:paraId="5C81E73B" w14:textId="77777777" w:rsidTr="00041C26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F531C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420E0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E2B0E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6B7B1" w14:textId="77777777" w:rsidR="00F51D5B" w:rsidRPr="004C357F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1C1AA" w14:textId="77777777" w:rsidR="00F51D5B" w:rsidRPr="004C357F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F71B8" w14:textId="77777777" w:rsidR="00F51D5B" w:rsidRPr="004C357F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A8D4F" w14:textId="77777777" w:rsidR="00F51D5B" w:rsidRPr="000F5450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C1E5E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5A9A0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6924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37A3F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59981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EC2CE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239E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72284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3EBAF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5683A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C2FC4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162F9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EAC2C" w14:textId="77777777" w:rsidR="00F51D5B" w:rsidRPr="000F5450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FD2EC" w14:textId="77777777" w:rsidR="00F51D5B" w:rsidRPr="000F5450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B97C2" w14:textId="77777777" w:rsidR="00F51D5B" w:rsidRPr="000F5450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98FDF" w14:textId="673C9EF3" w:rsidR="00F51D5B" w:rsidRPr="004C357F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0416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11FCD" w14:textId="1BAAC086" w:rsidR="00F51D5B" w:rsidRPr="004C357F" w:rsidRDefault="00F51D5B" w:rsidP="00430E09">
            <w:pPr>
              <w:ind w:left="-113" w:right="-113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637B2">
              <w:rPr>
                <w:rFonts w:ascii="Arial" w:hAnsi="Arial" w:cs="Arial"/>
                <w:sz w:val="12"/>
                <w:szCs w:val="12"/>
              </w:rPr>
              <w:t>Смесь углеводородов предельных С6-С10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DD862" w14:textId="49F7648C" w:rsidR="00F51D5B" w:rsidRPr="004C357F" w:rsidRDefault="00F51D5B" w:rsidP="00426097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0,0000033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30A6E" w14:textId="522187BE" w:rsidR="00F51D5B" w:rsidRPr="004C357F" w:rsidRDefault="00F51D5B" w:rsidP="001D4DC0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40E35" w14:textId="0185678B" w:rsidR="00F51D5B" w:rsidRPr="004C357F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1BE7A" w14:textId="09F6C414" w:rsidR="00F51D5B" w:rsidRPr="004C357F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52323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4C357F" w14:paraId="7C7EBFF6" w14:textId="77777777" w:rsidTr="00041C26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72CAA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96E51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9FD4E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7780C" w14:textId="77777777" w:rsidR="00F51D5B" w:rsidRPr="004C357F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52E9D" w14:textId="77777777" w:rsidR="00F51D5B" w:rsidRPr="004C357F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A171A" w14:textId="77777777" w:rsidR="00F51D5B" w:rsidRPr="004C357F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500AA" w14:textId="77777777" w:rsidR="00F51D5B" w:rsidRPr="000F5450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7206C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9E95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7A1AF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26B1A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38496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2348D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6D8B2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3E57A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757BB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D75AE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85865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3FFC5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803AE" w14:textId="77777777" w:rsidR="00F51D5B" w:rsidRPr="000F5450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1FF41" w14:textId="77777777" w:rsidR="00F51D5B" w:rsidRPr="000F5450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A40AC" w14:textId="77777777" w:rsidR="00F51D5B" w:rsidRPr="000F5450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FDB14" w14:textId="7BA79D3B" w:rsidR="00F51D5B" w:rsidRPr="004C357F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1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716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46AE0" w14:textId="607E6A08" w:rsidR="00F51D5B" w:rsidRPr="004C357F" w:rsidRDefault="00F51D5B" w:rsidP="00430E09">
            <w:pPr>
              <w:ind w:left="-113" w:right="-113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Одорант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 СПМ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500B2" w14:textId="0926A84F" w:rsidR="00F51D5B" w:rsidRPr="004C357F" w:rsidRDefault="00F51D5B" w:rsidP="00426097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0,0000012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8871A" w14:textId="6B615B9D" w:rsidR="00F51D5B" w:rsidRPr="004C357F" w:rsidRDefault="00F51D5B" w:rsidP="001D4DC0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3D380" w14:textId="75E1E52F" w:rsidR="00F51D5B" w:rsidRPr="004C357F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0,000036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5B449" w14:textId="5ACCF786" w:rsidR="00F51D5B" w:rsidRPr="004C357F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0,000036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225BE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4C357F" w14:paraId="0EF54D0F" w14:textId="77777777" w:rsidTr="00063AD8">
        <w:trPr>
          <w:trHeight w:val="20"/>
        </w:trPr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BD654" w14:textId="77777777" w:rsidR="00F51D5B" w:rsidRPr="00803082" w:rsidRDefault="00F51D5B" w:rsidP="00A13004">
            <w:pPr>
              <w:ind w:left="-57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03082">
              <w:rPr>
                <w:rFonts w:ascii="Arial" w:hAnsi="Arial" w:cs="Arial"/>
                <w:color w:val="000000"/>
                <w:sz w:val="12"/>
                <w:szCs w:val="12"/>
              </w:rPr>
              <w:t>Установка производства этилена ЭП-600</w:t>
            </w:r>
          </w:p>
          <w:p w14:paraId="2F535100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73E13" w14:textId="4863D327" w:rsidR="00F51D5B" w:rsidRPr="00A13004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Узел дозирования реагентов</w:t>
            </w: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526E8" w14:textId="4417A925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B67A0">
              <w:rPr>
                <w:rFonts w:ascii="Arial" w:hAnsi="Arial" w:cs="Arial"/>
                <w:snapToGrid w:val="0"/>
                <w:sz w:val="12"/>
                <w:szCs w:val="12"/>
              </w:rPr>
              <w:t>Узел дозирования РА166-02 (ингибитор коррозии СНПХ-6418)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2817A" w14:textId="58659A01" w:rsidR="00F51D5B" w:rsidRPr="004C357F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33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DEE13" w14:textId="392FC7B6" w:rsidR="00F51D5B" w:rsidRPr="004C357F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8760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3370E" w14:textId="36C55000" w:rsidR="00F51D5B" w:rsidRPr="004C357F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Неплотности</w:t>
            </w:r>
            <w:proofErr w:type="spellEnd"/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3D9FE" w14:textId="5F004B34" w:rsidR="00F51D5B" w:rsidRPr="000F5450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ED12C" w14:textId="161D32F2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5120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B4E0A" w14:textId="708C1764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DB34B" w14:textId="50B2B5FB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42008" w14:textId="2EF2F4E3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DC04D" w14:textId="39A9843D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72B4F" w14:textId="3742EEAA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5274D" w14:textId="1DCAD1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19841" w14:textId="105836A3" w:rsidR="00F51D5B" w:rsidRPr="004855A1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14717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AC2F1" w14:textId="2334BDB8" w:rsidR="00F51D5B" w:rsidRPr="004855A1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744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55C68" w14:textId="395EFFA8" w:rsidR="00F51D5B" w:rsidRPr="004855A1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14719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6FF35" w14:textId="0C829245" w:rsidR="00F51D5B" w:rsidRPr="004855A1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744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99701" w14:textId="73E021C6" w:rsidR="00F51D5B" w:rsidRPr="004855A1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4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2D9DA" w14:textId="248AE352" w:rsidR="00F51D5B" w:rsidRPr="000F5450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C6DE5" w14:textId="7F3F81D3" w:rsidR="00F51D5B" w:rsidRPr="000F5450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09AAB" w14:textId="42646EF8" w:rsidR="00F51D5B" w:rsidRPr="000F5450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A7FF8" w14:textId="55BDDA6C" w:rsidR="00F51D5B" w:rsidRPr="00CB67A0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1052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5C0B82" w14:textId="2687FE5D" w:rsidR="00F51D5B" w:rsidRDefault="00F51D5B" w:rsidP="00430E09">
            <w:pPr>
              <w:ind w:left="-113" w:right="-113"/>
              <w:rPr>
                <w:rFonts w:ascii="Arial" w:hAnsi="Arial" w:cs="Arial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Метанол (Метиловый спирт)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25FD4" w14:textId="54CFA86F" w:rsidR="00F51D5B" w:rsidRDefault="00F51D5B" w:rsidP="00426097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0,003903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32D8B" w14:textId="2597AC17" w:rsidR="00F51D5B" w:rsidRPr="004855A1" w:rsidRDefault="00F51D5B" w:rsidP="001D4DC0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70C0E" w14:textId="3D7D9BEA" w:rsidR="00F51D5B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0,12309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657C4" w14:textId="36697D06" w:rsidR="00F51D5B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0,12309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1DC83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4C357F" w14:paraId="17165E4E" w14:textId="77777777" w:rsidTr="00063AD8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41643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6DBF6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13B1D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5C412" w14:textId="77777777" w:rsidR="00F51D5B" w:rsidRPr="004C357F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F95AC" w14:textId="77777777" w:rsidR="00F51D5B" w:rsidRPr="004C357F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DA4A0" w14:textId="77777777" w:rsidR="00F51D5B" w:rsidRPr="004C357F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1705B" w14:textId="77777777" w:rsidR="00F51D5B" w:rsidRPr="000F5450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031EB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7DC90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55223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CC9AD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1DE33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5F0AB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E950F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9181F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F3587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554D6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45295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10ADB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A162D" w14:textId="77777777" w:rsidR="00F51D5B" w:rsidRPr="000F5450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1930A" w14:textId="77777777" w:rsidR="00F51D5B" w:rsidRPr="000F5450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2C68A" w14:textId="77777777" w:rsidR="00F51D5B" w:rsidRPr="000F5450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78928" w14:textId="6F71487C" w:rsidR="00F51D5B" w:rsidRPr="00CB67A0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2750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58218" w14:textId="4A360F06" w:rsidR="00F51D5B" w:rsidRDefault="00F51D5B" w:rsidP="00430E09">
            <w:pPr>
              <w:ind w:left="-113" w:right="-11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Сольвент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нафта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CC642" w14:textId="16D347F0" w:rsidR="00F51D5B" w:rsidRDefault="00F51D5B" w:rsidP="00426097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0,009368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EAF42" w14:textId="46B1B8C2" w:rsidR="00F51D5B" w:rsidRPr="004855A1" w:rsidRDefault="00F51D5B" w:rsidP="001D4DC0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67CA6" w14:textId="427B7331" w:rsidR="00F51D5B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0,29541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8C7F0" w14:textId="07EE2414" w:rsidR="00F51D5B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0,29541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B4802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4C357F" w14:paraId="414EED4E" w14:textId="77777777" w:rsidTr="00063AD8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0117C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B6D6F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1F552" w14:textId="11BA768D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B67A0">
              <w:rPr>
                <w:rFonts w:ascii="Arial" w:hAnsi="Arial" w:cs="Arial"/>
                <w:snapToGrid w:val="0"/>
                <w:sz w:val="12"/>
                <w:szCs w:val="12"/>
              </w:rPr>
              <w:t xml:space="preserve">Узел дозирования РА166-03 (ингибитор </w:t>
            </w:r>
            <w:proofErr w:type="spellStart"/>
            <w:r w:rsidRPr="00CB67A0">
              <w:rPr>
                <w:rFonts w:ascii="Arial" w:hAnsi="Arial" w:cs="Arial"/>
                <w:snapToGrid w:val="0"/>
                <w:sz w:val="12"/>
                <w:szCs w:val="12"/>
              </w:rPr>
              <w:t>солеотложений</w:t>
            </w:r>
            <w:proofErr w:type="spellEnd"/>
            <w:r w:rsidRPr="00CB67A0">
              <w:rPr>
                <w:rFonts w:ascii="Arial" w:hAnsi="Arial" w:cs="Arial"/>
                <w:snapToGrid w:val="0"/>
                <w:sz w:val="12"/>
                <w:szCs w:val="12"/>
              </w:rPr>
              <w:t xml:space="preserve"> СНПХ-5313)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D14E5" w14:textId="59745267" w:rsidR="00F51D5B" w:rsidRPr="004C357F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33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76151" w14:textId="790D6FD3" w:rsidR="00F51D5B" w:rsidRPr="004C357F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8760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D4F3E" w14:textId="4A9AD742" w:rsidR="00F51D5B" w:rsidRPr="004C357F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Неплотности</w:t>
            </w:r>
            <w:proofErr w:type="spellEnd"/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5F02B" w14:textId="2951F770" w:rsidR="00F51D5B" w:rsidRPr="000F5450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B51A7" w14:textId="79382B94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5121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837B4" w14:textId="496A43C0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DCB88" w14:textId="4F999FE3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603C4" w14:textId="6F1464D3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B2422" w14:textId="7C6CD86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61374" w14:textId="76B6DAE1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52094" w14:textId="5FF7E67E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FCCFF" w14:textId="08322A6D" w:rsidR="00F51D5B" w:rsidRPr="004855A1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14717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81672" w14:textId="07924469" w:rsidR="00F51D5B" w:rsidRPr="004855A1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738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1FC03" w14:textId="11571516" w:rsidR="00F51D5B" w:rsidRPr="004855A1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14719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DEED0" w14:textId="54D0B586" w:rsidR="00F51D5B" w:rsidRPr="004855A1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738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F4E5F" w14:textId="787C9B58" w:rsidR="00F51D5B" w:rsidRPr="004855A1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4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E5DD0" w14:textId="4B1D5636" w:rsidR="00F51D5B" w:rsidRPr="000F5450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1E374" w14:textId="3F8138F9" w:rsidR="00F51D5B" w:rsidRPr="000F5450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FD2C1" w14:textId="5B737CC0" w:rsidR="00F51D5B" w:rsidRPr="000F5450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4E219" w14:textId="68CC91FF" w:rsidR="00F51D5B" w:rsidRPr="00CB67A0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1052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2A476" w14:textId="0B09CB6A" w:rsidR="00F51D5B" w:rsidRDefault="00F51D5B" w:rsidP="00430E09">
            <w:pPr>
              <w:ind w:left="-113" w:right="-113"/>
              <w:rPr>
                <w:rFonts w:ascii="Arial" w:hAnsi="Arial" w:cs="Arial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Метанол (Метиловый спирт)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C1DDE" w14:textId="14FEF0B3" w:rsidR="00F51D5B" w:rsidRDefault="00F51D5B" w:rsidP="00426097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0,011709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2AB75" w14:textId="2B09D27B" w:rsidR="00F51D5B" w:rsidRPr="004855A1" w:rsidRDefault="00F51D5B" w:rsidP="001D4DC0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8913B" w14:textId="1364CAF6" w:rsidR="00F51D5B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0,36927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8433A" w14:textId="55EABF06" w:rsidR="00F51D5B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0,36927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7C3C9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4C357F" w14:paraId="3C1C62DA" w14:textId="77777777" w:rsidTr="00063AD8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14480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DDA9D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87307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1C403" w14:textId="77777777" w:rsidR="00F51D5B" w:rsidRPr="004C357F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97337" w14:textId="77777777" w:rsidR="00F51D5B" w:rsidRPr="004C357F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5F3CD" w14:textId="77777777" w:rsidR="00F51D5B" w:rsidRPr="004C357F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6CBC1" w14:textId="77777777" w:rsidR="00F51D5B" w:rsidRPr="000F5450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35B24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C5E7A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14577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2A338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9601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3652D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D4DC3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CE038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2AEE5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C45E7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B066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E7BC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7F75C" w14:textId="77777777" w:rsidR="00F51D5B" w:rsidRPr="000F5450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932A6" w14:textId="77777777" w:rsidR="00F51D5B" w:rsidRPr="000F5450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90D49" w14:textId="77777777" w:rsidR="00F51D5B" w:rsidRPr="000F5450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F4A1D" w14:textId="11CD6AF1" w:rsidR="00F51D5B" w:rsidRPr="00CB67A0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1852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B14E6" w14:textId="3BA08FEF" w:rsidR="00F51D5B" w:rsidRDefault="00F51D5B" w:rsidP="00430E09">
            <w:pPr>
              <w:ind w:left="-113" w:right="-113"/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Моноэтаноламин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DAEA5" w14:textId="1CCB013B" w:rsidR="00F51D5B" w:rsidRDefault="00F51D5B" w:rsidP="00426097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0,007806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1C9C8" w14:textId="32DC70A8" w:rsidR="00F51D5B" w:rsidRPr="004855A1" w:rsidRDefault="00F51D5B" w:rsidP="001D4DC0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6CF53" w14:textId="32FB0150" w:rsidR="00F51D5B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0,24618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CA2E9" w14:textId="29AF2604" w:rsidR="00F51D5B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0,24618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26C94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4C357F" w14:paraId="0BF9E682" w14:textId="77777777" w:rsidTr="00063AD8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EA5C5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A368D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BC412" w14:textId="1AC3562C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  <w:r w:rsidRPr="00CB67A0">
              <w:rPr>
                <w:rFonts w:ascii="Arial" w:hAnsi="Arial" w:cs="Arial"/>
                <w:snapToGrid w:val="0"/>
                <w:sz w:val="12"/>
                <w:szCs w:val="12"/>
              </w:rPr>
              <w:t xml:space="preserve">Узел дозирования РА166-01 (ингибитор </w:t>
            </w:r>
            <w:proofErr w:type="spellStart"/>
            <w:r w:rsidRPr="00CB67A0">
              <w:rPr>
                <w:rFonts w:ascii="Arial" w:hAnsi="Arial" w:cs="Arial"/>
                <w:snapToGrid w:val="0"/>
                <w:sz w:val="12"/>
                <w:szCs w:val="12"/>
              </w:rPr>
              <w:t>солеотложений</w:t>
            </w:r>
            <w:proofErr w:type="spellEnd"/>
            <w:r w:rsidRPr="00CB67A0">
              <w:rPr>
                <w:rFonts w:ascii="Arial" w:hAnsi="Arial" w:cs="Arial"/>
                <w:snapToGrid w:val="0"/>
                <w:sz w:val="12"/>
                <w:szCs w:val="12"/>
              </w:rPr>
              <w:t xml:space="preserve"> СНПХ-5312)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DC254" w14:textId="53C2222B" w:rsidR="00F51D5B" w:rsidRPr="004C357F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33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4D78B" w14:textId="1387E246" w:rsidR="00F51D5B" w:rsidRPr="004C357F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8760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DF731" w14:textId="3140CEDA" w:rsidR="00F51D5B" w:rsidRPr="004C357F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Неплотности</w:t>
            </w:r>
            <w:proofErr w:type="spellEnd"/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0EAD8" w14:textId="488E4C98" w:rsidR="00F51D5B" w:rsidRPr="000F5450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E245A" w14:textId="7AECB969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5122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58044" w14:textId="0CB5F04C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675EF" w14:textId="5397AD24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74BBD" w14:textId="7CBB56CA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13314" w14:textId="39FD6C95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1608D" w14:textId="4A3B6ADE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1FCB3" w14:textId="647F9F36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86C6C" w14:textId="65D0A8EC" w:rsidR="00F51D5B" w:rsidRPr="004855A1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14717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4156C" w14:textId="10ED5E5F" w:rsidR="00F51D5B" w:rsidRPr="004855A1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733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68DD3" w14:textId="7D4A26EB" w:rsidR="00F51D5B" w:rsidRPr="004855A1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14719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BD54" w14:textId="20C3FF5B" w:rsidR="00F51D5B" w:rsidRPr="004855A1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733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B2C03" w14:textId="5F6066E5" w:rsidR="00F51D5B" w:rsidRPr="004855A1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4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44988" w14:textId="375A782E" w:rsidR="00F51D5B" w:rsidRPr="000F5450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5A319" w14:textId="24C14671" w:rsidR="00F51D5B" w:rsidRPr="000F5450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ED4DF" w14:textId="25B82CB4" w:rsidR="00F51D5B" w:rsidRPr="000F5450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919E0" w14:textId="7D08F8A7" w:rsidR="00F51D5B" w:rsidRPr="00CB67A0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1052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E255F5" w14:textId="5C38192D" w:rsidR="00F51D5B" w:rsidRDefault="00F51D5B" w:rsidP="00430E09">
            <w:pPr>
              <w:ind w:left="-113" w:right="-113"/>
              <w:rPr>
                <w:rFonts w:ascii="Arial" w:hAnsi="Arial" w:cs="Arial"/>
                <w:sz w:val="12"/>
                <w:szCs w:val="12"/>
              </w:rPr>
            </w:pPr>
            <w:r w:rsidRPr="005774D7">
              <w:rPr>
                <w:rFonts w:ascii="Arial" w:hAnsi="Arial" w:cs="Arial"/>
                <w:color w:val="000000"/>
                <w:sz w:val="12"/>
                <w:szCs w:val="12"/>
              </w:rPr>
              <w:t>Метанол (Метиловый спирт)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85898" w14:textId="0F5FA88B" w:rsidR="00F51D5B" w:rsidRDefault="00F51D5B" w:rsidP="00426097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0,011709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B88BA" w14:textId="4DDAAACE" w:rsidR="00F51D5B" w:rsidRPr="004855A1" w:rsidRDefault="00F51D5B" w:rsidP="001D4DC0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90250" w14:textId="63D19870" w:rsidR="00F51D5B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0,36927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AA07C" w14:textId="7AD1FD84" w:rsidR="00F51D5B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0,36927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BA4B0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F51D5B" w:rsidRPr="004C357F" w14:paraId="6B72A9FC" w14:textId="77777777" w:rsidTr="00063AD8">
        <w:trPr>
          <w:trHeight w:val="20"/>
        </w:trPr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687C0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B12F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42925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snapToGrid w:val="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B5ED0" w14:textId="77777777" w:rsidR="00F51D5B" w:rsidRPr="004C357F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11A78" w14:textId="77777777" w:rsidR="00F51D5B" w:rsidRPr="004C357F" w:rsidRDefault="00F51D5B" w:rsidP="002E5B01">
            <w:pPr>
              <w:ind w:left="-16" w:right="-3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13D52" w14:textId="77777777" w:rsidR="00F51D5B" w:rsidRPr="004C357F" w:rsidRDefault="00F51D5B" w:rsidP="002E5B01">
            <w:pPr>
              <w:ind w:left="113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A3074" w14:textId="77777777" w:rsidR="00F51D5B" w:rsidRPr="000F5450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1BEC9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10D65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BB694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83244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D4720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E6A18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01E6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A8CAE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3A490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CE860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B9055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CBE1C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5F89C" w14:textId="77777777" w:rsidR="00F51D5B" w:rsidRPr="000F5450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F5A9B" w14:textId="77777777" w:rsidR="00F51D5B" w:rsidRPr="000F5450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3AF4B" w14:textId="77777777" w:rsidR="00F51D5B" w:rsidRPr="000F5450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8B8EB" w14:textId="6F2AAC96" w:rsidR="00F51D5B" w:rsidRPr="00CB67A0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1852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B060F" w14:textId="532BDD25" w:rsidR="00F51D5B" w:rsidRDefault="00F51D5B" w:rsidP="00430E09">
            <w:pPr>
              <w:ind w:left="-113" w:right="-113"/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Моноэтаноламин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43C80" w14:textId="64F7A251" w:rsidR="00F51D5B" w:rsidRDefault="00F51D5B" w:rsidP="00426097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0,007806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1C62D" w14:textId="58D78F81" w:rsidR="00F51D5B" w:rsidRPr="004855A1" w:rsidRDefault="00F51D5B" w:rsidP="001D4DC0">
            <w:pPr>
              <w:ind w:left="-57" w:right="-57"/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napToGrid w:val="0"/>
                <w:sz w:val="12"/>
                <w:szCs w:val="12"/>
                <w:lang w:val="en-US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C97B8" w14:textId="0B1AF6E3" w:rsidR="00F51D5B" w:rsidRDefault="00F51D5B" w:rsidP="001D4DC0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0,24618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552D8" w14:textId="247E26CD" w:rsidR="00F51D5B" w:rsidRDefault="00F51D5B" w:rsidP="00571BE2">
            <w:pPr>
              <w:ind w:left="-57" w:right="-57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0,24618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822F9" w14:textId="77777777" w:rsidR="00F51D5B" w:rsidRPr="004C357F" w:rsidRDefault="00F51D5B" w:rsidP="002E5B01">
            <w:pPr>
              <w:ind w:left="-119" w:right="-57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</w:tbl>
    <w:p w14:paraId="2F6DA694" w14:textId="77777777" w:rsidR="00CD34AE" w:rsidRPr="004C357F" w:rsidRDefault="00CD34AE" w:rsidP="00BA68A3">
      <w:pPr>
        <w:ind w:left="284" w:right="-57"/>
        <w:rPr>
          <w:rFonts w:ascii="Arial" w:hAnsi="Arial" w:cs="Arial"/>
          <w:sz w:val="12"/>
          <w:szCs w:val="12"/>
        </w:rPr>
      </w:pPr>
    </w:p>
    <w:sectPr w:rsidR="00CD34AE" w:rsidRPr="004C357F" w:rsidSect="006D66B8">
      <w:headerReference w:type="default" r:id="rId8"/>
      <w:footerReference w:type="default" r:id="rId9"/>
      <w:headerReference w:type="first" r:id="rId10"/>
      <w:footerReference w:type="first" r:id="rId11"/>
      <w:pgSz w:w="23814" w:h="16840" w:orient="landscape" w:code="8"/>
      <w:pgMar w:top="851" w:right="454" w:bottom="1701" w:left="1191" w:header="278" w:footer="227" w:gutter="0"/>
      <w:pgNumType w:start="11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9DB72F" w14:textId="77777777" w:rsidR="00103871" w:rsidRDefault="00103871">
      <w:r>
        <w:separator/>
      </w:r>
    </w:p>
  </w:endnote>
  <w:endnote w:type="continuationSeparator" w:id="0">
    <w:p w14:paraId="19377C72" w14:textId="77777777" w:rsidR="00103871" w:rsidRDefault="00103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ewtonCTT">
    <w:altName w:val="Times New Roman"/>
    <w:charset w:val="CC"/>
    <w:family w:val="roman"/>
    <w:pitch w:val="variable"/>
    <w:sig w:usb0="00000001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CTT">
    <w:altName w:val="Arial"/>
    <w:charset w:val="CC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85" w:type="dxa"/>
      <w:tblInd w:w="11689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0"/>
      <w:gridCol w:w="574"/>
      <w:gridCol w:w="574"/>
      <w:gridCol w:w="574"/>
      <w:gridCol w:w="840"/>
      <w:gridCol w:w="574"/>
      <w:gridCol w:w="4409"/>
      <w:gridCol w:w="1820"/>
      <w:gridCol w:w="560"/>
    </w:tblGrid>
    <w:tr w:rsidR="000E2E7C" w:rsidRPr="00A97B3F" w14:paraId="74BD0B63" w14:textId="77777777" w:rsidTr="00DD2C53">
      <w:trPr>
        <w:cantSplit/>
        <w:trHeight w:hRule="exact" w:val="284"/>
      </w:trPr>
      <w:tc>
        <w:tcPr>
          <w:tcW w:w="560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14:paraId="3FC53AE1" w14:textId="6DFD3375" w:rsidR="000E2E7C" w:rsidRPr="005D5E38" w:rsidRDefault="000E2E7C" w:rsidP="00F53845">
          <w:pPr>
            <w:rPr>
              <w:rFonts w:ascii="Arial" w:hAnsi="Arial" w:cs="Arial"/>
              <w:sz w:val="18"/>
            </w:rPr>
          </w:pPr>
        </w:p>
      </w:tc>
      <w:tc>
        <w:tcPr>
          <w:tcW w:w="57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0C709D5D" w14:textId="77777777" w:rsidR="000E2E7C" w:rsidRPr="005D5E38" w:rsidRDefault="000E2E7C" w:rsidP="00F53845">
          <w:pPr>
            <w:rPr>
              <w:rFonts w:ascii="Arial" w:hAnsi="Arial" w:cs="Arial"/>
              <w:sz w:val="18"/>
            </w:rPr>
          </w:pPr>
        </w:p>
      </w:tc>
      <w:tc>
        <w:tcPr>
          <w:tcW w:w="57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5751A12C" w14:textId="77777777" w:rsidR="000E2E7C" w:rsidRPr="005D5E38" w:rsidRDefault="000E2E7C" w:rsidP="00F53845">
          <w:pPr>
            <w:rPr>
              <w:rFonts w:ascii="Arial" w:hAnsi="Arial" w:cs="Arial"/>
              <w:sz w:val="18"/>
            </w:rPr>
          </w:pPr>
        </w:p>
      </w:tc>
      <w:tc>
        <w:tcPr>
          <w:tcW w:w="57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71A0EB26" w14:textId="77777777" w:rsidR="000E2E7C" w:rsidRPr="005D5E38" w:rsidRDefault="000E2E7C" w:rsidP="00F53845">
          <w:pPr>
            <w:rPr>
              <w:rFonts w:ascii="Arial" w:hAnsi="Arial" w:cs="Arial"/>
              <w:sz w:val="18"/>
            </w:rPr>
          </w:pPr>
        </w:p>
      </w:tc>
      <w:tc>
        <w:tcPr>
          <w:tcW w:w="84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456A0CA9" w14:textId="77777777" w:rsidR="000E2E7C" w:rsidRPr="005D5E38" w:rsidRDefault="000E2E7C" w:rsidP="00F53845">
          <w:pPr>
            <w:rPr>
              <w:rFonts w:ascii="Arial" w:hAnsi="Arial" w:cs="Arial"/>
              <w:sz w:val="18"/>
            </w:rPr>
          </w:pPr>
        </w:p>
      </w:tc>
      <w:tc>
        <w:tcPr>
          <w:tcW w:w="57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107492FA" w14:textId="77777777" w:rsidR="000E2E7C" w:rsidRPr="005D5E38" w:rsidRDefault="000E2E7C" w:rsidP="00F53845">
          <w:pPr>
            <w:rPr>
              <w:rFonts w:ascii="Arial" w:hAnsi="Arial" w:cs="Arial"/>
              <w:sz w:val="18"/>
            </w:rPr>
          </w:pPr>
        </w:p>
      </w:tc>
      <w:tc>
        <w:tcPr>
          <w:tcW w:w="4409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633743A8" w14:textId="12E777AC" w:rsidR="000E2E7C" w:rsidRPr="007B60E2" w:rsidRDefault="000E2E7C" w:rsidP="00615E2E">
          <w:pPr>
            <w:ind w:right="-107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  <w:lang w:val="en-US"/>
            </w:rPr>
            <w:t>1581-(</w:t>
          </w:r>
          <w:r>
            <w:rPr>
              <w:rFonts w:ascii="Arial" w:hAnsi="Arial" w:cs="Arial"/>
              <w:sz w:val="18"/>
              <w:szCs w:val="18"/>
            </w:rPr>
            <w:t>ЭП</w:t>
          </w:r>
          <w:r>
            <w:rPr>
              <w:rFonts w:ascii="Arial" w:hAnsi="Arial" w:cs="Arial"/>
              <w:sz w:val="18"/>
              <w:szCs w:val="18"/>
              <w:lang w:val="en-US"/>
            </w:rPr>
            <w:t>-600</w:t>
          </w:r>
          <w:r>
            <w:rPr>
              <w:rFonts w:ascii="Arial" w:hAnsi="Arial" w:cs="Arial"/>
              <w:sz w:val="18"/>
              <w:szCs w:val="18"/>
            </w:rPr>
            <w:t>)-ООС</w:t>
          </w:r>
          <w:r w:rsidRPr="007B60E2">
            <w:rPr>
              <w:rFonts w:ascii="Arial" w:hAnsi="Arial" w:cs="Arial"/>
              <w:sz w:val="18"/>
              <w:szCs w:val="18"/>
            </w:rPr>
            <w:t>1-ПЗ-001</w:t>
          </w:r>
        </w:p>
      </w:tc>
      <w:tc>
        <w:tcPr>
          <w:tcW w:w="1820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5A2B5EC5" w14:textId="77777777" w:rsidR="000E2E7C" w:rsidRPr="00733EA5" w:rsidRDefault="000E2E7C" w:rsidP="00DD2C53">
          <w:pPr>
            <w:pStyle w:val="1"/>
            <w:rPr>
              <w:rFonts w:ascii="Arial" w:hAnsi="Arial" w:cs="Arial"/>
              <w:b w:val="0"/>
              <w:sz w:val="16"/>
            </w:rPr>
          </w:pPr>
          <w:r>
            <w:rPr>
              <w:rFonts w:ascii="Arial" w:hAnsi="Arial" w:cs="Arial"/>
              <w:b w:val="0"/>
              <w:noProof/>
            </w:rPr>
            <w:drawing>
              <wp:inline distT="0" distB="0" distL="0" distR="0" wp14:anchorId="715A2694" wp14:editId="2A86E3D8">
                <wp:extent cx="400050" cy="361950"/>
                <wp:effectExtent l="0" t="0" r="0" b="0"/>
                <wp:docPr id="4" name="Рисунок 7" descr="logo_vni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7" descr="logo_vni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005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CDF8422" w14:textId="77777777" w:rsidR="000E2E7C" w:rsidRPr="00441806" w:rsidRDefault="000E2E7C" w:rsidP="00DD2C53">
          <w:pPr>
            <w:ind w:right="-107"/>
            <w:jc w:val="center"/>
            <w:rPr>
              <w:rFonts w:ascii="Arial" w:hAnsi="Arial" w:cs="Arial"/>
              <w:sz w:val="22"/>
            </w:rPr>
          </w:pPr>
          <w:r w:rsidRPr="00733EA5">
            <w:rPr>
              <w:rFonts w:ascii="Arial" w:hAnsi="Arial" w:cs="Arial"/>
              <w:sz w:val="16"/>
            </w:rPr>
            <w:t>ОАО “</w:t>
          </w:r>
          <w:proofErr w:type="spellStart"/>
          <w:r w:rsidRPr="00733EA5">
            <w:rPr>
              <w:rFonts w:ascii="Arial" w:hAnsi="Arial" w:cs="Arial"/>
              <w:sz w:val="16"/>
            </w:rPr>
            <w:t>ВНИПИнефть</w:t>
          </w:r>
          <w:proofErr w:type="spellEnd"/>
          <w:r w:rsidRPr="00733EA5">
            <w:rPr>
              <w:rFonts w:ascii="Arial" w:hAnsi="Arial" w:cs="Arial"/>
              <w:sz w:val="16"/>
            </w:rPr>
            <w:t>”</w:t>
          </w:r>
        </w:p>
      </w:tc>
      <w:tc>
        <w:tcPr>
          <w:tcW w:w="56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5DCDAA7" w14:textId="77777777" w:rsidR="000E2E7C" w:rsidRPr="00A97B3F" w:rsidRDefault="000E2E7C" w:rsidP="001A0AA4">
          <w:pPr>
            <w:jc w:val="center"/>
            <w:rPr>
              <w:rFonts w:ascii="Arial" w:hAnsi="Arial" w:cs="Arial"/>
              <w:sz w:val="16"/>
            </w:rPr>
          </w:pPr>
          <w:r w:rsidRPr="001A0AA4">
            <w:rPr>
              <w:rFonts w:ascii="Arial" w:hAnsi="Arial" w:cs="Arial"/>
              <w:sz w:val="18"/>
            </w:rPr>
            <w:t>Лист</w:t>
          </w:r>
        </w:p>
      </w:tc>
    </w:tr>
    <w:tr w:rsidR="000E2E7C" w:rsidRPr="00A97B3F" w14:paraId="00E262BA" w14:textId="77777777" w:rsidTr="00F21C1A">
      <w:trPr>
        <w:cantSplit/>
        <w:trHeight w:hRule="exact" w:val="284"/>
      </w:trPr>
      <w:tc>
        <w:tcPr>
          <w:tcW w:w="560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136AC330" w14:textId="19A4894D" w:rsidR="000E2E7C" w:rsidRDefault="000E2E7C" w:rsidP="00F21C1A">
          <w:pPr>
            <w:spacing w:line="276" w:lineRule="auto"/>
            <w:jc w:val="center"/>
            <w:rPr>
              <w:rFonts w:ascii="Arial" w:hAnsi="Arial" w:cs="Arial"/>
              <w:sz w:val="14"/>
              <w:szCs w:val="14"/>
              <w:lang w:val="en-US" w:eastAsia="en-US"/>
            </w:rPr>
          </w:pPr>
        </w:p>
      </w:tc>
      <w:tc>
        <w:tcPr>
          <w:tcW w:w="574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01CEC369" w14:textId="77777777" w:rsidR="000E2E7C" w:rsidRDefault="000E2E7C" w:rsidP="00F21C1A">
          <w:pPr>
            <w:spacing w:line="276" w:lineRule="auto"/>
            <w:jc w:val="center"/>
            <w:rPr>
              <w:rFonts w:ascii="Arial" w:hAnsi="Arial" w:cs="Arial"/>
              <w:sz w:val="14"/>
              <w:szCs w:val="14"/>
              <w:lang w:val="en-US" w:eastAsia="en-US"/>
            </w:rPr>
          </w:pPr>
        </w:p>
      </w:tc>
      <w:tc>
        <w:tcPr>
          <w:tcW w:w="574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42B44BF" w14:textId="725A9F77" w:rsidR="000E2E7C" w:rsidRDefault="000E2E7C" w:rsidP="00F21C1A">
          <w:pPr>
            <w:spacing w:line="276" w:lineRule="auto"/>
            <w:jc w:val="center"/>
            <w:rPr>
              <w:rFonts w:ascii="Arial" w:hAnsi="Arial" w:cs="Arial"/>
              <w:sz w:val="14"/>
              <w:szCs w:val="14"/>
              <w:lang w:eastAsia="en-US"/>
            </w:rPr>
          </w:pPr>
        </w:p>
      </w:tc>
      <w:tc>
        <w:tcPr>
          <w:tcW w:w="574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AF936AB" w14:textId="504E9944" w:rsidR="000E2E7C" w:rsidRDefault="000E2E7C" w:rsidP="00F21C1A">
          <w:pPr>
            <w:spacing w:line="276" w:lineRule="auto"/>
            <w:jc w:val="center"/>
            <w:rPr>
              <w:rFonts w:ascii="Arial" w:hAnsi="Arial" w:cs="Arial"/>
              <w:spacing w:val="-20"/>
              <w:sz w:val="14"/>
              <w:szCs w:val="14"/>
              <w:lang w:eastAsia="en-US"/>
            </w:rPr>
          </w:pPr>
        </w:p>
      </w:tc>
      <w:tc>
        <w:tcPr>
          <w:tcW w:w="840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05B32274" w14:textId="77777777" w:rsidR="000E2E7C" w:rsidRDefault="000E2E7C" w:rsidP="00F21C1A">
          <w:pPr>
            <w:spacing w:line="276" w:lineRule="auto"/>
            <w:jc w:val="center"/>
            <w:rPr>
              <w:rFonts w:ascii="Arial" w:hAnsi="Arial" w:cs="Arial"/>
              <w:sz w:val="14"/>
              <w:szCs w:val="14"/>
              <w:lang w:eastAsia="en-US"/>
            </w:rPr>
          </w:pPr>
        </w:p>
      </w:tc>
      <w:tc>
        <w:tcPr>
          <w:tcW w:w="574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43D77EF" w14:textId="25ABF123" w:rsidR="000E2E7C" w:rsidRDefault="000E2E7C" w:rsidP="00F21C1A">
          <w:pPr>
            <w:spacing w:line="276" w:lineRule="auto"/>
            <w:jc w:val="center"/>
            <w:rPr>
              <w:rFonts w:ascii="Arial" w:hAnsi="Arial" w:cs="Arial"/>
              <w:spacing w:val="-20"/>
              <w:sz w:val="14"/>
              <w:szCs w:val="14"/>
              <w:lang w:eastAsia="en-US"/>
            </w:rPr>
          </w:pPr>
        </w:p>
      </w:tc>
      <w:tc>
        <w:tcPr>
          <w:tcW w:w="4409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052EE3B8" w14:textId="77777777" w:rsidR="000E2E7C" w:rsidRPr="00A97B3F" w:rsidRDefault="000E2E7C" w:rsidP="00F53845">
          <w:pPr>
            <w:ind w:right="-107"/>
            <w:rPr>
              <w:rFonts w:ascii="Arial" w:hAnsi="Arial" w:cs="Arial"/>
              <w:b/>
              <w:lang w:val="en-US"/>
            </w:rPr>
          </w:pPr>
        </w:p>
      </w:tc>
      <w:tc>
        <w:tcPr>
          <w:tcW w:w="1820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72E2BFCA" w14:textId="77777777" w:rsidR="000E2E7C" w:rsidRPr="00A97B3F" w:rsidRDefault="000E2E7C" w:rsidP="00F53845">
          <w:pPr>
            <w:ind w:right="-107"/>
            <w:rPr>
              <w:rFonts w:ascii="Arial" w:hAnsi="Arial" w:cs="Arial"/>
              <w:b/>
              <w:lang w:val="en-US"/>
            </w:rPr>
          </w:pPr>
        </w:p>
      </w:tc>
      <w:tc>
        <w:tcPr>
          <w:tcW w:w="560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7FE4A031" w14:textId="5E1B4F7A" w:rsidR="000E2E7C" w:rsidRPr="003E5EBC" w:rsidRDefault="000E2E7C" w:rsidP="003E5EBC">
          <w:pPr>
            <w:rPr>
              <w:rFonts w:ascii="Arial" w:hAnsi="Arial" w:cs="Arial"/>
              <w:sz w:val="22"/>
              <w:szCs w:val="22"/>
              <w:lang w:val="en-US"/>
            </w:rPr>
          </w:pPr>
          <w:r w:rsidRPr="003E5EBC">
            <w:rPr>
              <w:rStyle w:val="a5"/>
              <w:rFonts w:ascii="Arial" w:hAnsi="Arial" w:cs="Arial"/>
              <w:sz w:val="22"/>
              <w:szCs w:val="22"/>
            </w:rPr>
            <w:fldChar w:fldCharType="begin"/>
          </w:r>
          <w:r w:rsidRPr="003E5EBC">
            <w:rPr>
              <w:rStyle w:val="a5"/>
              <w:rFonts w:ascii="Arial" w:hAnsi="Arial" w:cs="Arial"/>
              <w:sz w:val="22"/>
              <w:szCs w:val="22"/>
            </w:rPr>
            <w:instrText xml:space="preserve"> =</w:instrText>
          </w:r>
          <w:r w:rsidRPr="003E5EBC">
            <w:rPr>
              <w:rStyle w:val="a5"/>
              <w:rFonts w:ascii="Arial" w:hAnsi="Arial" w:cs="Arial"/>
              <w:sz w:val="22"/>
              <w:szCs w:val="22"/>
              <w:lang w:val="en-US"/>
            </w:rPr>
            <w:fldChar w:fldCharType="begin"/>
          </w:r>
          <w:r w:rsidRPr="003E5EBC">
            <w:rPr>
              <w:rStyle w:val="a5"/>
              <w:rFonts w:ascii="Arial" w:hAnsi="Arial" w:cs="Arial"/>
              <w:sz w:val="22"/>
              <w:szCs w:val="22"/>
              <w:lang w:val="en-US"/>
            </w:rPr>
            <w:instrText xml:space="preserve"> PAGE </w:instrText>
          </w:r>
          <w:r w:rsidRPr="003E5EBC">
            <w:rPr>
              <w:rStyle w:val="a5"/>
              <w:rFonts w:ascii="Arial" w:hAnsi="Arial" w:cs="Arial"/>
              <w:sz w:val="22"/>
              <w:szCs w:val="22"/>
              <w:lang w:val="en-US"/>
            </w:rPr>
            <w:fldChar w:fldCharType="separate"/>
          </w:r>
          <w:r w:rsidR="009C4E8C">
            <w:rPr>
              <w:rStyle w:val="a5"/>
              <w:rFonts w:ascii="Arial" w:hAnsi="Arial" w:cs="Arial"/>
              <w:noProof/>
              <w:sz w:val="22"/>
              <w:szCs w:val="22"/>
              <w:lang w:val="en-US"/>
            </w:rPr>
            <w:instrText>115</w:instrText>
          </w:r>
          <w:r w:rsidRPr="003E5EBC">
            <w:rPr>
              <w:rStyle w:val="a5"/>
              <w:rFonts w:ascii="Arial" w:hAnsi="Arial" w:cs="Arial"/>
              <w:sz w:val="22"/>
              <w:szCs w:val="22"/>
              <w:lang w:val="en-US"/>
            </w:rPr>
            <w:fldChar w:fldCharType="end"/>
          </w:r>
          <w:r w:rsidRPr="003E5EBC">
            <w:rPr>
              <w:rStyle w:val="a5"/>
              <w:rFonts w:ascii="Arial" w:hAnsi="Arial" w:cs="Arial"/>
              <w:sz w:val="22"/>
              <w:szCs w:val="22"/>
              <w:lang w:val="en-US"/>
            </w:rPr>
            <w:instrText>+</w:instrText>
          </w:r>
          <w:r w:rsidRPr="003E5EBC">
            <w:rPr>
              <w:rStyle w:val="a5"/>
              <w:rFonts w:ascii="Arial" w:hAnsi="Arial" w:cs="Arial"/>
              <w:sz w:val="22"/>
              <w:szCs w:val="22"/>
            </w:rPr>
            <w:instrText xml:space="preserve">9 </w:instrText>
          </w:r>
          <w:r w:rsidRPr="003E5EBC">
            <w:rPr>
              <w:rStyle w:val="a5"/>
              <w:rFonts w:ascii="Arial" w:hAnsi="Arial" w:cs="Arial"/>
              <w:sz w:val="22"/>
              <w:szCs w:val="22"/>
            </w:rPr>
            <w:fldChar w:fldCharType="separate"/>
          </w:r>
          <w:r w:rsidR="009C4E8C">
            <w:rPr>
              <w:rStyle w:val="a5"/>
              <w:rFonts w:ascii="Arial" w:hAnsi="Arial" w:cs="Arial"/>
              <w:noProof/>
              <w:sz w:val="22"/>
              <w:szCs w:val="22"/>
            </w:rPr>
            <w:t>124</w:t>
          </w:r>
          <w:r w:rsidRPr="003E5EBC">
            <w:rPr>
              <w:rStyle w:val="a5"/>
              <w:rFonts w:ascii="Arial" w:hAnsi="Arial" w:cs="Arial"/>
              <w:sz w:val="22"/>
              <w:szCs w:val="22"/>
            </w:rPr>
            <w:fldChar w:fldCharType="end"/>
          </w:r>
        </w:p>
      </w:tc>
    </w:tr>
    <w:tr w:rsidR="000E2E7C" w:rsidRPr="00A97B3F" w14:paraId="3D541B30" w14:textId="77777777" w:rsidTr="00DD2C53">
      <w:trPr>
        <w:cantSplit/>
        <w:trHeight w:hRule="exact" w:val="284"/>
      </w:trPr>
      <w:tc>
        <w:tcPr>
          <w:tcW w:w="560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07F234D8" w14:textId="77777777" w:rsidR="000E2E7C" w:rsidRPr="00F45F3D" w:rsidRDefault="000E2E7C" w:rsidP="00F53845">
          <w:pPr>
            <w:jc w:val="center"/>
            <w:rPr>
              <w:rFonts w:ascii="Arial" w:hAnsi="Arial" w:cs="Arial"/>
              <w:sz w:val="14"/>
            </w:rPr>
          </w:pPr>
          <w:r w:rsidRPr="00F45F3D">
            <w:rPr>
              <w:rFonts w:ascii="Arial" w:hAnsi="Arial" w:cs="Arial"/>
              <w:sz w:val="14"/>
            </w:rPr>
            <w:t>Изм.</w:t>
          </w:r>
        </w:p>
      </w:tc>
      <w:tc>
        <w:tcPr>
          <w:tcW w:w="574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71E1E994" w14:textId="77777777" w:rsidR="000E2E7C" w:rsidRPr="00F45F3D" w:rsidRDefault="000E2E7C" w:rsidP="00F53845">
          <w:pPr>
            <w:jc w:val="center"/>
            <w:rPr>
              <w:rFonts w:ascii="Arial" w:hAnsi="Arial" w:cs="Arial"/>
              <w:sz w:val="14"/>
            </w:rPr>
          </w:pPr>
          <w:r>
            <w:rPr>
              <w:rFonts w:ascii="Arial" w:hAnsi="Arial" w:cs="Arial"/>
              <w:sz w:val="14"/>
            </w:rPr>
            <w:t xml:space="preserve"> </w:t>
          </w:r>
          <w:proofErr w:type="spellStart"/>
          <w:r w:rsidRPr="00F45F3D">
            <w:rPr>
              <w:rFonts w:ascii="Arial" w:hAnsi="Arial" w:cs="Arial"/>
              <w:sz w:val="14"/>
            </w:rPr>
            <w:t>Кол.уч</w:t>
          </w:r>
          <w:proofErr w:type="spellEnd"/>
          <w:r>
            <w:rPr>
              <w:rFonts w:ascii="Arial" w:hAnsi="Arial" w:cs="Arial"/>
              <w:sz w:val="14"/>
            </w:rPr>
            <w:t>.</w:t>
          </w:r>
        </w:p>
      </w:tc>
      <w:tc>
        <w:tcPr>
          <w:tcW w:w="574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02CAD76E" w14:textId="77777777" w:rsidR="000E2E7C" w:rsidRPr="00F45F3D" w:rsidRDefault="000E2E7C" w:rsidP="00F53845">
          <w:pPr>
            <w:jc w:val="center"/>
            <w:rPr>
              <w:rFonts w:ascii="Arial" w:hAnsi="Arial" w:cs="Arial"/>
              <w:sz w:val="14"/>
            </w:rPr>
          </w:pPr>
          <w:r w:rsidRPr="00F45F3D">
            <w:rPr>
              <w:rFonts w:ascii="Arial" w:hAnsi="Arial" w:cs="Arial"/>
              <w:sz w:val="14"/>
            </w:rPr>
            <w:t>Лист</w:t>
          </w:r>
        </w:p>
      </w:tc>
      <w:tc>
        <w:tcPr>
          <w:tcW w:w="574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3AB74E2F" w14:textId="77777777" w:rsidR="000E2E7C" w:rsidRPr="00F45F3D" w:rsidRDefault="000E2E7C" w:rsidP="00F53845">
          <w:pPr>
            <w:ind w:hanging="32"/>
            <w:jc w:val="center"/>
            <w:rPr>
              <w:rFonts w:ascii="Arial" w:hAnsi="Arial" w:cs="Arial"/>
              <w:sz w:val="14"/>
            </w:rPr>
          </w:pPr>
          <w:r>
            <w:rPr>
              <w:rFonts w:ascii="Arial" w:hAnsi="Arial" w:cs="Arial"/>
              <w:sz w:val="14"/>
            </w:rPr>
            <w:t xml:space="preserve"> </w:t>
          </w:r>
          <w:r w:rsidRPr="00F45F3D">
            <w:rPr>
              <w:rFonts w:ascii="Arial" w:hAnsi="Arial" w:cs="Arial"/>
              <w:sz w:val="14"/>
            </w:rPr>
            <w:t xml:space="preserve">№ док. </w:t>
          </w:r>
        </w:p>
      </w:tc>
      <w:tc>
        <w:tcPr>
          <w:tcW w:w="840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253F35E6" w14:textId="77777777" w:rsidR="000E2E7C" w:rsidRPr="00F45F3D" w:rsidRDefault="000E2E7C" w:rsidP="00F45F3D">
          <w:pPr>
            <w:jc w:val="center"/>
            <w:rPr>
              <w:rFonts w:ascii="Arial" w:hAnsi="Arial" w:cs="Arial"/>
              <w:sz w:val="14"/>
            </w:rPr>
          </w:pPr>
          <w:r w:rsidRPr="00F45F3D">
            <w:rPr>
              <w:rFonts w:ascii="Arial" w:hAnsi="Arial" w:cs="Arial"/>
              <w:sz w:val="14"/>
            </w:rPr>
            <w:t>Подп</w:t>
          </w:r>
          <w:r>
            <w:rPr>
              <w:rFonts w:ascii="Arial" w:hAnsi="Arial" w:cs="Arial"/>
              <w:sz w:val="14"/>
            </w:rPr>
            <w:t>.</w:t>
          </w:r>
        </w:p>
      </w:tc>
      <w:tc>
        <w:tcPr>
          <w:tcW w:w="574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0503745A" w14:textId="77777777" w:rsidR="000E2E7C" w:rsidRPr="00F45F3D" w:rsidRDefault="000E2E7C" w:rsidP="00F53845">
          <w:pPr>
            <w:jc w:val="center"/>
            <w:rPr>
              <w:rFonts w:ascii="Arial" w:hAnsi="Arial" w:cs="Arial"/>
              <w:sz w:val="14"/>
            </w:rPr>
          </w:pPr>
          <w:r w:rsidRPr="00F45F3D">
            <w:rPr>
              <w:rFonts w:ascii="Arial" w:hAnsi="Arial" w:cs="Arial"/>
              <w:sz w:val="14"/>
            </w:rPr>
            <w:t>Дата</w:t>
          </w:r>
        </w:p>
      </w:tc>
      <w:tc>
        <w:tcPr>
          <w:tcW w:w="4409" w:type="dxa"/>
          <w:vMerge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14:paraId="70935238" w14:textId="77777777" w:rsidR="000E2E7C" w:rsidRPr="00A97B3F" w:rsidRDefault="000E2E7C" w:rsidP="00F53845">
          <w:pPr>
            <w:ind w:right="-107"/>
            <w:rPr>
              <w:rFonts w:ascii="Arial" w:hAnsi="Arial" w:cs="Arial"/>
              <w:sz w:val="16"/>
            </w:rPr>
          </w:pPr>
        </w:p>
      </w:tc>
      <w:tc>
        <w:tcPr>
          <w:tcW w:w="1820" w:type="dxa"/>
          <w:vMerge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14:paraId="5EC63104" w14:textId="77777777" w:rsidR="000E2E7C" w:rsidRPr="00A97B3F" w:rsidRDefault="000E2E7C" w:rsidP="00F53845">
          <w:pPr>
            <w:ind w:right="-107"/>
            <w:rPr>
              <w:rFonts w:ascii="Arial" w:hAnsi="Arial" w:cs="Arial"/>
              <w:sz w:val="16"/>
            </w:rPr>
          </w:pPr>
        </w:p>
      </w:tc>
      <w:tc>
        <w:tcPr>
          <w:tcW w:w="560" w:type="dxa"/>
          <w:vMerge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14:paraId="74535E43" w14:textId="77777777" w:rsidR="000E2E7C" w:rsidRPr="00A97B3F" w:rsidRDefault="000E2E7C" w:rsidP="00F53845">
          <w:pPr>
            <w:ind w:right="-107"/>
            <w:rPr>
              <w:rFonts w:ascii="Arial" w:hAnsi="Arial" w:cs="Arial"/>
              <w:sz w:val="16"/>
            </w:rPr>
          </w:pPr>
        </w:p>
      </w:tc>
    </w:tr>
  </w:tbl>
  <w:p w14:paraId="5EA3DB2D" w14:textId="3BADE855" w:rsidR="000E2E7C" w:rsidRPr="00A97B3F" w:rsidRDefault="000E2E7C" w:rsidP="00F84816">
    <w:pPr>
      <w:pStyle w:val="a4"/>
      <w:tabs>
        <w:tab w:val="left" w:pos="5245"/>
      </w:tabs>
      <w:jc w:val="center"/>
      <w:rPr>
        <w:rFonts w:ascii="Arial" w:hAnsi="Arial" w:cs="Arial"/>
        <w:sz w:val="16"/>
      </w:rPr>
    </w:pPr>
    <w:r w:rsidRPr="00A97B3F">
      <w:rPr>
        <w:rFonts w:ascii="Arial" w:hAnsi="Arial" w:cs="Arial"/>
        <w:sz w:val="16"/>
      </w:rPr>
      <w:t>ВНП</w:t>
    </w:r>
    <w:r w:rsidRPr="007B60E2">
      <w:rPr>
        <w:rFonts w:ascii="Arial" w:hAnsi="Arial" w:cs="Arial"/>
        <w:sz w:val="16"/>
      </w:rPr>
      <w:t xml:space="preserve"> </w:t>
    </w:r>
    <w:r w:rsidRPr="00A97B3F">
      <w:rPr>
        <w:rFonts w:ascii="Arial" w:hAnsi="Arial" w:cs="Arial"/>
        <w:sz w:val="16"/>
      </w:rPr>
      <w:t>СФРМ</w:t>
    </w:r>
    <w:r w:rsidRPr="007B60E2">
      <w:rPr>
        <w:rFonts w:ascii="Arial" w:hAnsi="Arial" w:cs="Arial"/>
        <w:sz w:val="16"/>
      </w:rPr>
      <w:t xml:space="preserve"> 1</w:t>
    </w:r>
    <w:r>
      <w:rPr>
        <w:rFonts w:ascii="Arial" w:hAnsi="Arial" w:cs="Arial"/>
        <w:sz w:val="16"/>
      </w:rPr>
      <w:t>8</w:t>
    </w:r>
    <w:r w:rsidRPr="007B60E2">
      <w:rPr>
        <w:rFonts w:ascii="Arial" w:hAnsi="Arial" w:cs="Arial"/>
        <w:sz w:val="16"/>
      </w:rPr>
      <w:t>-</w:t>
    </w:r>
    <w:r>
      <w:rPr>
        <w:rFonts w:ascii="Arial" w:hAnsi="Arial" w:cs="Arial"/>
        <w:sz w:val="16"/>
      </w:rPr>
      <w:t>9700</w:t>
    </w:r>
    <w:r w:rsidRPr="007B60E2">
      <w:rPr>
        <w:rFonts w:ascii="Arial" w:hAnsi="Arial" w:cs="Arial"/>
        <w:sz w:val="16"/>
      </w:rPr>
      <w:t>-01.011 (</w:t>
    </w:r>
    <w:r w:rsidRPr="00A97B3F">
      <w:rPr>
        <w:rFonts w:ascii="Arial" w:hAnsi="Arial" w:cs="Arial"/>
        <w:sz w:val="16"/>
      </w:rPr>
      <w:t>изм</w:t>
    </w:r>
    <w:r w:rsidRPr="007B60E2">
      <w:rPr>
        <w:rFonts w:ascii="Arial" w:hAnsi="Arial" w:cs="Arial"/>
        <w:sz w:val="16"/>
      </w:rPr>
      <w:t xml:space="preserve">. </w:t>
    </w:r>
    <w:r>
      <w:rPr>
        <w:rFonts w:ascii="Arial" w:hAnsi="Arial" w:cs="Arial"/>
        <w:sz w:val="16"/>
      </w:rPr>
      <w:t>0</w:t>
    </w:r>
    <w:r w:rsidRPr="00A97B3F">
      <w:rPr>
        <w:rFonts w:ascii="Arial" w:hAnsi="Arial" w:cs="Arial"/>
        <w:sz w:val="16"/>
      </w:rPr>
      <w:t>)</w:t>
    </w:r>
    <w:r w:rsidRPr="00A97B3F"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 xml:space="preserve">                                      </w:t>
    </w:r>
    <w:r w:rsidRPr="007B60E2">
      <w:rPr>
        <w:rFonts w:ascii="Arial" w:hAnsi="Arial" w:cs="Arial"/>
        <w:sz w:val="16"/>
      </w:rPr>
      <w:t xml:space="preserve">                                                                     </w:t>
    </w:r>
    <w:r>
      <w:rPr>
        <w:rFonts w:ascii="Arial" w:hAnsi="Arial" w:cs="Arial"/>
        <w:sz w:val="16"/>
      </w:rPr>
      <w:t xml:space="preserve"> </w:t>
    </w:r>
    <w:r w:rsidRPr="00615E2E">
      <w:rPr>
        <w:rFonts w:ascii="Arial" w:hAnsi="Arial" w:cs="Arial"/>
        <w:sz w:val="18"/>
        <w:szCs w:val="18"/>
      </w:rPr>
      <w:t>1581</w:t>
    </w:r>
    <w:r>
      <w:rPr>
        <w:rFonts w:ascii="Arial" w:hAnsi="Arial" w:cs="Arial"/>
        <w:sz w:val="18"/>
        <w:szCs w:val="18"/>
      </w:rPr>
      <w:t>-(ЕР-600)</w:t>
    </w:r>
    <w:r w:rsidRPr="007B60E2">
      <w:rPr>
        <w:rFonts w:ascii="Arial" w:hAnsi="Arial" w:cs="Arial"/>
        <w:sz w:val="18"/>
        <w:szCs w:val="18"/>
      </w:rPr>
      <w:t>-ОО</w:t>
    </w:r>
    <w:r>
      <w:rPr>
        <w:rFonts w:ascii="Arial" w:hAnsi="Arial" w:cs="Arial"/>
        <w:sz w:val="18"/>
        <w:szCs w:val="18"/>
        <w:lang w:val="en-US"/>
      </w:rPr>
      <w:t>S</w:t>
    </w:r>
    <w:r w:rsidRPr="007B60E2">
      <w:rPr>
        <w:rFonts w:ascii="Arial" w:hAnsi="Arial" w:cs="Arial"/>
        <w:sz w:val="18"/>
        <w:szCs w:val="18"/>
      </w:rPr>
      <w:t>1-</w:t>
    </w:r>
    <w:r>
      <w:rPr>
        <w:rFonts w:ascii="Arial" w:hAnsi="Arial" w:cs="Arial"/>
        <w:sz w:val="18"/>
        <w:szCs w:val="18"/>
        <w:lang w:val="en-US"/>
      </w:rPr>
      <w:t>PZ</w:t>
    </w:r>
    <w:r w:rsidRPr="007B60E2">
      <w:rPr>
        <w:rFonts w:ascii="Arial" w:hAnsi="Arial" w:cs="Arial"/>
        <w:sz w:val="18"/>
        <w:szCs w:val="18"/>
      </w:rPr>
      <w:t>-001-</w:t>
    </w:r>
    <w:proofErr w:type="spellStart"/>
    <w:r>
      <w:rPr>
        <w:rFonts w:ascii="Arial" w:hAnsi="Arial" w:cs="Arial"/>
        <w:sz w:val="18"/>
        <w:szCs w:val="18"/>
        <w:lang w:val="en-US"/>
      </w:rPr>
      <w:t>rC</w:t>
    </w:r>
    <w:proofErr w:type="spellEnd"/>
    <w:r w:rsidRPr="007B60E2">
      <w:rPr>
        <w:rFonts w:ascii="Arial" w:hAnsi="Arial" w:cs="Arial"/>
        <w:sz w:val="18"/>
        <w:szCs w:val="18"/>
      </w:rPr>
      <w:t>0</w:t>
    </w:r>
    <w:r w:rsidRPr="00615E2E">
      <w:rPr>
        <w:rFonts w:ascii="Arial" w:hAnsi="Arial" w:cs="Arial"/>
        <w:sz w:val="18"/>
        <w:szCs w:val="18"/>
      </w:rPr>
      <w:t>1</w:t>
    </w:r>
    <w:r w:rsidRPr="007B60E2">
      <w:rPr>
        <w:rFonts w:ascii="Arial" w:hAnsi="Arial" w:cs="Arial"/>
        <w:sz w:val="18"/>
        <w:szCs w:val="18"/>
      </w:rPr>
      <w:t>-</w:t>
    </w:r>
    <w:r>
      <w:rPr>
        <w:rFonts w:ascii="Arial" w:hAnsi="Arial" w:cs="Arial"/>
        <w:sz w:val="18"/>
        <w:szCs w:val="18"/>
        <w:lang w:val="en-US"/>
      </w:rPr>
      <w:t>f</w:t>
    </w:r>
    <w:r w:rsidRPr="007B60E2">
      <w:rPr>
        <w:rFonts w:ascii="Arial" w:hAnsi="Arial" w:cs="Arial"/>
        <w:sz w:val="18"/>
        <w:szCs w:val="18"/>
      </w:rPr>
      <w:t>0</w:t>
    </w:r>
    <w:r w:rsidRPr="00D4402B">
      <w:rPr>
        <w:rFonts w:ascii="Arial" w:hAnsi="Arial" w:cs="Arial"/>
        <w:sz w:val="18"/>
        <w:szCs w:val="18"/>
      </w:rPr>
      <w:t>7</w:t>
    </w:r>
    <w:r w:rsidRPr="00A97B3F">
      <w:rPr>
        <w:rFonts w:ascii="Arial" w:hAnsi="Arial" w:cs="Arial"/>
        <w:sz w:val="16"/>
      </w:rPr>
      <w:tab/>
    </w:r>
    <w:r w:rsidRPr="00A97B3F">
      <w:rPr>
        <w:rFonts w:ascii="Arial" w:hAnsi="Arial" w:cs="Arial"/>
        <w:sz w:val="16"/>
      </w:rPr>
      <w:tab/>
    </w:r>
    <w:r w:rsidRPr="00A97B3F">
      <w:rPr>
        <w:rFonts w:ascii="Arial" w:hAnsi="Arial" w:cs="Arial"/>
        <w:sz w:val="16"/>
      </w:rPr>
      <w:tab/>
    </w:r>
    <w:r w:rsidRPr="00A97B3F">
      <w:rPr>
        <w:rFonts w:ascii="Arial" w:hAnsi="Arial" w:cs="Arial"/>
        <w:sz w:val="16"/>
      </w:rPr>
      <w:tab/>
    </w:r>
    <w:r w:rsidRPr="00A97B3F">
      <w:rPr>
        <w:rFonts w:ascii="Arial" w:hAnsi="Arial" w:cs="Arial"/>
        <w:sz w:val="16"/>
      </w:rPr>
      <w:tab/>
    </w:r>
    <w:r w:rsidRPr="00A97B3F">
      <w:rPr>
        <w:rFonts w:ascii="Arial" w:hAnsi="Arial" w:cs="Arial"/>
        <w:sz w:val="16"/>
      </w:rPr>
      <w:tab/>
    </w:r>
    <w:r w:rsidRPr="00A97B3F">
      <w:rPr>
        <w:rFonts w:ascii="Arial" w:hAnsi="Arial" w:cs="Arial"/>
        <w:sz w:val="16"/>
      </w:rPr>
      <w:tab/>
    </w:r>
    <w:r w:rsidRPr="00A97B3F">
      <w:rPr>
        <w:rFonts w:ascii="Arial" w:hAnsi="Arial" w:cs="Arial"/>
        <w:sz w:val="16"/>
      </w:rPr>
      <w:tab/>
    </w:r>
    <w:r w:rsidRPr="00F84816">
      <w:rPr>
        <w:rFonts w:ascii="Arial" w:hAnsi="Arial" w:cs="Arial"/>
        <w:sz w:val="16"/>
      </w:rPr>
      <w:t xml:space="preserve">                                      </w:t>
    </w:r>
    <w:r w:rsidRPr="00A97B3F">
      <w:rPr>
        <w:rFonts w:ascii="Arial" w:hAnsi="Arial" w:cs="Arial"/>
        <w:sz w:val="16"/>
      </w:rPr>
      <w:t>Формат А3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62C17" w14:textId="77777777" w:rsidR="000E2E7C" w:rsidRDefault="000E2E7C" w:rsidP="0002399A">
    <w:pPr>
      <w:pStyle w:val="a4"/>
      <w:ind w:right="57"/>
      <w:jc w:val="both"/>
      <w:rPr>
        <w:rFonts w:ascii="PragmaticaCTT" w:hAnsi="PragmaticaCTT"/>
        <w:noProof/>
        <w:sz w:val="12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5680" behindDoc="0" locked="0" layoutInCell="1" allowOverlap="1" wp14:anchorId="0DEE201A" wp14:editId="03522CF0">
              <wp:simplePos x="0" y="0"/>
              <wp:positionH relativeFrom="column">
                <wp:posOffset>-548640</wp:posOffset>
              </wp:positionH>
              <wp:positionV relativeFrom="paragraph">
                <wp:posOffset>-1035050</wp:posOffset>
              </wp:positionV>
              <wp:extent cx="510540" cy="2464435"/>
              <wp:effectExtent l="0" t="0" r="0" b="0"/>
              <wp:wrapNone/>
              <wp:docPr id="12" name="Группа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10540" cy="2464435"/>
                        <a:chOff x="0" y="0"/>
                        <a:chExt cx="510639" cy="2464130"/>
                      </a:xfrm>
                    </wpg:grpSpPr>
                    <wps:wsp>
                      <wps:cNvPr id="13" name="Надпись 2"/>
                      <wps:cNvSpPr txBox="1">
                        <a:spLocks noChangeArrowheads="1"/>
                      </wps:cNvSpPr>
                      <wps:spPr bwMode="auto">
                        <a:xfrm>
                          <a:off x="41564" y="1508166"/>
                          <a:ext cx="136566" cy="882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03F641" w14:textId="77777777" w:rsidR="000E2E7C" w:rsidRPr="000632A3" w:rsidRDefault="000E2E7C" w:rsidP="0002399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0632A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Согласовано</w:t>
                            </w:r>
                          </w:p>
                        </w:txbxContent>
                      </wps:txbx>
                      <wps:bodyPr rot="0" vert="vert270" wrap="square" lIns="0" tIns="36000" rIns="0" bIns="36000" anchor="t" anchorCtr="0" upright="1">
                        <a:noAutofit/>
                      </wps:bodyPr>
                    </wps:wsp>
                    <wps:wsp>
                      <wps:cNvPr id="14" name="Прямая соединительная линия 5"/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64130"/>
                        </a:xfrm>
                        <a:prstGeom prst="line">
                          <a:avLst/>
                        </a:prstGeom>
                        <a:noFill/>
                        <a:ln w="1905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" name="Прямая соединительная линия 6"/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10639" cy="0"/>
                        </a:xfrm>
                        <a:prstGeom prst="line">
                          <a:avLst/>
                        </a:prstGeom>
                        <a:noFill/>
                        <a:ln w="1905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" name="Прямая соединительная линия 7"/>
                      <wps:cNvCnPr>
                        <a:cxnSpLocks noChangeShapeType="1"/>
                      </wps:cNvCnPr>
                      <wps:spPr bwMode="auto">
                        <a:xfrm>
                          <a:off x="178130" y="0"/>
                          <a:ext cx="0" cy="2464130"/>
                        </a:xfrm>
                        <a:prstGeom prst="line">
                          <a:avLst/>
                        </a:prstGeom>
                        <a:noFill/>
                        <a:ln w="1905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" name="Прямая соединительная линия 8"/>
                      <wps:cNvCnPr>
                        <a:cxnSpLocks noChangeShapeType="1"/>
                      </wps:cNvCnPr>
                      <wps:spPr bwMode="auto">
                        <a:xfrm>
                          <a:off x="344385" y="0"/>
                          <a:ext cx="0" cy="2464130"/>
                        </a:xfrm>
                        <a:prstGeom prst="line">
                          <a:avLst/>
                        </a:prstGeom>
                        <a:noFill/>
                        <a:ln w="1905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" name="Прямая соединительная линия 9"/>
                      <wps:cNvCnPr>
                        <a:cxnSpLocks noChangeShapeType="1"/>
                      </wps:cNvCnPr>
                      <wps:spPr bwMode="auto">
                        <a:xfrm>
                          <a:off x="510639" y="0"/>
                          <a:ext cx="0" cy="2464130"/>
                        </a:xfrm>
                        <a:prstGeom prst="line">
                          <a:avLst/>
                        </a:prstGeom>
                        <a:noFill/>
                        <a:ln w="1905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" name="Прямая соединительная линия 19"/>
                      <wps:cNvCnPr>
                        <a:cxnSpLocks noChangeShapeType="1"/>
                      </wps:cNvCnPr>
                      <wps:spPr bwMode="auto">
                        <a:xfrm flipH="1">
                          <a:off x="0" y="2464130"/>
                          <a:ext cx="510639" cy="0"/>
                        </a:xfrm>
                        <a:prstGeom prst="line">
                          <a:avLst/>
                        </a:prstGeom>
                        <a:noFill/>
                        <a:ln w="1905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" name="Прямая соединительная линия 20"/>
                      <wps:cNvCnPr>
                        <a:cxnSpLocks noChangeShapeType="1"/>
                      </wps:cNvCnPr>
                      <wps:spPr bwMode="auto">
                        <a:xfrm>
                          <a:off x="178130" y="1650670"/>
                          <a:ext cx="332509" cy="0"/>
                        </a:xfrm>
                        <a:prstGeom prst="line">
                          <a:avLst/>
                        </a:prstGeom>
                        <a:noFill/>
                        <a:ln w="1905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" name="Прямая соединительная линия 21"/>
                      <wps:cNvCnPr>
                        <a:cxnSpLocks noChangeShapeType="1"/>
                      </wps:cNvCnPr>
                      <wps:spPr bwMode="auto">
                        <a:xfrm>
                          <a:off x="178130" y="950026"/>
                          <a:ext cx="332509" cy="0"/>
                        </a:xfrm>
                        <a:prstGeom prst="line">
                          <a:avLst/>
                        </a:prstGeom>
                        <a:noFill/>
                        <a:ln w="1905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2" name="Прямая соединительная линия 22"/>
                      <wps:cNvCnPr>
                        <a:cxnSpLocks noChangeShapeType="1"/>
                      </wps:cNvCnPr>
                      <wps:spPr bwMode="auto">
                        <a:xfrm>
                          <a:off x="178130" y="385948"/>
                          <a:ext cx="332509" cy="0"/>
                        </a:xfrm>
                        <a:prstGeom prst="line">
                          <a:avLst/>
                        </a:prstGeom>
                        <a:noFill/>
                        <a:ln w="1905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24" o:spid="_x0000_s1038" style="position:absolute;left:0;text-align:left;margin-left:-43.2pt;margin-top:-81.5pt;width:40.2pt;height:194.05pt;z-index:251655680" coordsize="5106,24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9" type="#_x0000_t202" style="position:absolute;left:415;top:15081;width:1366;height:88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yOzMQA&#10;AADbAAAADwAAAGRycy9kb3ducmV2LnhtbERPTWvCQBC9F/wPywi9SN2k0iLRVWowUNEeqvbQ25Ad&#10;k9DsbMhuk/jv3YLQ2zze5yzXg6lFR62rLCuIpxEI4tzqigsF51P2NAfhPLLG2jIpuJKD9Wr0sMRE&#10;254/qTv6QoQQdgkqKL1vEildXpJBN7UNceAutjXoA2wLqVvsQ7ip5XMUvUqDFYeGEhtKS8p/jr9G&#10;gd2lvog2H9tssj+Y+fcs/tIvmVKP4+FtAcLT4P/Fd/e7DvNn8PdLOE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sjszEAAAA2wAAAA8AAAAAAAAAAAAAAAAAmAIAAGRycy9k&#10;b3ducmV2LnhtbFBLBQYAAAAABAAEAPUAAACJAwAAAAA=&#10;" stroked="f">
                <v:textbox style="layout-flow:vertical;mso-layout-flow-alt:bottom-to-top" inset="0,1mm,0,1mm">
                  <w:txbxContent>
                    <w:p w14:paraId="5203F641" w14:textId="77777777" w:rsidR="0035400A" w:rsidRPr="000632A3" w:rsidRDefault="0035400A" w:rsidP="0002399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0632A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Согласовано</w:t>
                      </w:r>
                    </w:p>
                  </w:txbxContent>
                </v:textbox>
              </v:shape>
              <v:line id="Прямая соединительная линия 5" o:spid="_x0000_s1040" style="position:absolute;visibility:visible;mso-wrap-style:square" from="0,0" to="0,24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4SbcIAAADbAAAADwAAAGRycy9kb3ducmV2LnhtbERPS2vCQBC+F/oflin0VjdaKSW6CVLw&#10;gTfTIvQ2ZMckJjub7m40/nu3UOhtPr7nLPPRdOJCzjeWFUwnCQji0uqGKwVfn+uXdxA+IGvsLJOC&#10;G3nIs8eHJabaXvlAlyJUIoawT1FBHUKfSunLmgz6ie2JI3eyzmCI0FVSO7zGcNPJWZK8SYMNx4Ya&#10;e/qoqWyLwSg4DgV/n9u163DYbLen40/rX/dKPT+NqwWIQGP4F/+5dzrOn8P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R4SbcIAAADbAAAADwAAAAAAAAAAAAAA&#10;AAChAgAAZHJzL2Rvd25yZXYueG1sUEsFBgAAAAAEAAQA+QAAAJADAAAAAA==&#10;" strokeweight="1.5pt"/>
              <v:line id="Прямая соединительная линия 6" o:spid="_x0000_s1041" style="position:absolute;flip:x;visibility:visible;mso-wrap-style:square" from="0,0" to="510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K97MAAAADbAAAADwAAAGRycy9kb3ducmV2LnhtbERPS4vCMBC+C/sfwizsTdMVFKlGEUFQ&#10;9OALvA7NtCk2k5JkbfffG2Fhb/PxPWex6m0jnuRD7VjB9ygDQVw4XXOl4HbdDmcgQkTW2DgmBb8U&#10;YLX8GCww167jMz0vsRIphEOOCkyMbS5lKAxZDCPXEieudN5iTNBXUnvsUrht5DjLptJizanBYEsb&#10;Q8Xj8mMVyP2hO/nt+FZW5a519705Trteqa/Pfj0HEamP/+I/906n+RN4/5IOkM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JSvezAAAAA2wAAAA8AAAAAAAAAAAAAAAAA&#10;oQIAAGRycy9kb3ducmV2LnhtbFBLBQYAAAAABAAEAPkAAACOAwAAAAA=&#10;" strokeweight="1.5pt"/>
              <v:line id="Прямая соединительная линия 7" o:spid="_x0000_s1042" style="position:absolute;visibility:visible;mso-wrap-style:square" from="1781,0" to="1781,24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ApgcEAAADbAAAADwAAAGRycy9kb3ducmV2LnhtbERPTWvCQBC9F/wPywje6sYKUqKriGAV&#10;b00l4G3IjklMdjbubjT9991Cobd5vM9ZbQbTigc5X1tWMJsmIIgLq2suFZy/9q/vIHxA1thaJgXf&#10;5GGzHr2sMNX2yZ/0yEIpYgj7FBVUIXSplL6oyKCf2o44clfrDIYIXSm1w2cMN618S5KFNFhzbKiw&#10;o11FRZP1RkHeZ3y5NXvXYv9xOFzze+PnJ6Um42G7BBFoCP/iP/dRx/kL+P0lHiDX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gCmBwQAAANsAAAAPAAAAAAAAAAAAAAAA&#10;AKECAABkcnMvZG93bnJldi54bWxQSwUGAAAAAAQABAD5AAAAjwMAAAAA&#10;" strokeweight="1.5pt"/>
              <v:line id="Прямая соединительная линия 8" o:spid="_x0000_s1043" style="position:absolute;visibility:visible;mso-wrap-style:square" from="3443,0" to="3443,24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yMGsIAAADbAAAADwAAAGRycy9kb3ducmV2LnhtbERPS2vCQBC+F/oflin0VjdasCW6CVLw&#10;gTfTIvQ2ZMckJjub7m40/nu3UOhtPr7nLPPRdOJCzjeWFUwnCQji0uqGKwVfn+uXdxA+IGvsLJOC&#10;G3nIs8eHJabaXvlAlyJUIoawT1FBHUKfSunLmgz6ie2JI3eyzmCI0FVSO7zGcNPJWZLMpcGGY0ON&#10;PX3UVLbFYBQch4K/z+3adThsttvT8af1r3ulnp/G1QJEoDH8i//cOx3nv8H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cyMGsIAAADbAAAADwAAAAAAAAAAAAAA&#10;AAChAgAAZHJzL2Rvd25yZXYueG1sUEsFBgAAAAAEAAQA+QAAAJADAAAAAA==&#10;" strokeweight="1.5pt"/>
              <v:line id="Прямая соединительная линия 9" o:spid="_x0000_s1044" style="position:absolute;visibility:visible;mso-wrap-style:square" from="5106,0" to="5106,24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MYaMQAAADbAAAADwAAAGRycy9kb3ducmV2LnhtbESPQWvCQBCF7wX/wzIFb3XTCkVSVxHB&#10;Kt4ai9DbkB2TNNnZuLvR9N93DoXeZnhv3vtmuR5dp24UYuPZwPMsA0VcettwZeDztHtagIoJ2WLn&#10;mQz8UIT1avKwxNz6O3/QrUiVkhCOORqoU+pzrWNZk8M48z2xaBcfHCZZQ6VtwLuEu06/ZNmrdtiw&#10;NNTY07amsi0GZ+A8FPz13e5Ch8P7fn85X9s4PxozfRw3b6ASjenf/Hd9sIIvsPKLDK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UxhoxAAAANsAAAAPAAAAAAAAAAAA&#10;AAAAAKECAABkcnMvZG93bnJldi54bWxQSwUGAAAAAAQABAD5AAAAkgMAAAAA&#10;" strokeweight="1.5pt"/>
              <v:line id="Прямая соединительная линия 19" o:spid="_x0000_s1045" style="position:absolute;flip:x;visibility:visible;mso-wrap-style:square" from="0,24641" to="5106,24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+36cAAAADbAAAADwAAAGRycy9kb3ducmV2LnhtbERPS4vCMBC+L/gfwgh7W1M9iFajiCAo&#10;uwdf4HVopk2xmZQk2vrvzcLC3ubje85y3dtGPMmH2rGC8SgDQVw4XXOl4HrZfc1AhIissXFMCl4U&#10;YL0afCwx167jEz3PsRIphEOOCkyMbS5lKAxZDCPXEieudN5iTNBXUnvsUrht5CTLptJizanBYEtb&#10;Q8X9/LAK5OG7O/rd5FpW5b51t4P5mXa9Up/DfrMAEamP/+I/916n+XP4/SUdIFd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Mft+nAAAAA2wAAAA8AAAAAAAAAAAAAAAAA&#10;oQIAAGRycy9kb3ducmV2LnhtbFBLBQYAAAAABAAEAPkAAACOAwAAAAA=&#10;" strokeweight="1.5pt"/>
              <v:line id="Прямая соединительная линия 20" o:spid="_x0000_s1046" style="position:absolute;visibility:visible;mso-wrap-style:square" from="1781,16506" to="5106,165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ne08EAAADbAAAADwAAAGRycy9kb3ducmV2LnhtbERPz2vCMBS+D/wfwhN2W9M5GFKNMgbq&#10;2G1VCt4ezbPp2rzUJNXuv18Ogx0/vt/r7WR7cSMfWscKnrMcBHHtdMuNgtNx97QEESKyxt4xKfih&#10;ANvN7GGNhXZ3/qJbGRuRQjgUqMDEOBRShtqQxZC5gThxF+ctxgR9I7XHewq3vVzk+au02HJqMDjQ&#10;u6G6K0eroBpLPn93O9/juD8cLtW1Cy+fSj3Op7cViEhT/Bf/uT+0gkVan76kHyA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Sd7TwQAAANsAAAAPAAAAAAAAAAAAAAAA&#10;AKECAABkcnMvZG93bnJldi54bWxQSwUGAAAAAAQABAD5AAAAjwMAAAAA&#10;" strokeweight="1.5pt"/>
              <v:line id="Прямая соединительная линия 21" o:spid="_x0000_s1047" style="position:absolute;visibility:visible;mso-wrap-style:square" from="1781,9500" to="5106,9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V7SMMAAADbAAAADwAAAGRycy9kb3ducmV2LnhtbESPQWvCQBSE7wX/w/IEb3WjQinRVUSw&#10;lt5MRfD2yD6TmOzbuLvR9N+7BcHjMDPfMItVbxpxI+crywom4wQEcW51xYWCw+/2/ROED8gaG8uk&#10;4I88rJaDtwWm2t55T7csFCJC2KeooAyhTaX0eUkG/di2xNE7W2cwROkKqR3eI9w0cpokH9JgxXGh&#10;xJY2JeV11hkFxy7j06Xeuga7r93ufLzWfvaj1GjYr+cgAvXhFX62v7WC6QT+v8QfIJ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8Fe0jDAAAA2wAAAA8AAAAAAAAAAAAA&#10;AAAAoQIAAGRycy9kb3ducmV2LnhtbFBLBQYAAAAABAAEAPkAAACRAwAAAAA=&#10;" strokeweight="1.5pt"/>
              <v:line id="Прямая соединительная линия 22" o:spid="_x0000_s1048" style="position:absolute;visibility:visible;mso-wrap-style:square" from="1781,3859" to="5106,3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flP8MAAADbAAAADwAAAGRycy9kb3ducmV2LnhtbESPQWvCQBSE7wX/w/IEb3VjBCnRVUSw&#10;lt6aFqG3R/aZxGTfxt2Npv++Kwgeh5n5hlltBtOKKzlfW1YwmyYgiAuray4V/HzvX99A+ICssbVM&#10;Cv7Iw2Y9ellhpu2Nv+iah1JECPsMFVQhdJmUvqjIoJ/ajjh6J+sMhihdKbXDW4SbVqZJspAGa44L&#10;FXa0q6ho8t4oOPY5/56bvWuxfz8cTsdL4+efSk3Gw3YJItAQnuFH+0MrSFO4f4k/QK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/X5T/DAAAA2wAAAA8AAAAAAAAAAAAA&#10;AAAAoQIAAGRycy9kb3ducmV2LnhtbFBLBQYAAAAABAAEAPkAAACRAwAAAAA=&#10;" strokeweight="1.5pt"/>
            </v:group>
          </w:pict>
        </mc:Fallback>
      </mc:AlternateContent>
    </w:r>
  </w:p>
  <w:tbl>
    <w:tblPr>
      <w:tblW w:w="10513" w:type="dxa"/>
      <w:tblInd w:w="11857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53"/>
      <w:gridCol w:w="279"/>
      <w:gridCol w:w="573"/>
      <w:gridCol w:w="559"/>
      <w:gridCol w:w="280"/>
      <w:gridCol w:w="574"/>
      <w:gridCol w:w="560"/>
      <w:gridCol w:w="854"/>
      <w:gridCol w:w="840"/>
      <w:gridCol w:w="573"/>
      <w:gridCol w:w="840"/>
      <w:gridCol w:w="854"/>
      <w:gridCol w:w="14"/>
      <w:gridCol w:w="560"/>
      <w:gridCol w:w="284"/>
      <w:gridCol w:w="570"/>
      <w:gridCol w:w="284"/>
      <w:gridCol w:w="570"/>
      <w:gridCol w:w="592"/>
    </w:tblGrid>
    <w:tr w:rsidR="000E2E7C" w14:paraId="79959F07" w14:textId="77777777" w:rsidTr="00656537">
      <w:trPr>
        <w:trHeight w:val="284"/>
      </w:trPr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14:paraId="17664F9D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2" w:type="dxa"/>
          <w:gridSpan w:val="2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4B090B08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39" w:type="dxa"/>
          <w:gridSpan w:val="2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34F9194F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534CB8A6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4154A70D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40" w:type="dxa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67996307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573" w:type="dxa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0279046C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40" w:type="dxa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77AB66E4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059739DC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574" w:type="dxa"/>
          <w:gridSpan w:val="2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15936F3D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gridSpan w:val="2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541F211E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gridSpan w:val="2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49467150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592" w:type="dxa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2E75D5BE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</w:tr>
    <w:tr w:rsidR="000E2E7C" w14:paraId="2867670D" w14:textId="77777777" w:rsidTr="00656537">
      <w:trPr>
        <w:trHeight w:val="284"/>
      </w:trPr>
      <w:tc>
        <w:tcPr>
          <w:tcW w:w="853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14:paraId="7C02DAE8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2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1494F0CB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39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30E64EA0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113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0E63106B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09798682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40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1629CE18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5CD43048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40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534D1186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4EA61393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57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5449DCB2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30A480E4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31F177B5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592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178A1C2B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</w:tr>
    <w:tr w:rsidR="000E2E7C" w14:paraId="414CF00C" w14:textId="77777777" w:rsidTr="00656537">
      <w:trPr>
        <w:trHeight w:val="284"/>
      </w:trPr>
      <w:tc>
        <w:tcPr>
          <w:tcW w:w="853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14:paraId="21E937DD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2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0B10E078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39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21802480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113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4C051239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7998F8BC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40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7C8B30F1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02E17614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40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1E7B9FBB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07AB80D6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57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597A4930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4356A029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6D4B2A0C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592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7798F070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</w:tr>
    <w:tr w:rsidR="000E2E7C" w14:paraId="5F046D1D" w14:textId="77777777" w:rsidTr="00656537">
      <w:trPr>
        <w:trHeight w:val="284"/>
      </w:trPr>
      <w:tc>
        <w:tcPr>
          <w:tcW w:w="853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14:paraId="3FA1E3D6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2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40AE5CAA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39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7C25AA04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113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4BF84780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0EDBD0A5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40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21E006EF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2A76D31F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40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2B8E0D00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03959072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57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1BD317EB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0C49562F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747C0B4F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592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55CAC56B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</w:tr>
    <w:tr w:rsidR="000E2E7C" w14:paraId="4AAD1839" w14:textId="77777777" w:rsidTr="00656537">
      <w:trPr>
        <w:trHeight w:val="284"/>
      </w:trPr>
      <w:tc>
        <w:tcPr>
          <w:tcW w:w="853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14:paraId="47DAEA2B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2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34565E65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39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70701C4F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113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17FAF7D1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1201BCCF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40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67B5074C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26E5CDFF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40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591C6BE1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32637214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57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2C1C2CDA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4FF17AE4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7E04528B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592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</w:tcPr>
        <w:p w14:paraId="06DF96E9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</w:tr>
    <w:tr w:rsidR="000E2E7C" w14:paraId="02F8FD87" w14:textId="77777777" w:rsidTr="00656537">
      <w:trPr>
        <w:trHeight w:val="284"/>
      </w:trPr>
      <w:tc>
        <w:tcPr>
          <w:tcW w:w="853" w:type="dxa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D8729A8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2" w:type="dxa"/>
          <w:gridSpan w:val="2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14:paraId="755601E5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39" w:type="dxa"/>
          <w:gridSpan w:val="2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14:paraId="7F93B5BC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1134" w:type="dxa"/>
          <w:gridSpan w:val="2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14:paraId="60AFDDC3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14:paraId="55DB7467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40" w:type="dxa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14:paraId="5F0D8934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14:paraId="25557E69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40" w:type="dxa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14:paraId="5BDF58E9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14:paraId="2262C986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574" w:type="dxa"/>
          <w:gridSpan w:val="2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14:paraId="42D9DC37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14:paraId="3AE20F36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14:paraId="0D6E4D4F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592" w:type="dxa"/>
          <w:tcBorders>
            <w:top w:val="single" w:sz="4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14:paraId="5B987623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</w:tr>
    <w:tr w:rsidR="000E2E7C" w14:paraId="7961DF17" w14:textId="77777777" w:rsidTr="00656537">
      <w:trPr>
        <w:trHeight w:val="284"/>
      </w:trPr>
      <w:tc>
        <w:tcPr>
          <w:tcW w:w="853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14:paraId="2522CB3C" w14:textId="77777777" w:rsidR="000E2E7C" w:rsidRPr="005F53F5" w:rsidRDefault="000E2E7C" w:rsidP="00F53845">
          <w:pPr>
            <w:rPr>
              <w:rFonts w:ascii="Arial" w:hAnsi="Arial" w:cs="Arial"/>
            </w:rPr>
          </w:pPr>
          <w:r>
            <w:rPr>
              <w:rFonts w:ascii="PragmaticaCTT" w:hAnsi="PragmaticaCTT"/>
              <w:noProof/>
              <w:sz w:val="12"/>
            </w:rPr>
            <mc:AlternateContent>
              <mc:Choice Requires="wpg">
                <w:drawing>
                  <wp:anchor distT="0" distB="0" distL="114300" distR="114300" simplePos="0" relativeHeight="251654656" behindDoc="1" locked="0" layoutInCell="0" allowOverlap="1" wp14:anchorId="02929C1A" wp14:editId="4D7B4BAB">
                    <wp:simplePos x="0" y="0"/>
                    <wp:positionH relativeFrom="column">
                      <wp:posOffset>-469900</wp:posOffset>
                    </wp:positionH>
                    <wp:positionV relativeFrom="paragraph">
                      <wp:posOffset>205740</wp:posOffset>
                    </wp:positionV>
                    <wp:extent cx="433705" cy="3063875"/>
                    <wp:effectExtent l="0" t="0" r="0" b="0"/>
                    <wp:wrapNone/>
                    <wp:docPr id="1" name="Group 12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33705" cy="3063875"/>
                              <a:chOff x="0" y="0"/>
                              <a:chExt cx="20000" cy="20000"/>
                            </a:xfrm>
                          </wpg:grpSpPr>
                          <wps:wsp>
                            <wps:cNvPr id="2" name="Rectangle 1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8" y="4"/>
                                <a:ext cx="19912" cy="19979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A2C2128" w14:textId="77777777" w:rsidR="000E2E7C" w:rsidRDefault="000E2E7C" w:rsidP="0002399A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3" name="Line 123"/>
                            <wps:cNvCnPr/>
                            <wps:spPr bwMode="auto">
                              <a:xfrm flipV="1">
                                <a:off x="10015" y="0"/>
                                <a:ext cx="29" cy="19979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" name="Line 124"/>
                            <wps:cNvCnPr/>
                            <wps:spPr bwMode="auto">
                              <a:xfrm>
                                <a:off x="0" y="14105"/>
                                <a:ext cx="19912" cy="5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" name="Line 125"/>
                            <wps:cNvCnPr/>
                            <wps:spPr bwMode="auto">
                              <a:xfrm>
                                <a:off x="0" y="5882"/>
                                <a:ext cx="19912" cy="4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8" name="Group 126"/>
                            <wpg:cNvGrpSpPr>
                              <a:grpSpLocks/>
                            </wpg:cNvGrpSpPr>
                            <wpg:grpSpPr bwMode="auto">
                              <a:xfrm>
                                <a:off x="3338" y="236"/>
                                <a:ext cx="6237" cy="19764"/>
                                <a:chOff x="0" y="1"/>
                                <a:chExt cx="20000" cy="19999"/>
                              </a:xfrm>
                            </wpg:grpSpPr>
                            <wps:wsp>
                              <wps:cNvPr id="9" name="Rectangle 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233"/>
                                  <a:ext cx="20000" cy="57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190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0B18056E" w14:textId="77777777" w:rsidR="000E2E7C" w:rsidRDefault="000E2E7C" w:rsidP="0002399A">
                                    <w:r>
                                      <w:object w:dxaOrig="165" w:dyaOrig="1155" w14:anchorId="26AB8875">
                                        <v:shapetype id="_x0000_t75" coordsize="21600,21600" o:spt="75" o:preferrelative="t" path="m@4@5l@4@11@9@11@9@5xe" filled="f" stroked="f">
                                          <v:stroke joinstyle="miter"/>
                                          <v:formulas>
                                            <v:f eqn="if lineDrawn pixelLineWidth 0"/>
                                            <v:f eqn="sum @0 1 0"/>
                                            <v:f eqn="sum 0 0 @1"/>
                                            <v:f eqn="prod @2 1 2"/>
                                            <v:f eqn="prod @3 21600 pixelWidth"/>
                                            <v:f eqn="prod @3 21600 pixelHeight"/>
                                            <v:f eqn="sum @0 0 1"/>
                                            <v:f eqn="prod @6 1 2"/>
                                            <v:f eqn="prod @7 21600 pixelWidth"/>
                                            <v:f eqn="sum @8 21600 0"/>
                                            <v:f eqn="prod @7 21600 pixelHeight"/>
                                            <v:f eqn="sum @10 21600 0"/>
                                          </v:formulas>
                                          <v:path o:extrusionok="f" gradientshapeok="t" o:connecttype="rect"/>
                                          <o:lock v:ext="edit" aspectratio="t"/>
                                        </v:shapetype>
                                        <v:shape id="_x0000_i1025" type="#_x0000_t75" style="width:8.2pt;height:57.95pt" o:ole="">
                                          <v:imagedata r:id="rId1" o:title=""/>
                                        </v:shape>
                                        <o:OLEObject Type="Embed" ProgID="MSWordArt.2" ShapeID="_x0000_i1025" DrawAspect="Content" ObjectID="_1683976063" r:id="rId2">
                                          <o:FieldCodes>\s</o:FieldCodes>
                                        </o:OLEObject>
                                      </w:objec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10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6569"/>
                                  <a:ext cx="20000" cy="70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190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78F07B51" w14:textId="77777777" w:rsidR="000E2E7C" w:rsidRDefault="000E2E7C" w:rsidP="0002399A">
                                    <w:r>
                                      <w:object w:dxaOrig="165" w:dyaOrig="1425" w14:anchorId="1D9EBB82">
                                        <v:shape id="_x0000_i1026" type="#_x0000_t75" style="width:8.2pt;height:71.4pt" o:ole="">
                                          <v:imagedata r:id="rId3" o:title=""/>
                                        </v:shape>
                                        <o:OLEObject Type="Embed" ProgID="MSWordArt.2" ShapeID="_x0000_i1026" DrawAspect="Content" ObjectID="_1683976064" r:id="rId4">
                                          <o:FieldCodes>\s</o:FieldCodes>
                                        </o:OLEObject>
                                      </w:objec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11" name="Rectangl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"/>
                                  <a:ext cx="20000" cy="54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190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7448EE86" w14:textId="77777777" w:rsidR="000E2E7C" w:rsidRDefault="000E2E7C" w:rsidP="0002399A">
                                    <w:r>
                                      <w:object w:dxaOrig="165" w:dyaOrig="1110" w14:anchorId="6D8C3D3F">
                                        <v:shape id="_x0000_i1027" type="#_x0000_t75" style="width:8.2pt;height:55.6pt" o:ole="">
                                          <v:imagedata r:id="rId5" o:title=""/>
                                        </v:shape>
                                        <o:OLEObject Type="Embed" ProgID="MSWordArt.2" ShapeID="_x0000_i1027" DrawAspect="Content" ObjectID="_1683976065" r:id="rId6">
                                          <o:FieldCodes>\s</o:FieldCodes>
                                        </o:OLEObject>
                                      </w:objec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</wpg:grp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Group 121" o:spid="_x0000_s1049" style="position:absolute;margin-left:-37pt;margin-top:16.2pt;width:34.15pt;height:241.25pt;z-index:-251661824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" o:allowincell="f">
                    <v:rect id="Rectangle 122" o:spid="_x0000_s1050" style="position:absolute;left:88;top:4;width:19912;height:199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rQU8MA&#10;AADaAAAADwAAAGRycy9kb3ducmV2LnhtbESPzWrDMBCE74W8g9hAb7WcYEpxo4T8UHAvxUn6AIu1&#10;lU2tlbGURMnTV4FAj8PMfMMsVtH24kyj7xwrmGU5COLG6Y6Ngu/jx8sbCB+QNfaOScGVPKyWk6cF&#10;ltpdeE/nQzAiQdiXqKANYSil9E1LFn3mBuLk/bjRYkhyNFKPeElw28t5nr9Kix2nhRYH2rbU/B5O&#10;VkFl9trETfzU/uumi6LeDfV6p9TzNK7fQQSK4T/8aFdawRzuV9IN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rQU8MAAADaAAAADwAAAAAAAAAAAAAAAACYAgAAZHJzL2Rv&#10;d25yZXYueG1sUEsFBgAAAAAEAAQA9QAAAIgDAAAAAA==&#10;" filled="f" strokeweight="1.5pt">
                      <v:textbox inset="1pt,1pt,1pt,1pt">
                        <w:txbxContent>
                          <w:p w14:paraId="2A2C2128" w14:textId="77777777" w:rsidR="0035400A" w:rsidRDefault="0035400A" w:rsidP="0002399A"/>
                        </w:txbxContent>
                      </v:textbox>
                    </v:rect>
                    <v:line id="Line 123" o:spid="_x0000_s1051" style="position:absolute;flip:y;visibility:visible;mso-wrap-style:square" from="10015,0" to="10044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MCPMQAAADaAAAADwAAAGRycy9kb3ducmV2LnhtbESPQWvCQBSE7wX/w/IKXopujFAkukqt&#10;CsVbtVC8PbIv2WD2bZpdTeyvdwsFj8PMN8MsVr2txZVaXzlWMBknIIhzpysuFXwdd6MZCB+QNdaO&#10;ScGNPKyWg6cFZtp1/EnXQyhFLGGfoQITQpNJ6XNDFv3YNcTRK1xrMUTZllK32MVyW8s0SV6lxYrj&#10;gsGG3g3l58PFKpgWp+3Lz3QzSdMq2Rfmt8vX36VSw+f+bQ4iUB8e4X/6Q0cO/q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8wI8xAAAANo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24" o:spid="_x0000_s1052" style="position:absolute;visibility:visible;mso-wrap-style:square" from="0,14105" to="19912,141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4kCMQAAADaAAAADwAAAGRycy9kb3ducmV2LnhtbESPQWvCQBSE7wX/w/IEL6Vu6mErqauI&#10;UBCEQq3F62v2NQlm38bsU2N/fVcQehxm5htmtuh9o87UxTqwhedxBoq4CK7m0sLu8+1pCioKssMm&#10;MFm4UoTFfPAww9yFC3/QeSulShCOOVqoRNpc61hU5DGOQ0ucvJ/QeZQku1K7Di8J7hs9yTKjPdac&#10;FipsaVVRcdievIUv/C3luvl+fD8YI7v90ZxWL8ba0bBfvoIS6uU/fG+vnQUDtyvpBuj5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DiQIxAAAANo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25" o:spid="_x0000_s1053" style="position:absolute;visibility:visible;mso-wrap-style:square" from="0,5882" to="19912,58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KBk8QAAADaAAAADwAAAGRycy9kb3ducmV2LnhtbESPX2vCQBDE3wv9DscWfCn10j6cEj1F&#10;hEKhINQ/9HXNrUkwt5fmVo399L2C4OMwM79hpvPeN+pMXawDW3gdZqCIi+BqLi1sN+8vY1BRkB02&#10;gcnClSLMZ48PU8xduPAXnddSqgThmKOFSqTNtY5FRR7jMLTEyTuEzqMk2ZXadXhJcN/otywz2mPN&#10;aaHClpYVFcf1yVvY4W8p18/98+pojGy/f8xpOTLWDp76xQSUUC/38K394SyM4P9KugF69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QoGTxAAAANo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group id="Group 126" o:spid="_x0000_s1054" style="position:absolute;left:3338;top:236;width:6237;height:19764" coordorigin=",1" coordsize="20000,199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<v:rect id="Rectangle 127" o:spid="_x0000_s1055" style="position:absolute;top:14233;width:20000;height:57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FMPb0A&#10;AADaAAAADwAAAGRycy9kb3ducmV2LnhtbESPzQrCMBCE74LvEFbwpqmCf9UoIgjexJ8HWJu1LTab&#10;mkStb28EweMwM98wi1VjKvEk50vLCgb9BARxZnXJuYLzadubgvABWWNlmRS8ycNq2W4tMNX2xQd6&#10;HkMuIoR9igqKEOpUSp8VZND3bU0cvat1BkOULpfa4SvCTSWHSTKWBkuOCwXWtCkoux0fRsE+l+tL&#10;4kNmrua+Hb1PbsP1RKlup1nPQQRqwj/8a++0ghl8r8QbIJ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SFMPb0AAADaAAAADwAAAAAAAAAAAAAAAACYAgAAZHJzL2Rvd25yZXYu&#10;eG1sUEsFBgAAAAAEAAQA9QAAAIIDAAAAAA==&#10;" filled="f" stroked="f" strokeweight="1.5pt">
                        <v:textbox inset="1pt,1pt,1pt,1pt">
                          <w:txbxContent>
                            <w:p w14:paraId="0B18056E" w14:textId="77777777" w:rsidR="0035400A" w:rsidRDefault="0035400A" w:rsidP="0002399A">
                              <w:r>
                                <w:object w:dxaOrig="165" w:dyaOrig="1155" w14:anchorId="26AB8875">
                                  <v:shape id="_x0000_i1026" type="#_x0000_t75" style="width:8.2pt;height:57.95pt" o:ole="">
                                    <v:imagedata r:id="rId7" o:title=""/>
                                  </v:shape>
                                  <o:OLEObject Type="Embed" ProgID="MSWordArt.2" ShapeID="_x0000_i1026" DrawAspect="Content" ObjectID="_1625318407" r:id="rId8">
                                    <o:FieldCodes>\s</o:FieldCodes>
                                  </o:OLEObject>
                                </w:object>
                              </w:r>
                            </w:p>
                          </w:txbxContent>
                        </v:textbox>
                      </v:rect>
                      <v:rect id="Rectangle 128" o:spid="_x0000_s1056" style="position:absolute;top:6569;width:20000;height:70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jVbcIA&#10;AADbAAAADwAAAGRycy9kb3ducmV2LnhtbESPQWvDMAyF74P9B6PBbquzwrqRxQkhEOhtrN0PUGM1&#10;CY3l1Pba9N9Ph0FvEu/pvU9FtbhJXSjE0bOB11UGirjzduTewM++ffkAFROyxckzGbhRhKp8fCgw&#10;t/7K33TZpV5JCMccDQwpzbnWsRvIYVz5mVi0ow8Ok6yh1zbgVcLdpNdZttEOR5aGAWdqBupOu19n&#10;4KvX9SGLqXNHd27fbvvQ8PxuzPPTUn+CSrSku/n/emsFX+jlFxlA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yNVtwgAAANsAAAAPAAAAAAAAAAAAAAAAAJgCAABkcnMvZG93&#10;bnJldi54bWxQSwUGAAAAAAQABAD1AAAAhwMAAAAA&#10;" filled="f" stroked="f" strokeweight="1.5pt">
                        <v:textbox inset="1pt,1pt,1pt,1pt">
                          <w:txbxContent>
                            <w:p w14:paraId="78F07B51" w14:textId="77777777" w:rsidR="0035400A" w:rsidRDefault="0035400A" w:rsidP="0002399A">
                              <w:r>
                                <w:object w:dxaOrig="165" w:dyaOrig="1425" w14:anchorId="1D9EBB82">
                                  <v:shape id="_x0000_i1028" type="#_x0000_t75" style="width:8.2pt;height:71.4pt" o:ole="">
                                    <v:imagedata r:id="rId9" o:title=""/>
                                  </v:shape>
                                  <o:OLEObject Type="Embed" ProgID="MSWordArt.2" ShapeID="_x0000_i1028" DrawAspect="Content" ObjectID="_1625318408" r:id="rId10">
                                    <o:FieldCodes>\s</o:FieldCodes>
                                  </o:OLEObject>
                                </w:object>
                              </w:r>
                            </w:p>
                          </w:txbxContent>
                        </v:textbox>
                      </v:rect>
                      <v:rect id="Rectangle 129" o:spid="_x0000_s1057" style="position:absolute;top:1;width:20000;height:54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Rw9rsA&#10;AADbAAAADwAAAGRycy9kb3ducmV2LnhtbERPSwrCMBDdC94hjODOpgp+qEYRQXAnfg4wNmNbbCY1&#10;iVpvbwTB3Tzedxar1tTiSc5XlhUMkxQEcW51xYWC82k7mIHwAVljbZkUvMnDatntLDDT9sUHeh5D&#10;IWII+wwVlCE0mZQ+L8mgT2xDHLmrdQZDhK6Q2uErhptajtJ0Ig1WHBtKbGhTUn47PoyCfSHXl9SH&#10;3FzNfTt+n9yGm6lS/V67noMI1Ia/+Ofe6Th/CN9f4gFy+Q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KGEcPa7AAAA2wAAAA8AAAAAAAAAAAAAAAAAmAIAAGRycy9kb3ducmV2Lnht&#10;bFBLBQYAAAAABAAEAPUAAACAAwAAAAA=&#10;" filled="f" stroked="f" strokeweight="1.5pt">
                        <v:textbox inset="1pt,1pt,1pt,1pt">
                          <w:txbxContent>
                            <w:p w14:paraId="7448EE86" w14:textId="77777777" w:rsidR="0035400A" w:rsidRDefault="0035400A" w:rsidP="0002399A">
                              <w:r>
                                <w:object w:dxaOrig="165" w:dyaOrig="1110" w14:anchorId="6D8C3D3F">
                                  <v:shape id="_x0000_i1030" type="#_x0000_t75" style="width:8.2pt;height:55.6pt" o:ole="">
                                    <v:imagedata r:id="rId11" o:title=""/>
                                  </v:shape>
                                  <o:OLEObject Type="Embed" ProgID="MSWordArt.2" ShapeID="_x0000_i1030" DrawAspect="Content" ObjectID="_1625318409" r:id="rId12">
                                    <o:FieldCodes>\s</o:FieldCodes>
                                  </o:OLEObject>
                                </w:object>
                              </w:r>
                            </w:p>
                          </w:txbxContent>
                        </v:textbox>
                      </v:rect>
                    </v:group>
                  </v:group>
                </w:pict>
              </mc:Fallback>
            </mc:AlternateContent>
          </w:r>
          <w:r w:rsidRPr="005F53F5">
            <w:rPr>
              <w:rFonts w:ascii="Arial" w:hAnsi="Arial" w:cs="Arial"/>
            </w:rPr>
            <w:t>Изм. №</w:t>
          </w:r>
        </w:p>
      </w:tc>
      <w:tc>
        <w:tcPr>
          <w:tcW w:w="852" w:type="dxa"/>
          <w:gridSpan w:val="2"/>
          <w:vMerge w:val="restart"/>
          <w:tcBorders>
            <w:top w:val="single" w:sz="12" w:space="0" w:color="auto"/>
            <w:left w:val="single" w:sz="8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14:paraId="42DB7033" w14:textId="77777777" w:rsidR="000E2E7C" w:rsidRPr="005F53F5" w:rsidRDefault="000E2E7C" w:rsidP="00F53845">
          <w:pPr>
            <w:rPr>
              <w:rFonts w:ascii="Arial" w:hAnsi="Arial" w:cs="Arial"/>
            </w:rPr>
          </w:pPr>
          <w:r w:rsidRPr="005F53F5">
            <w:rPr>
              <w:rFonts w:ascii="Arial" w:hAnsi="Arial" w:cs="Arial"/>
            </w:rPr>
            <w:t>Лист</w:t>
          </w:r>
        </w:p>
      </w:tc>
      <w:tc>
        <w:tcPr>
          <w:tcW w:w="839" w:type="dxa"/>
          <w:gridSpan w:val="2"/>
          <w:vMerge w:val="restart"/>
          <w:tcBorders>
            <w:top w:val="single" w:sz="12" w:space="0" w:color="auto"/>
            <w:left w:val="single" w:sz="8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14:paraId="776C363B" w14:textId="77777777" w:rsidR="000E2E7C" w:rsidRPr="005F53F5" w:rsidRDefault="000E2E7C" w:rsidP="00F53845">
          <w:pPr>
            <w:rPr>
              <w:rFonts w:ascii="Arial" w:hAnsi="Arial" w:cs="Arial"/>
            </w:rPr>
          </w:pPr>
          <w:proofErr w:type="spellStart"/>
          <w:r w:rsidRPr="005F53F5">
            <w:rPr>
              <w:rFonts w:ascii="Arial" w:hAnsi="Arial" w:cs="Arial"/>
            </w:rPr>
            <w:t>Колич</w:t>
          </w:r>
          <w:proofErr w:type="spellEnd"/>
          <w:r w:rsidRPr="005F53F5">
            <w:rPr>
              <w:rFonts w:ascii="Arial" w:hAnsi="Arial" w:cs="Arial"/>
            </w:rPr>
            <w:t xml:space="preserve">. </w:t>
          </w:r>
          <w:proofErr w:type="spellStart"/>
          <w:r w:rsidRPr="005F53F5">
            <w:rPr>
              <w:rFonts w:ascii="Arial" w:hAnsi="Arial" w:cs="Arial"/>
            </w:rPr>
            <w:t>Участк</w:t>
          </w:r>
          <w:proofErr w:type="spellEnd"/>
          <w:r w:rsidRPr="005F53F5">
            <w:rPr>
              <w:rFonts w:ascii="Arial" w:hAnsi="Arial" w:cs="Arial"/>
            </w:rPr>
            <w:t>.</w:t>
          </w:r>
        </w:p>
      </w:tc>
      <w:tc>
        <w:tcPr>
          <w:tcW w:w="1134" w:type="dxa"/>
          <w:gridSpan w:val="2"/>
          <w:vMerge w:val="restart"/>
          <w:tcBorders>
            <w:top w:val="single" w:sz="12" w:space="0" w:color="auto"/>
            <w:left w:val="single" w:sz="8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14:paraId="0D69703F" w14:textId="77777777" w:rsidR="000E2E7C" w:rsidRPr="005F53F5" w:rsidRDefault="000E2E7C" w:rsidP="00F53845">
          <w:pPr>
            <w:rPr>
              <w:rFonts w:ascii="Arial" w:hAnsi="Arial" w:cs="Arial"/>
            </w:rPr>
          </w:pPr>
          <w:r>
            <w:rPr>
              <w:rFonts w:ascii="Arial" w:hAnsi="Arial" w:cs="Arial"/>
            </w:rPr>
            <w:t>№ докум.</w:t>
          </w:r>
        </w:p>
      </w:tc>
      <w:tc>
        <w:tcPr>
          <w:tcW w:w="854" w:type="dxa"/>
          <w:tcBorders>
            <w:top w:val="single" w:sz="12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2103C946" w14:textId="77777777" w:rsidR="000E2E7C" w:rsidRPr="005F53F5" w:rsidRDefault="000E2E7C" w:rsidP="00F53845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5F53F5">
            <w:rPr>
              <w:rFonts w:ascii="Arial" w:hAnsi="Arial" w:cs="Arial"/>
              <w:sz w:val="16"/>
              <w:szCs w:val="16"/>
            </w:rPr>
            <w:t>Фамилия</w:t>
          </w:r>
        </w:p>
      </w:tc>
      <w:tc>
        <w:tcPr>
          <w:tcW w:w="840" w:type="dxa"/>
          <w:tcBorders>
            <w:top w:val="single" w:sz="12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294D5899" w14:textId="77777777" w:rsidR="000E2E7C" w:rsidRPr="005F53F5" w:rsidRDefault="000E2E7C" w:rsidP="00F53845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5F53F5">
            <w:rPr>
              <w:rFonts w:ascii="Arial" w:hAnsi="Arial" w:cs="Arial"/>
              <w:sz w:val="16"/>
              <w:szCs w:val="16"/>
            </w:rPr>
            <w:t>Подпись</w:t>
          </w:r>
        </w:p>
      </w:tc>
      <w:tc>
        <w:tcPr>
          <w:tcW w:w="573" w:type="dxa"/>
          <w:tcBorders>
            <w:top w:val="single" w:sz="12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174CBB14" w14:textId="77777777" w:rsidR="000E2E7C" w:rsidRPr="005F53F5" w:rsidRDefault="000E2E7C" w:rsidP="00F53845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5F53F5">
            <w:rPr>
              <w:rFonts w:ascii="Arial" w:hAnsi="Arial" w:cs="Arial"/>
              <w:sz w:val="16"/>
              <w:szCs w:val="16"/>
            </w:rPr>
            <w:t>Дата</w:t>
          </w:r>
        </w:p>
      </w:tc>
      <w:tc>
        <w:tcPr>
          <w:tcW w:w="840" w:type="dxa"/>
          <w:tcBorders>
            <w:top w:val="single" w:sz="12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75B1AB67" w14:textId="77777777" w:rsidR="000E2E7C" w:rsidRPr="005F53F5" w:rsidRDefault="000E2E7C" w:rsidP="00F53845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5F53F5">
            <w:rPr>
              <w:rFonts w:ascii="Arial" w:hAnsi="Arial" w:cs="Arial"/>
              <w:sz w:val="16"/>
              <w:szCs w:val="16"/>
            </w:rPr>
            <w:t>Фамилия</w:t>
          </w:r>
        </w:p>
      </w:tc>
      <w:tc>
        <w:tcPr>
          <w:tcW w:w="854" w:type="dxa"/>
          <w:tcBorders>
            <w:top w:val="single" w:sz="12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3C099703" w14:textId="77777777" w:rsidR="000E2E7C" w:rsidRPr="005F53F5" w:rsidRDefault="000E2E7C" w:rsidP="00F53845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5F53F5">
            <w:rPr>
              <w:rFonts w:ascii="Arial" w:hAnsi="Arial" w:cs="Arial"/>
              <w:sz w:val="16"/>
              <w:szCs w:val="16"/>
            </w:rPr>
            <w:t>Подпись</w:t>
          </w:r>
        </w:p>
      </w:tc>
      <w:tc>
        <w:tcPr>
          <w:tcW w:w="574" w:type="dxa"/>
          <w:gridSpan w:val="2"/>
          <w:tcBorders>
            <w:top w:val="single" w:sz="12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56F32D06" w14:textId="77777777" w:rsidR="000E2E7C" w:rsidRPr="005F53F5" w:rsidRDefault="000E2E7C" w:rsidP="00F53845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5F53F5">
            <w:rPr>
              <w:rFonts w:ascii="Arial" w:hAnsi="Arial" w:cs="Arial"/>
              <w:sz w:val="16"/>
              <w:szCs w:val="16"/>
            </w:rPr>
            <w:t>Дата</w:t>
          </w:r>
        </w:p>
      </w:tc>
      <w:tc>
        <w:tcPr>
          <w:tcW w:w="85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4A131E57" w14:textId="77777777" w:rsidR="000E2E7C" w:rsidRPr="005F53F5" w:rsidRDefault="000E2E7C" w:rsidP="00F53845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5F53F5">
            <w:rPr>
              <w:rFonts w:ascii="Arial" w:hAnsi="Arial" w:cs="Arial"/>
              <w:sz w:val="16"/>
              <w:szCs w:val="16"/>
            </w:rPr>
            <w:t>Фамилия</w:t>
          </w:r>
        </w:p>
      </w:tc>
      <w:tc>
        <w:tcPr>
          <w:tcW w:w="854" w:type="dxa"/>
          <w:gridSpan w:val="2"/>
          <w:tcBorders>
            <w:top w:val="single" w:sz="12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5A7FBD4E" w14:textId="77777777" w:rsidR="000E2E7C" w:rsidRPr="005F53F5" w:rsidRDefault="000E2E7C" w:rsidP="00F53845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5F53F5">
            <w:rPr>
              <w:rFonts w:ascii="Arial" w:hAnsi="Arial" w:cs="Arial"/>
              <w:sz w:val="16"/>
              <w:szCs w:val="16"/>
            </w:rPr>
            <w:t>Подпись</w:t>
          </w:r>
        </w:p>
      </w:tc>
      <w:tc>
        <w:tcPr>
          <w:tcW w:w="592" w:type="dxa"/>
          <w:tcBorders>
            <w:top w:val="single" w:sz="12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718E4109" w14:textId="77777777" w:rsidR="000E2E7C" w:rsidRPr="005F53F5" w:rsidRDefault="000E2E7C" w:rsidP="00F53845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5F53F5">
            <w:rPr>
              <w:rFonts w:ascii="Arial" w:hAnsi="Arial" w:cs="Arial"/>
              <w:sz w:val="16"/>
              <w:szCs w:val="16"/>
            </w:rPr>
            <w:t>Дата</w:t>
          </w:r>
        </w:p>
      </w:tc>
    </w:tr>
    <w:tr w:rsidR="000E2E7C" w14:paraId="5BE68AE1" w14:textId="77777777" w:rsidTr="00656537">
      <w:trPr>
        <w:trHeight w:val="284"/>
      </w:trPr>
      <w:tc>
        <w:tcPr>
          <w:tcW w:w="853" w:type="dxa"/>
          <w:vMerge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14:paraId="3AB87A0E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  <w:tc>
        <w:tcPr>
          <w:tcW w:w="852" w:type="dxa"/>
          <w:gridSpan w:val="2"/>
          <w:vMerge/>
          <w:tcBorders>
            <w:left w:val="single" w:sz="8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14:paraId="522F38F0" w14:textId="77777777" w:rsidR="000E2E7C" w:rsidRPr="005F53F5" w:rsidRDefault="000E2E7C" w:rsidP="00F53845">
          <w:pPr>
            <w:rPr>
              <w:rFonts w:ascii="Arial" w:hAnsi="Arial" w:cs="Arial"/>
              <w:sz w:val="22"/>
            </w:rPr>
          </w:pPr>
        </w:p>
      </w:tc>
      <w:tc>
        <w:tcPr>
          <w:tcW w:w="839" w:type="dxa"/>
          <w:gridSpan w:val="2"/>
          <w:vMerge/>
          <w:tcBorders>
            <w:left w:val="single" w:sz="8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14:paraId="78A81E75" w14:textId="77777777" w:rsidR="000E2E7C" w:rsidRPr="005F53F5" w:rsidRDefault="000E2E7C" w:rsidP="00F53845">
          <w:pPr>
            <w:rPr>
              <w:rFonts w:ascii="Arial" w:hAnsi="Arial" w:cs="Arial"/>
              <w:sz w:val="22"/>
            </w:rPr>
          </w:pPr>
        </w:p>
      </w:tc>
      <w:tc>
        <w:tcPr>
          <w:tcW w:w="1134" w:type="dxa"/>
          <w:gridSpan w:val="2"/>
          <w:vMerge/>
          <w:tcBorders>
            <w:left w:val="single" w:sz="8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14:paraId="64A57573" w14:textId="77777777" w:rsidR="000E2E7C" w:rsidRPr="005F53F5" w:rsidRDefault="000E2E7C" w:rsidP="00F53845">
          <w:pPr>
            <w:rPr>
              <w:rFonts w:ascii="Arial" w:hAnsi="Arial" w:cs="Arial"/>
              <w:sz w:val="22"/>
            </w:rPr>
          </w:pPr>
        </w:p>
      </w:tc>
      <w:tc>
        <w:tcPr>
          <w:tcW w:w="2267" w:type="dxa"/>
          <w:gridSpan w:val="3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3A979BDD" w14:textId="77777777" w:rsidR="000E2E7C" w:rsidRPr="005F53F5" w:rsidRDefault="000E2E7C" w:rsidP="00F53845">
          <w:pPr>
            <w:jc w:val="center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>Разработал</w:t>
          </w:r>
        </w:p>
      </w:tc>
      <w:tc>
        <w:tcPr>
          <w:tcW w:w="2268" w:type="dxa"/>
          <w:gridSpan w:val="4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65433404" w14:textId="77777777" w:rsidR="000E2E7C" w:rsidRPr="005F53F5" w:rsidRDefault="000E2E7C" w:rsidP="00F53845">
          <w:pPr>
            <w:jc w:val="center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>Утвердил</w:t>
          </w:r>
        </w:p>
      </w:tc>
      <w:tc>
        <w:tcPr>
          <w:tcW w:w="2300" w:type="dxa"/>
          <w:gridSpan w:val="5"/>
          <w:tcBorders>
            <w:top w:val="single" w:sz="12" w:space="0" w:color="auto"/>
            <w:left w:val="single" w:sz="8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5E2F6946" w14:textId="77777777" w:rsidR="000E2E7C" w:rsidRPr="005F53F5" w:rsidRDefault="000E2E7C" w:rsidP="00F53845">
          <w:pPr>
            <w:jc w:val="center"/>
            <w:rPr>
              <w:rFonts w:ascii="Arial" w:hAnsi="Arial" w:cs="Arial"/>
              <w:sz w:val="22"/>
            </w:rPr>
          </w:pPr>
          <w:proofErr w:type="spellStart"/>
          <w:r>
            <w:rPr>
              <w:rFonts w:ascii="Arial" w:hAnsi="Arial" w:cs="Arial"/>
              <w:sz w:val="22"/>
            </w:rPr>
            <w:t>Нормоконтроль</w:t>
          </w:r>
          <w:proofErr w:type="spellEnd"/>
        </w:p>
      </w:tc>
    </w:tr>
    <w:tr w:rsidR="000E2E7C" w14:paraId="37A8B8BB" w14:textId="77777777" w:rsidTr="00656537">
      <w:trPr>
        <w:trHeight w:val="1418"/>
      </w:trPr>
      <w:tc>
        <w:tcPr>
          <w:tcW w:w="10513" w:type="dxa"/>
          <w:gridSpan w:val="19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14:paraId="366ABB85" w14:textId="77777777" w:rsidR="000E2E7C" w:rsidRPr="009D6FBB" w:rsidRDefault="000E2E7C" w:rsidP="00AC27D0">
          <w:pPr>
            <w:jc w:val="both"/>
            <w:rPr>
              <w:rFonts w:ascii="Arial" w:hAnsi="Arial" w:cs="Arial"/>
              <w:sz w:val="18"/>
              <w:szCs w:val="18"/>
            </w:rPr>
          </w:pPr>
          <w:r w:rsidRPr="009D6FBB">
            <w:rPr>
              <w:rFonts w:ascii="Arial" w:hAnsi="Arial" w:cs="Arial"/>
              <w:sz w:val="18"/>
              <w:szCs w:val="18"/>
            </w:rPr>
            <w:t>Настоящий документ/чертеж является интеллектуальной собственностью ОАО “</w:t>
          </w:r>
          <w:proofErr w:type="spellStart"/>
          <w:r w:rsidRPr="009D6FBB">
            <w:rPr>
              <w:rFonts w:ascii="Arial" w:hAnsi="Arial" w:cs="Arial"/>
              <w:sz w:val="18"/>
              <w:szCs w:val="18"/>
            </w:rPr>
            <w:t>ВНИПИнефть</w:t>
          </w:r>
          <w:proofErr w:type="spellEnd"/>
          <w:r w:rsidRPr="009D6FBB">
            <w:rPr>
              <w:rFonts w:ascii="Arial" w:hAnsi="Arial" w:cs="Arial"/>
              <w:sz w:val="18"/>
              <w:szCs w:val="18"/>
            </w:rPr>
            <w:t>”, включая все запатентованные и патентоспособные детали и/или конфиденциальную информацию, а их использование обусловлено  соглашением с пользователем, по которому он обязуется не воспроизводить, как целиком, так и частично, настоящий документ/чертеж или материал, который он описывает, а также не использовать настоящий документ для любых целей, за исключением тех, на которые у него имеется специальное разрешение ОАО “</w:t>
          </w:r>
          <w:proofErr w:type="spellStart"/>
          <w:r w:rsidRPr="009D6FBB">
            <w:rPr>
              <w:rFonts w:ascii="Arial" w:hAnsi="Arial" w:cs="Arial"/>
              <w:sz w:val="18"/>
              <w:szCs w:val="18"/>
            </w:rPr>
            <w:t>ВНИПИнефть</w:t>
          </w:r>
          <w:proofErr w:type="spellEnd"/>
          <w:r w:rsidRPr="009D6FBB">
            <w:rPr>
              <w:rFonts w:ascii="Arial" w:hAnsi="Arial" w:cs="Arial"/>
              <w:sz w:val="18"/>
              <w:szCs w:val="18"/>
            </w:rPr>
            <w:t>” в письменном виде.</w:t>
          </w:r>
        </w:p>
      </w:tc>
    </w:tr>
    <w:tr w:rsidR="000E2E7C" w14:paraId="50992E65" w14:textId="77777777" w:rsidTr="00656537">
      <w:trPr>
        <w:trHeight w:val="284"/>
      </w:trPr>
      <w:tc>
        <w:tcPr>
          <w:tcW w:w="1132" w:type="dxa"/>
          <w:gridSpan w:val="2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14:paraId="5EC3A87C" w14:textId="77777777" w:rsidR="000E2E7C" w:rsidRDefault="000E2E7C" w:rsidP="00F53845">
          <w:pPr>
            <w:rPr>
              <w:rFonts w:ascii="PragmaticaCTT" w:hAnsi="PragmaticaCTT"/>
              <w:sz w:val="18"/>
            </w:rPr>
          </w:pPr>
        </w:p>
      </w:tc>
      <w:tc>
        <w:tcPr>
          <w:tcW w:w="1132" w:type="dxa"/>
          <w:gridSpan w:val="2"/>
          <w:tcBorders>
            <w:top w:val="single" w:sz="12" w:space="0" w:color="auto"/>
            <w:left w:val="nil"/>
            <w:bottom w:val="single" w:sz="4" w:space="0" w:color="auto"/>
            <w:right w:val="single" w:sz="12" w:space="0" w:color="auto"/>
          </w:tcBorders>
        </w:tcPr>
        <w:p w14:paraId="132392FD" w14:textId="77777777" w:rsidR="000E2E7C" w:rsidRDefault="000E2E7C" w:rsidP="00F53845">
          <w:pPr>
            <w:rPr>
              <w:rFonts w:ascii="PragmaticaCTT" w:hAnsi="PragmaticaCTT"/>
              <w:sz w:val="18"/>
            </w:rPr>
          </w:pPr>
        </w:p>
      </w:tc>
      <w:tc>
        <w:tcPr>
          <w:tcW w:w="854" w:type="dxa"/>
          <w:gridSpan w:val="2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14:paraId="56CAA3A3" w14:textId="77777777" w:rsidR="000E2E7C" w:rsidRDefault="000E2E7C" w:rsidP="00F53845">
          <w:pPr>
            <w:rPr>
              <w:rFonts w:ascii="PragmaticaCTT" w:hAnsi="PragmaticaCTT"/>
              <w:sz w:val="18"/>
            </w:rPr>
          </w:pPr>
        </w:p>
      </w:tc>
      <w:tc>
        <w:tcPr>
          <w:tcW w:w="560" w:type="dxa"/>
          <w:tcBorders>
            <w:top w:val="single" w:sz="12" w:space="0" w:color="auto"/>
            <w:left w:val="nil"/>
            <w:bottom w:val="single" w:sz="4" w:space="0" w:color="auto"/>
            <w:right w:val="single" w:sz="12" w:space="0" w:color="auto"/>
          </w:tcBorders>
        </w:tcPr>
        <w:p w14:paraId="36F4991B" w14:textId="77777777" w:rsidR="000E2E7C" w:rsidRDefault="000E2E7C" w:rsidP="00F53845">
          <w:pPr>
            <w:rPr>
              <w:rFonts w:ascii="PragmaticaCTT" w:hAnsi="PragmaticaCTT"/>
              <w:sz w:val="18"/>
            </w:rPr>
          </w:pPr>
        </w:p>
      </w:tc>
      <w:tc>
        <w:tcPr>
          <w:tcW w:w="6835" w:type="dxa"/>
          <w:gridSpan w:val="12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</w:tcPr>
        <w:p w14:paraId="60A26212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</w:tr>
    <w:tr w:rsidR="000E2E7C" w14:paraId="2807E83F" w14:textId="77777777" w:rsidTr="00656537">
      <w:trPr>
        <w:trHeight w:val="284"/>
      </w:trPr>
      <w:tc>
        <w:tcPr>
          <w:tcW w:w="1132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14:paraId="1F95BB13" w14:textId="77777777" w:rsidR="000E2E7C" w:rsidRDefault="000E2E7C" w:rsidP="00F53845">
          <w:pPr>
            <w:rPr>
              <w:rFonts w:ascii="PragmaticaCTT" w:hAnsi="PragmaticaCTT"/>
              <w:sz w:val="18"/>
            </w:rPr>
          </w:pPr>
        </w:p>
      </w:tc>
      <w:tc>
        <w:tcPr>
          <w:tcW w:w="1132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single" w:sz="12" w:space="0" w:color="auto"/>
          </w:tcBorders>
        </w:tcPr>
        <w:p w14:paraId="4E368E56" w14:textId="77777777" w:rsidR="000E2E7C" w:rsidRDefault="000E2E7C" w:rsidP="00F53845">
          <w:pPr>
            <w:rPr>
              <w:rFonts w:ascii="PragmaticaCTT" w:hAnsi="PragmaticaCTT"/>
              <w:sz w:val="18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14:paraId="1DFF4931" w14:textId="77777777" w:rsidR="000E2E7C" w:rsidRDefault="000E2E7C" w:rsidP="00F53845">
          <w:pPr>
            <w:rPr>
              <w:rFonts w:ascii="PragmaticaCTT" w:hAnsi="PragmaticaCTT"/>
              <w:sz w:val="18"/>
            </w:rPr>
          </w:pPr>
        </w:p>
      </w:tc>
      <w:tc>
        <w:tcPr>
          <w:tcW w:w="560" w:type="dxa"/>
          <w:tcBorders>
            <w:top w:val="single" w:sz="4" w:space="0" w:color="auto"/>
            <w:left w:val="nil"/>
            <w:bottom w:val="single" w:sz="4" w:space="0" w:color="auto"/>
            <w:right w:val="single" w:sz="12" w:space="0" w:color="auto"/>
          </w:tcBorders>
        </w:tcPr>
        <w:p w14:paraId="65A7AF5F" w14:textId="77777777" w:rsidR="000E2E7C" w:rsidRDefault="000E2E7C" w:rsidP="00F53845">
          <w:pPr>
            <w:rPr>
              <w:rFonts w:ascii="PragmaticaCTT" w:hAnsi="PragmaticaCTT"/>
              <w:sz w:val="18"/>
            </w:rPr>
          </w:pPr>
        </w:p>
      </w:tc>
      <w:tc>
        <w:tcPr>
          <w:tcW w:w="6835" w:type="dxa"/>
          <w:gridSpan w:val="12"/>
          <w:vMerge/>
          <w:tcBorders>
            <w:left w:val="nil"/>
            <w:bottom w:val="nil"/>
            <w:right w:val="single" w:sz="12" w:space="0" w:color="auto"/>
          </w:tcBorders>
        </w:tcPr>
        <w:p w14:paraId="6CFFAFCB" w14:textId="77777777" w:rsidR="000E2E7C" w:rsidRDefault="000E2E7C" w:rsidP="00F53845">
          <w:pPr>
            <w:rPr>
              <w:rFonts w:ascii="PragmaticaCTT" w:hAnsi="PragmaticaCTT"/>
              <w:sz w:val="22"/>
            </w:rPr>
          </w:pPr>
        </w:p>
      </w:tc>
    </w:tr>
    <w:tr w:rsidR="000E2E7C" w14:paraId="273768A4" w14:textId="77777777" w:rsidTr="00656537">
      <w:trPr>
        <w:trHeight w:val="284"/>
      </w:trPr>
      <w:tc>
        <w:tcPr>
          <w:tcW w:w="1132" w:type="dxa"/>
          <w:gridSpan w:val="2"/>
          <w:tcBorders>
            <w:top w:val="single" w:sz="4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14:paraId="52658922" w14:textId="77777777" w:rsidR="000E2E7C" w:rsidRDefault="000E2E7C" w:rsidP="00F53845">
          <w:pPr>
            <w:rPr>
              <w:rFonts w:ascii="PragmaticaCTT" w:hAnsi="PragmaticaCTT"/>
              <w:sz w:val="18"/>
            </w:rPr>
          </w:pPr>
        </w:p>
      </w:tc>
      <w:tc>
        <w:tcPr>
          <w:tcW w:w="1132" w:type="dxa"/>
          <w:gridSpan w:val="2"/>
          <w:tcBorders>
            <w:top w:val="single" w:sz="4" w:space="0" w:color="auto"/>
            <w:left w:val="nil"/>
            <w:bottom w:val="single" w:sz="6" w:space="0" w:color="auto"/>
            <w:right w:val="single" w:sz="12" w:space="0" w:color="auto"/>
          </w:tcBorders>
        </w:tcPr>
        <w:p w14:paraId="1C4ACBCC" w14:textId="77777777" w:rsidR="000E2E7C" w:rsidRDefault="000E2E7C" w:rsidP="00F53845">
          <w:pPr>
            <w:rPr>
              <w:rFonts w:ascii="PragmaticaCTT" w:hAnsi="PragmaticaCTT"/>
              <w:sz w:val="18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14:paraId="7C7920E8" w14:textId="77777777" w:rsidR="000E2E7C" w:rsidRDefault="000E2E7C" w:rsidP="00F53845">
          <w:pPr>
            <w:rPr>
              <w:rFonts w:ascii="PragmaticaCTT" w:hAnsi="PragmaticaCTT"/>
              <w:sz w:val="18"/>
            </w:rPr>
          </w:pPr>
        </w:p>
      </w:tc>
      <w:tc>
        <w:tcPr>
          <w:tcW w:w="560" w:type="dxa"/>
          <w:tcBorders>
            <w:top w:val="single" w:sz="4" w:space="0" w:color="auto"/>
            <w:left w:val="nil"/>
            <w:bottom w:val="single" w:sz="6" w:space="0" w:color="auto"/>
            <w:right w:val="single" w:sz="12" w:space="0" w:color="auto"/>
          </w:tcBorders>
        </w:tcPr>
        <w:p w14:paraId="4DF04F47" w14:textId="77777777" w:rsidR="000E2E7C" w:rsidRDefault="000E2E7C" w:rsidP="00F53845">
          <w:pPr>
            <w:rPr>
              <w:rFonts w:ascii="PragmaticaCTT" w:hAnsi="PragmaticaCTT"/>
              <w:sz w:val="18"/>
            </w:rPr>
          </w:pPr>
        </w:p>
      </w:tc>
      <w:tc>
        <w:tcPr>
          <w:tcW w:w="4819" w:type="dxa"/>
          <w:gridSpan w:val="8"/>
          <w:tcBorders>
            <w:top w:val="single" w:sz="12" w:space="0" w:color="auto"/>
            <w:left w:val="nil"/>
            <w:bottom w:val="nil"/>
            <w:right w:val="single" w:sz="12" w:space="0" w:color="auto"/>
          </w:tcBorders>
        </w:tcPr>
        <w:p w14:paraId="171E3F52" w14:textId="77777777" w:rsidR="000E2E7C" w:rsidRDefault="000E2E7C" w:rsidP="00F53845">
          <w:pPr>
            <w:rPr>
              <w:rFonts w:ascii="PragmaticaCTT" w:hAnsi="PragmaticaCTT"/>
            </w:rPr>
          </w:pPr>
        </w:p>
      </w:tc>
      <w:tc>
        <w:tcPr>
          <w:tcW w:w="2016" w:type="dxa"/>
          <w:gridSpan w:val="4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</w:tcPr>
        <w:p w14:paraId="7E6FEF2C" w14:textId="77777777" w:rsidR="000E2E7C" w:rsidRDefault="000E2E7C" w:rsidP="00F53845">
          <w:pPr>
            <w:rPr>
              <w:rFonts w:ascii="PragmaticaCTT" w:hAnsi="PragmaticaCTT"/>
              <w:bCs/>
            </w:rPr>
          </w:pPr>
          <w:r>
            <w:rPr>
              <w:rFonts w:ascii="PragmaticaCTT" w:hAnsi="PragmaticaCTT"/>
              <w:sz w:val="22"/>
            </w:rPr>
            <w:t xml:space="preserve">    </w:t>
          </w:r>
          <w:r>
            <w:rPr>
              <w:rFonts w:ascii="PragmaticaCTT" w:hAnsi="PragmaticaCTT"/>
              <w:bCs/>
            </w:rPr>
            <w:t>Контракт №</w:t>
          </w:r>
        </w:p>
      </w:tc>
    </w:tr>
    <w:tr w:rsidR="000E2E7C" w14:paraId="531C64E5" w14:textId="77777777" w:rsidTr="00656537">
      <w:trPr>
        <w:trHeight w:val="284"/>
      </w:trPr>
      <w:tc>
        <w:tcPr>
          <w:tcW w:w="1132" w:type="dxa"/>
          <w:gridSpan w:val="2"/>
          <w:tcBorders>
            <w:top w:val="single" w:sz="6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14:paraId="13B62696" w14:textId="77777777" w:rsidR="000E2E7C" w:rsidRDefault="000E2E7C" w:rsidP="00F53845">
          <w:pPr>
            <w:rPr>
              <w:rFonts w:ascii="PragmaticaCTT" w:hAnsi="PragmaticaCTT"/>
              <w:sz w:val="18"/>
            </w:rPr>
          </w:pPr>
        </w:p>
      </w:tc>
      <w:tc>
        <w:tcPr>
          <w:tcW w:w="1132" w:type="dxa"/>
          <w:gridSpan w:val="2"/>
          <w:tcBorders>
            <w:top w:val="single" w:sz="6" w:space="0" w:color="auto"/>
            <w:left w:val="nil"/>
            <w:bottom w:val="single" w:sz="4" w:space="0" w:color="auto"/>
            <w:right w:val="single" w:sz="6" w:space="0" w:color="auto"/>
          </w:tcBorders>
        </w:tcPr>
        <w:p w14:paraId="4DF2F526" w14:textId="77777777" w:rsidR="000E2E7C" w:rsidRDefault="000E2E7C" w:rsidP="00F53845">
          <w:pPr>
            <w:rPr>
              <w:rFonts w:ascii="PragmaticaCTT" w:hAnsi="PragmaticaCTT"/>
              <w:sz w:val="18"/>
            </w:rPr>
          </w:pPr>
        </w:p>
      </w:tc>
      <w:tc>
        <w:tcPr>
          <w:tcW w:w="854" w:type="dxa"/>
          <w:gridSpan w:val="2"/>
          <w:tcBorders>
            <w:top w:val="single" w:sz="6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</w:tcPr>
        <w:p w14:paraId="7CB39688" w14:textId="77777777" w:rsidR="000E2E7C" w:rsidRDefault="000E2E7C" w:rsidP="00F53845">
          <w:pPr>
            <w:rPr>
              <w:rFonts w:ascii="PragmaticaCTT" w:hAnsi="PragmaticaCTT"/>
              <w:sz w:val="18"/>
            </w:rPr>
          </w:pPr>
        </w:p>
      </w:tc>
      <w:tc>
        <w:tcPr>
          <w:tcW w:w="560" w:type="dxa"/>
          <w:tcBorders>
            <w:top w:val="single" w:sz="6" w:space="0" w:color="auto"/>
            <w:left w:val="nil"/>
            <w:bottom w:val="single" w:sz="4" w:space="0" w:color="auto"/>
            <w:right w:val="single" w:sz="12" w:space="0" w:color="auto"/>
          </w:tcBorders>
        </w:tcPr>
        <w:p w14:paraId="10A2D68C" w14:textId="77777777" w:rsidR="000E2E7C" w:rsidRDefault="000E2E7C" w:rsidP="00F53845">
          <w:pPr>
            <w:rPr>
              <w:rFonts w:ascii="PragmaticaCTT" w:hAnsi="PragmaticaCTT"/>
              <w:sz w:val="18"/>
            </w:rPr>
          </w:pPr>
        </w:p>
      </w:tc>
      <w:tc>
        <w:tcPr>
          <w:tcW w:w="4819" w:type="dxa"/>
          <w:gridSpan w:val="8"/>
          <w:tcBorders>
            <w:top w:val="nil"/>
            <w:left w:val="nil"/>
            <w:bottom w:val="nil"/>
            <w:right w:val="single" w:sz="12" w:space="0" w:color="auto"/>
          </w:tcBorders>
        </w:tcPr>
        <w:p w14:paraId="520D6524" w14:textId="77777777" w:rsidR="000E2E7C" w:rsidRDefault="000E2E7C" w:rsidP="00F53845">
          <w:pPr>
            <w:pStyle w:val="a3"/>
            <w:tabs>
              <w:tab w:val="clear" w:pos="4536"/>
              <w:tab w:val="clear" w:pos="9072"/>
              <w:tab w:val="left" w:pos="3175"/>
            </w:tabs>
            <w:jc w:val="center"/>
            <w:rPr>
              <w:rFonts w:ascii="PragmaticaCTT" w:hAnsi="PragmaticaCTT"/>
              <w:b/>
            </w:rPr>
          </w:pPr>
        </w:p>
      </w:tc>
      <w:tc>
        <w:tcPr>
          <w:tcW w:w="2016" w:type="dxa"/>
          <w:gridSpan w:val="4"/>
          <w:tcBorders>
            <w:top w:val="nil"/>
            <w:left w:val="single" w:sz="12" w:space="0" w:color="auto"/>
            <w:bottom w:val="nil"/>
            <w:right w:val="single" w:sz="12" w:space="0" w:color="auto"/>
          </w:tcBorders>
        </w:tcPr>
        <w:p w14:paraId="66EDFD54" w14:textId="77777777" w:rsidR="000E2E7C" w:rsidRDefault="000E2E7C" w:rsidP="00F53845">
          <w:pPr>
            <w:pStyle w:val="a3"/>
            <w:tabs>
              <w:tab w:val="clear" w:pos="4536"/>
              <w:tab w:val="clear" w:pos="9072"/>
              <w:tab w:val="left" w:pos="3175"/>
            </w:tabs>
            <w:jc w:val="center"/>
            <w:rPr>
              <w:rFonts w:ascii="PragmaticaCTT" w:hAnsi="PragmaticaCTT"/>
              <w:b/>
              <w:sz w:val="22"/>
            </w:rPr>
          </w:pPr>
        </w:p>
      </w:tc>
    </w:tr>
    <w:tr w:rsidR="000E2E7C" w14:paraId="547C693E" w14:textId="77777777" w:rsidTr="00656537">
      <w:trPr>
        <w:trHeight w:val="284"/>
      </w:trPr>
      <w:tc>
        <w:tcPr>
          <w:tcW w:w="1132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035775D1" w14:textId="77777777" w:rsidR="000E2E7C" w:rsidRDefault="000E2E7C" w:rsidP="00F53845">
          <w:pPr>
            <w:jc w:val="center"/>
            <w:rPr>
              <w:rFonts w:ascii="PragmaticaCTT" w:hAnsi="PragmaticaCTT"/>
              <w:sz w:val="14"/>
            </w:rPr>
          </w:pPr>
        </w:p>
      </w:tc>
      <w:tc>
        <w:tcPr>
          <w:tcW w:w="1132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4D4F977C" w14:textId="77777777" w:rsidR="000E2E7C" w:rsidRDefault="000E2E7C" w:rsidP="00F53845">
          <w:pPr>
            <w:jc w:val="center"/>
            <w:rPr>
              <w:rFonts w:ascii="PragmaticaCTT" w:hAnsi="PragmaticaCTT"/>
              <w:sz w:val="14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0173519C" w14:textId="77777777" w:rsidR="000E2E7C" w:rsidRDefault="000E2E7C" w:rsidP="00F53845">
          <w:pPr>
            <w:jc w:val="center"/>
            <w:rPr>
              <w:rFonts w:ascii="PragmaticaCTT" w:hAnsi="PragmaticaCTT"/>
              <w:sz w:val="14"/>
            </w:rPr>
          </w:pPr>
        </w:p>
      </w:tc>
      <w:tc>
        <w:tcPr>
          <w:tcW w:w="560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400E6DD1" w14:textId="77777777" w:rsidR="000E2E7C" w:rsidRDefault="000E2E7C" w:rsidP="00F53845">
          <w:pPr>
            <w:jc w:val="center"/>
            <w:rPr>
              <w:rFonts w:ascii="PragmaticaCTT" w:hAnsi="PragmaticaCTT"/>
              <w:sz w:val="14"/>
            </w:rPr>
          </w:pPr>
        </w:p>
      </w:tc>
      <w:tc>
        <w:tcPr>
          <w:tcW w:w="4819" w:type="dxa"/>
          <w:gridSpan w:val="8"/>
          <w:tcBorders>
            <w:top w:val="nil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497C1D9" w14:textId="77777777" w:rsidR="000E2E7C" w:rsidRDefault="000E2E7C" w:rsidP="00F53845">
          <w:pPr>
            <w:rPr>
              <w:rFonts w:ascii="PragmaticaCTT" w:hAnsi="PragmaticaCTT"/>
              <w:sz w:val="16"/>
            </w:rPr>
          </w:pPr>
        </w:p>
      </w:tc>
      <w:tc>
        <w:tcPr>
          <w:tcW w:w="2016" w:type="dxa"/>
          <w:gridSpan w:val="4"/>
          <w:tcBorders>
            <w:top w:val="nil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4CF45562" w14:textId="77777777" w:rsidR="000E2E7C" w:rsidRDefault="000E2E7C" w:rsidP="00F53845">
          <w:pPr>
            <w:rPr>
              <w:rFonts w:ascii="PragmaticaCTT" w:hAnsi="PragmaticaCTT"/>
              <w:sz w:val="16"/>
            </w:rPr>
          </w:pPr>
        </w:p>
      </w:tc>
    </w:tr>
    <w:tr w:rsidR="000E2E7C" w14:paraId="617EBDBF" w14:textId="77777777" w:rsidTr="00656537">
      <w:trPr>
        <w:trHeight w:val="284"/>
      </w:trPr>
      <w:tc>
        <w:tcPr>
          <w:tcW w:w="1132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43DE44CB" w14:textId="77777777" w:rsidR="000E2E7C" w:rsidRDefault="000E2E7C" w:rsidP="00F53845">
          <w:pPr>
            <w:rPr>
              <w:rFonts w:ascii="PragmaticaCTT" w:hAnsi="PragmaticaCTT"/>
              <w:sz w:val="18"/>
            </w:rPr>
          </w:pPr>
        </w:p>
      </w:tc>
      <w:tc>
        <w:tcPr>
          <w:tcW w:w="1132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4101EE59" w14:textId="77777777" w:rsidR="000E2E7C" w:rsidRDefault="000E2E7C" w:rsidP="00F53845">
          <w:pPr>
            <w:jc w:val="center"/>
            <w:rPr>
              <w:rFonts w:ascii="PragmaticaCTT" w:hAnsi="PragmaticaCTT"/>
              <w:sz w:val="18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02219491" w14:textId="77777777" w:rsidR="000E2E7C" w:rsidRDefault="000E2E7C" w:rsidP="00F53845">
          <w:pPr>
            <w:jc w:val="center"/>
            <w:rPr>
              <w:rFonts w:ascii="PragmaticaCTT" w:hAnsi="PragmaticaCTT"/>
              <w:sz w:val="18"/>
            </w:rPr>
          </w:pPr>
        </w:p>
      </w:tc>
      <w:tc>
        <w:tcPr>
          <w:tcW w:w="560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5D4D360C" w14:textId="77777777" w:rsidR="000E2E7C" w:rsidRDefault="000E2E7C" w:rsidP="00F53845">
          <w:pPr>
            <w:jc w:val="center"/>
            <w:rPr>
              <w:rFonts w:ascii="PragmaticaCTT" w:hAnsi="PragmaticaCTT"/>
              <w:sz w:val="18"/>
            </w:rPr>
          </w:pPr>
        </w:p>
      </w:tc>
      <w:tc>
        <w:tcPr>
          <w:tcW w:w="3975" w:type="dxa"/>
          <w:gridSpan w:val="6"/>
          <w:vMerge w:val="restart"/>
          <w:tcBorders>
            <w:top w:val="single" w:sz="8" w:space="0" w:color="auto"/>
            <w:left w:val="single" w:sz="12" w:space="0" w:color="auto"/>
            <w:right w:val="nil"/>
          </w:tcBorders>
        </w:tcPr>
        <w:p w14:paraId="761F4D1D" w14:textId="77777777" w:rsidR="000E2E7C" w:rsidRDefault="000E2E7C" w:rsidP="00F53845">
          <w:pPr>
            <w:jc w:val="center"/>
            <w:rPr>
              <w:rFonts w:ascii="PragmaticaCTT" w:hAnsi="PragmaticaCTT"/>
              <w:b/>
            </w:rPr>
          </w:pPr>
        </w:p>
        <w:p w14:paraId="29DE51D0" w14:textId="77777777" w:rsidR="000E2E7C" w:rsidRDefault="000E2E7C" w:rsidP="00F53845">
          <w:pPr>
            <w:jc w:val="center"/>
            <w:rPr>
              <w:rFonts w:ascii="PragmaticaCTT" w:hAnsi="PragmaticaCTT"/>
              <w:b/>
            </w:rPr>
          </w:pPr>
        </w:p>
        <w:p w14:paraId="50F57134" w14:textId="77777777" w:rsidR="000E2E7C" w:rsidRDefault="000E2E7C" w:rsidP="00F53845">
          <w:pPr>
            <w:jc w:val="center"/>
            <w:rPr>
              <w:rFonts w:ascii="PragmaticaCTT" w:hAnsi="PragmaticaCTT"/>
              <w:b/>
            </w:rPr>
          </w:pPr>
        </w:p>
        <w:p w14:paraId="7304AD28" w14:textId="77777777" w:rsidR="000E2E7C" w:rsidRDefault="000E2E7C" w:rsidP="00F53845">
          <w:pPr>
            <w:jc w:val="center"/>
            <w:rPr>
              <w:rFonts w:ascii="PragmaticaCTT" w:hAnsi="PragmaticaCTT"/>
              <w:b/>
            </w:rPr>
          </w:pPr>
        </w:p>
      </w:tc>
      <w:tc>
        <w:tcPr>
          <w:tcW w:w="844" w:type="dxa"/>
          <w:gridSpan w:val="2"/>
          <w:tcBorders>
            <w:top w:val="single" w:sz="8" w:space="0" w:color="auto"/>
            <w:left w:val="single" w:sz="12" w:space="0" w:color="auto"/>
            <w:bottom w:val="nil"/>
            <w:right w:val="nil"/>
          </w:tcBorders>
          <w:vAlign w:val="center"/>
        </w:tcPr>
        <w:p w14:paraId="1573CC7F" w14:textId="77777777" w:rsidR="000E2E7C" w:rsidRDefault="000E2E7C" w:rsidP="00F53845">
          <w:pPr>
            <w:jc w:val="center"/>
            <w:rPr>
              <w:rFonts w:ascii="PragmaticaCTT" w:hAnsi="PragmaticaCTT"/>
              <w:sz w:val="18"/>
            </w:rPr>
          </w:pPr>
          <w:r>
            <w:rPr>
              <w:rFonts w:ascii="PragmaticaCTT" w:hAnsi="PragmaticaCTT"/>
              <w:sz w:val="18"/>
            </w:rPr>
            <w:t>Стадия</w:t>
          </w:r>
        </w:p>
      </w:tc>
      <w:tc>
        <w:tcPr>
          <w:tcW w:w="854" w:type="dxa"/>
          <w:gridSpan w:val="2"/>
          <w:tcBorders>
            <w:top w:val="single" w:sz="8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14:paraId="1678EC72" w14:textId="77777777" w:rsidR="000E2E7C" w:rsidRDefault="000E2E7C" w:rsidP="00F53845">
          <w:pPr>
            <w:jc w:val="center"/>
            <w:rPr>
              <w:rFonts w:ascii="PragmaticaCTT" w:hAnsi="PragmaticaCTT"/>
              <w:sz w:val="18"/>
            </w:rPr>
          </w:pPr>
          <w:r>
            <w:rPr>
              <w:rFonts w:ascii="PragmaticaCTT" w:hAnsi="PragmaticaCTT"/>
              <w:sz w:val="18"/>
            </w:rPr>
            <w:t>Лист</w:t>
          </w:r>
        </w:p>
      </w:tc>
      <w:tc>
        <w:tcPr>
          <w:tcW w:w="1162" w:type="dxa"/>
          <w:gridSpan w:val="2"/>
          <w:tcBorders>
            <w:top w:val="single" w:sz="8" w:space="0" w:color="auto"/>
            <w:left w:val="nil"/>
            <w:bottom w:val="nil"/>
            <w:right w:val="single" w:sz="12" w:space="0" w:color="auto"/>
          </w:tcBorders>
          <w:vAlign w:val="center"/>
        </w:tcPr>
        <w:p w14:paraId="38138FC1" w14:textId="77777777" w:rsidR="000E2E7C" w:rsidRDefault="000E2E7C" w:rsidP="00F53845">
          <w:pPr>
            <w:jc w:val="center"/>
            <w:rPr>
              <w:rFonts w:ascii="PragmaticaCTT" w:hAnsi="PragmaticaCTT"/>
              <w:sz w:val="18"/>
            </w:rPr>
          </w:pPr>
          <w:r>
            <w:rPr>
              <w:rFonts w:ascii="PragmaticaCTT" w:hAnsi="PragmaticaCTT"/>
              <w:sz w:val="18"/>
            </w:rPr>
            <w:t>Листов</w:t>
          </w:r>
        </w:p>
      </w:tc>
    </w:tr>
    <w:tr w:rsidR="000E2E7C" w14:paraId="5E6F2D43" w14:textId="77777777" w:rsidTr="00656537">
      <w:trPr>
        <w:trHeight w:val="284"/>
      </w:trPr>
      <w:tc>
        <w:tcPr>
          <w:tcW w:w="1132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56423209" w14:textId="77777777" w:rsidR="000E2E7C" w:rsidRDefault="000E2E7C" w:rsidP="00F53845">
          <w:pPr>
            <w:rPr>
              <w:rFonts w:ascii="PragmaticaCTT" w:hAnsi="PragmaticaCTT"/>
              <w:sz w:val="18"/>
            </w:rPr>
          </w:pPr>
        </w:p>
      </w:tc>
      <w:tc>
        <w:tcPr>
          <w:tcW w:w="1132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44866174" w14:textId="77777777" w:rsidR="000E2E7C" w:rsidRDefault="000E2E7C" w:rsidP="00F53845">
          <w:pPr>
            <w:jc w:val="center"/>
            <w:rPr>
              <w:rFonts w:ascii="PragmaticaCTT" w:hAnsi="PragmaticaCTT"/>
              <w:sz w:val="18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72558557" w14:textId="77777777" w:rsidR="000E2E7C" w:rsidRDefault="000E2E7C" w:rsidP="00F53845">
          <w:pPr>
            <w:jc w:val="center"/>
            <w:rPr>
              <w:rFonts w:ascii="PragmaticaCTT" w:hAnsi="PragmaticaCTT"/>
              <w:sz w:val="18"/>
            </w:rPr>
          </w:pPr>
        </w:p>
      </w:tc>
      <w:tc>
        <w:tcPr>
          <w:tcW w:w="560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55E95184" w14:textId="77777777" w:rsidR="000E2E7C" w:rsidRDefault="000E2E7C" w:rsidP="00F53845">
          <w:pPr>
            <w:jc w:val="center"/>
            <w:rPr>
              <w:rFonts w:ascii="PragmaticaCTT" w:hAnsi="PragmaticaCTT"/>
              <w:sz w:val="18"/>
            </w:rPr>
          </w:pPr>
        </w:p>
      </w:tc>
      <w:tc>
        <w:tcPr>
          <w:tcW w:w="3975" w:type="dxa"/>
          <w:gridSpan w:val="6"/>
          <w:vMerge/>
          <w:tcBorders>
            <w:left w:val="single" w:sz="12" w:space="0" w:color="auto"/>
            <w:right w:val="nil"/>
          </w:tcBorders>
        </w:tcPr>
        <w:p w14:paraId="72E918FB" w14:textId="77777777" w:rsidR="000E2E7C" w:rsidRDefault="000E2E7C" w:rsidP="00F53845">
          <w:pPr>
            <w:jc w:val="center"/>
            <w:rPr>
              <w:rFonts w:ascii="PragmaticaCTT" w:hAnsi="PragmaticaCTT"/>
              <w:b/>
            </w:rPr>
          </w:pPr>
        </w:p>
      </w:tc>
      <w:tc>
        <w:tcPr>
          <w:tcW w:w="844" w:type="dxa"/>
          <w:gridSpan w:val="2"/>
          <w:tcBorders>
            <w:top w:val="single" w:sz="12" w:space="0" w:color="auto"/>
            <w:left w:val="single" w:sz="12" w:space="0" w:color="auto"/>
            <w:bottom w:val="nil"/>
            <w:right w:val="nil"/>
          </w:tcBorders>
          <w:vAlign w:val="center"/>
        </w:tcPr>
        <w:p w14:paraId="737041D4" w14:textId="77777777" w:rsidR="000E2E7C" w:rsidRDefault="000E2E7C" w:rsidP="00F53845">
          <w:pPr>
            <w:rPr>
              <w:rFonts w:ascii="PragmaticaCTT" w:hAnsi="PragmaticaCTT"/>
              <w:b/>
            </w:rPr>
          </w:pPr>
          <w:r>
            <w:rPr>
              <w:rFonts w:ascii="PragmaticaCTT" w:hAnsi="PragmaticaCTT"/>
            </w:rPr>
            <w:t xml:space="preserve">    </w:t>
          </w:r>
          <w:r>
            <w:rPr>
              <w:rFonts w:ascii="PragmaticaCTT" w:hAnsi="PragmaticaCTT"/>
              <w:b/>
            </w:rPr>
            <w:t xml:space="preserve"> </w:t>
          </w:r>
        </w:p>
      </w:tc>
      <w:tc>
        <w:tcPr>
          <w:tcW w:w="854" w:type="dxa"/>
          <w:gridSpan w:val="2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14:paraId="349A4A8B" w14:textId="77777777" w:rsidR="000E2E7C" w:rsidRDefault="000E2E7C" w:rsidP="00F53845">
          <w:pPr>
            <w:jc w:val="center"/>
            <w:rPr>
              <w:rFonts w:ascii="PragmaticaCTT" w:hAnsi="PragmaticaCTT"/>
              <w:bCs/>
              <w:sz w:val="22"/>
            </w:rPr>
          </w:pPr>
          <w:r>
            <w:rPr>
              <w:rFonts w:ascii="PragmaticaCTT" w:hAnsi="PragmaticaCTT"/>
              <w:bCs/>
              <w:sz w:val="22"/>
            </w:rPr>
            <w:t>1</w:t>
          </w:r>
        </w:p>
      </w:tc>
      <w:tc>
        <w:tcPr>
          <w:tcW w:w="1162" w:type="dxa"/>
          <w:gridSpan w:val="2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vAlign w:val="center"/>
        </w:tcPr>
        <w:p w14:paraId="1E2A78F6" w14:textId="77777777" w:rsidR="000E2E7C" w:rsidRDefault="000E2E7C" w:rsidP="00F53845">
          <w:pPr>
            <w:rPr>
              <w:rFonts w:ascii="PragmaticaCTT" w:hAnsi="PragmaticaCTT"/>
            </w:rPr>
          </w:pPr>
        </w:p>
      </w:tc>
    </w:tr>
    <w:tr w:rsidR="000E2E7C" w14:paraId="14EAAA6B" w14:textId="77777777" w:rsidTr="00656537">
      <w:trPr>
        <w:trHeight w:val="284"/>
      </w:trPr>
      <w:tc>
        <w:tcPr>
          <w:tcW w:w="1132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6A285082" w14:textId="77777777" w:rsidR="000E2E7C" w:rsidRDefault="000E2E7C" w:rsidP="00F53845">
          <w:pPr>
            <w:rPr>
              <w:rFonts w:ascii="PragmaticaCTT" w:hAnsi="PragmaticaCTT"/>
              <w:sz w:val="18"/>
            </w:rPr>
          </w:pPr>
        </w:p>
      </w:tc>
      <w:tc>
        <w:tcPr>
          <w:tcW w:w="1132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27A57E05" w14:textId="77777777" w:rsidR="000E2E7C" w:rsidRDefault="000E2E7C" w:rsidP="00F53845">
          <w:pPr>
            <w:jc w:val="center"/>
            <w:rPr>
              <w:rFonts w:ascii="PragmaticaCTT" w:hAnsi="PragmaticaCTT"/>
              <w:sz w:val="18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12E043C9" w14:textId="77777777" w:rsidR="000E2E7C" w:rsidRDefault="000E2E7C" w:rsidP="00F53845">
          <w:pPr>
            <w:jc w:val="center"/>
            <w:rPr>
              <w:rFonts w:ascii="PragmaticaCTT" w:hAnsi="PragmaticaCTT"/>
              <w:sz w:val="18"/>
            </w:rPr>
          </w:pPr>
        </w:p>
      </w:tc>
      <w:tc>
        <w:tcPr>
          <w:tcW w:w="560" w:type="dxa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409531D0" w14:textId="77777777" w:rsidR="000E2E7C" w:rsidRDefault="000E2E7C" w:rsidP="00F53845">
          <w:pPr>
            <w:jc w:val="center"/>
            <w:rPr>
              <w:rFonts w:ascii="PragmaticaCTT" w:hAnsi="PragmaticaCTT"/>
              <w:sz w:val="18"/>
            </w:rPr>
          </w:pPr>
        </w:p>
      </w:tc>
      <w:tc>
        <w:tcPr>
          <w:tcW w:w="3975" w:type="dxa"/>
          <w:gridSpan w:val="6"/>
          <w:vMerge/>
          <w:tcBorders>
            <w:left w:val="single" w:sz="12" w:space="0" w:color="auto"/>
            <w:right w:val="nil"/>
          </w:tcBorders>
        </w:tcPr>
        <w:p w14:paraId="36A4D074" w14:textId="77777777" w:rsidR="000E2E7C" w:rsidRDefault="000E2E7C" w:rsidP="00F53845">
          <w:pPr>
            <w:jc w:val="center"/>
            <w:rPr>
              <w:rFonts w:ascii="PragmaticaCTT" w:hAnsi="PragmaticaCTT"/>
              <w:b/>
            </w:rPr>
          </w:pPr>
        </w:p>
      </w:tc>
      <w:tc>
        <w:tcPr>
          <w:tcW w:w="2860" w:type="dxa"/>
          <w:gridSpan w:val="6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6BDDCE73" w14:textId="77777777" w:rsidR="000E2E7C" w:rsidRDefault="000E2E7C" w:rsidP="00F53845">
          <w:pPr>
            <w:pStyle w:val="1"/>
            <w:rPr>
              <w:b w:val="0"/>
              <w:sz w:val="16"/>
            </w:rPr>
          </w:pPr>
          <w:r>
            <w:rPr>
              <w:noProof/>
            </w:rPr>
            <w:drawing>
              <wp:inline distT="0" distB="0" distL="0" distR="0" wp14:anchorId="0E12AEC5" wp14:editId="7DC76A9E">
                <wp:extent cx="400050" cy="361950"/>
                <wp:effectExtent l="0" t="0" r="0" b="0"/>
                <wp:docPr id="5" name="Рисунок 5" descr="logo_vni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logo_vni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005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7460997" w14:textId="77777777" w:rsidR="000E2E7C" w:rsidRDefault="000E2E7C" w:rsidP="00F53845">
          <w:pPr>
            <w:pStyle w:val="1"/>
          </w:pPr>
          <w:proofErr w:type="spellStart"/>
          <w:r>
            <w:rPr>
              <w:b w:val="0"/>
              <w:sz w:val="16"/>
            </w:rPr>
            <w:t>ОАО“ВНИПИнефть</w:t>
          </w:r>
          <w:proofErr w:type="spellEnd"/>
          <w:r>
            <w:rPr>
              <w:b w:val="0"/>
              <w:sz w:val="16"/>
            </w:rPr>
            <w:t>”</w:t>
          </w:r>
        </w:p>
      </w:tc>
    </w:tr>
    <w:tr w:rsidR="000E2E7C" w14:paraId="17F5FED9" w14:textId="77777777" w:rsidTr="00656537">
      <w:trPr>
        <w:trHeight w:val="284"/>
      </w:trPr>
      <w:tc>
        <w:tcPr>
          <w:tcW w:w="1132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09988611" w14:textId="77777777" w:rsidR="000E2E7C" w:rsidRDefault="000E2E7C" w:rsidP="00F53845">
          <w:pPr>
            <w:rPr>
              <w:rFonts w:ascii="PragmaticaCTT" w:hAnsi="PragmaticaCTT"/>
              <w:sz w:val="18"/>
            </w:rPr>
          </w:pPr>
        </w:p>
      </w:tc>
      <w:tc>
        <w:tcPr>
          <w:tcW w:w="1132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vAlign w:val="center"/>
        </w:tcPr>
        <w:p w14:paraId="3B5C00AF" w14:textId="77777777" w:rsidR="000E2E7C" w:rsidRDefault="000E2E7C" w:rsidP="00F53845">
          <w:pPr>
            <w:jc w:val="center"/>
            <w:rPr>
              <w:rFonts w:ascii="PragmaticaCTT" w:hAnsi="PragmaticaCTT"/>
              <w:sz w:val="18"/>
            </w:rPr>
          </w:pPr>
        </w:p>
      </w:tc>
      <w:tc>
        <w:tcPr>
          <w:tcW w:w="854" w:type="dxa"/>
          <w:gridSpan w:val="2"/>
          <w:tcBorders>
            <w:top w:val="single" w:sz="4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5393107D" w14:textId="77777777" w:rsidR="000E2E7C" w:rsidRDefault="000E2E7C" w:rsidP="00F53845">
          <w:pPr>
            <w:jc w:val="center"/>
            <w:rPr>
              <w:rFonts w:ascii="PragmaticaCTT" w:hAnsi="PragmaticaCTT"/>
              <w:sz w:val="18"/>
            </w:rPr>
          </w:pPr>
        </w:p>
      </w:tc>
      <w:tc>
        <w:tcPr>
          <w:tcW w:w="560" w:type="dxa"/>
          <w:tcBorders>
            <w:top w:val="single" w:sz="4" w:space="0" w:color="auto"/>
            <w:left w:val="nil"/>
            <w:bottom w:val="single" w:sz="4" w:space="0" w:color="auto"/>
            <w:right w:val="single" w:sz="12" w:space="0" w:color="auto"/>
          </w:tcBorders>
          <w:vAlign w:val="center"/>
        </w:tcPr>
        <w:p w14:paraId="4BEC8039" w14:textId="77777777" w:rsidR="000E2E7C" w:rsidRDefault="000E2E7C" w:rsidP="00F53845">
          <w:pPr>
            <w:jc w:val="center"/>
            <w:rPr>
              <w:rFonts w:ascii="PragmaticaCTT" w:hAnsi="PragmaticaCTT"/>
              <w:sz w:val="18"/>
            </w:rPr>
          </w:pPr>
        </w:p>
      </w:tc>
      <w:tc>
        <w:tcPr>
          <w:tcW w:w="3975" w:type="dxa"/>
          <w:gridSpan w:val="6"/>
          <w:vMerge/>
          <w:tcBorders>
            <w:left w:val="nil"/>
            <w:right w:val="nil"/>
          </w:tcBorders>
        </w:tcPr>
        <w:p w14:paraId="4AFFEB5D" w14:textId="77777777" w:rsidR="000E2E7C" w:rsidRDefault="000E2E7C" w:rsidP="00F53845">
          <w:pPr>
            <w:jc w:val="center"/>
            <w:rPr>
              <w:rFonts w:ascii="PragmaticaCTT" w:hAnsi="PragmaticaCTT"/>
            </w:rPr>
          </w:pPr>
        </w:p>
      </w:tc>
      <w:tc>
        <w:tcPr>
          <w:tcW w:w="2860" w:type="dxa"/>
          <w:gridSpan w:val="6"/>
          <w:vMerge/>
          <w:tcBorders>
            <w:left w:val="single" w:sz="12" w:space="0" w:color="auto"/>
            <w:right w:val="single" w:sz="12" w:space="0" w:color="auto"/>
          </w:tcBorders>
        </w:tcPr>
        <w:p w14:paraId="56F534C3" w14:textId="77777777" w:rsidR="000E2E7C" w:rsidRDefault="000E2E7C" w:rsidP="00F53845">
          <w:pPr>
            <w:pStyle w:val="1"/>
            <w:rPr>
              <w:sz w:val="20"/>
            </w:rPr>
          </w:pPr>
        </w:p>
      </w:tc>
    </w:tr>
    <w:tr w:rsidR="000E2E7C" w14:paraId="62EC9C2B" w14:textId="77777777" w:rsidTr="00656537">
      <w:trPr>
        <w:trHeight w:val="284"/>
      </w:trPr>
      <w:tc>
        <w:tcPr>
          <w:tcW w:w="1132" w:type="dxa"/>
          <w:gridSpan w:val="2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533E94C9" w14:textId="77777777" w:rsidR="000E2E7C" w:rsidRDefault="000E2E7C" w:rsidP="00F53845">
          <w:pPr>
            <w:spacing w:line="120" w:lineRule="exact"/>
            <w:jc w:val="center"/>
            <w:rPr>
              <w:rFonts w:ascii="PragmaticaCTT" w:hAnsi="PragmaticaCTT"/>
              <w:sz w:val="14"/>
            </w:rPr>
          </w:pPr>
          <w:r>
            <w:rPr>
              <w:rFonts w:ascii="PragmaticaCTT" w:hAnsi="PragmaticaCTT"/>
              <w:sz w:val="14"/>
            </w:rPr>
            <w:t>Вид работы, должность</w:t>
          </w:r>
        </w:p>
      </w:tc>
      <w:tc>
        <w:tcPr>
          <w:tcW w:w="1132" w:type="dxa"/>
          <w:gridSpan w:val="2"/>
          <w:tcBorders>
            <w:top w:val="single" w:sz="4" w:space="0" w:color="auto"/>
            <w:left w:val="nil"/>
            <w:bottom w:val="single" w:sz="12" w:space="0" w:color="auto"/>
            <w:right w:val="nil"/>
          </w:tcBorders>
          <w:vAlign w:val="center"/>
        </w:tcPr>
        <w:p w14:paraId="22DEC793" w14:textId="77777777" w:rsidR="000E2E7C" w:rsidRDefault="000E2E7C" w:rsidP="00F53845">
          <w:pPr>
            <w:jc w:val="center"/>
            <w:rPr>
              <w:rFonts w:ascii="PragmaticaCTT" w:hAnsi="PragmaticaCTT"/>
              <w:sz w:val="14"/>
            </w:rPr>
          </w:pPr>
          <w:r>
            <w:rPr>
              <w:rFonts w:ascii="PragmaticaCTT" w:hAnsi="PragmaticaCTT"/>
              <w:sz w:val="14"/>
            </w:rPr>
            <w:t>Фамилия</w:t>
          </w:r>
        </w:p>
      </w:tc>
      <w:tc>
        <w:tcPr>
          <w:tcW w:w="854" w:type="dxa"/>
          <w:gridSpan w:val="2"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579B2319" w14:textId="77777777" w:rsidR="000E2E7C" w:rsidRDefault="000E2E7C" w:rsidP="00F53845">
          <w:pPr>
            <w:jc w:val="center"/>
            <w:rPr>
              <w:rFonts w:ascii="PragmaticaCTT" w:hAnsi="PragmaticaCTT"/>
              <w:sz w:val="14"/>
            </w:rPr>
          </w:pPr>
          <w:r>
            <w:rPr>
              <w:rFonts w:ascii="PragmaticaCTT" w:hAnsi="PragmaticaCTT"/>
              <w:sz w:val="14"/>
            </w:rPr>
            <w:t>Подпись</w:t>
          </w:r>
        </w:p>
      </w:tc>
      <w:tc>
        <w:tcPr>
          <w:tcW w:w="560" w:type="dxa"/>
          <w:tcBorders>
            <w:top w:val="single" w:sz="4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14:paraId="759E67F8" w14:textId="77777777" w:rsidR="000E2E7C" w:rsidRDefault="000E2E7C" w:rsidP="00F53845">
          <w:pPr>
            <w:jc w:val="center"/>
            <w:rPr>
              <w:rFonts w:ascii="PragmaticaCTT" w:hAnsi="PragmaticaCTT"/>
              <w:sz w:val="14"/>
            </w:rPr>
          </w:pPr>
          <w:r>
            <w:rPr>
              <w:rFonts w:ascii="PragmaticaCTT" w:hAnsi="PragmaticaCTT"/>
              <w:sz w:val="14"/>
            </w:rPr>
            <w:t>Дата</w:t>
          </w:r>
        </w:p>
      </w:tc>
      <w:tc>
        <w:tcPr>
          <w:tcW w:w="3975" w:type="dxa"/>
          <w:gridSpan w:val="6"/>
          <w:vMerge/>
          <w:tcBorders>
            <w:left w:val="nil"/>
            <w:bottom w:val="single" w:sz="12" w:space="0" w:color="auto"/>
            <w:right w:val="nil"/>
          </w:tcBorders>
        </w:tcPr>
        <w:p w14:paraId="590798E4" w14:textId="77777777" w:rsidR="000E2E7C" w:rsidRDefault="000E2E7C" w:rsidP="00F53845">
          <w:pPr>
            <w:jc w:val="center"/>
            <w:rPr>
              <w:rFonts w:ascii="PragmaticaCTT" w:hAnsi="PragmaticaCTT"/>
            </w:rPr>
          </w:pPr>
        </w:p>
      </w:tc>
      <w:tc>
        <w:tcPr>
          <w:tcW w:w="2860" w:type="dxa"/>
          <w:gridSpan w:val="6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3815027" w14:textId="77777777" w:rsidR="000E2E7C" w:rsidRDefault="000E2E7C" w:rsidP="00F53845">
          <w:pPr>
            <w:pStyle w:val="1"/>
            <w:rPr>
              <w:b w:val="0"/>
              <w:sz w:val="16"/>
            </w:rPr>
          </w:pPr>
        </w:p>
      </w:tc>
    </w:tr>
  </w:tbl>
  <w:p w14:paraId="2A2FF9B6" w14:textId="77777777" w:rsidR="000E2E7C" w:rsidRDefault="000E2E7C" w:rsidP="0002399A">
    <w:pPr>
      <w:pStyle w:val="a4"/>
      <w:tabs>
        <w:tab w:val="clear" w:pos="4536"/>
        <w:tab w:val="clear" w:pos="9072"/>
        <w:tab w:val="right" w:pos="7513"/>
      </w:tabs>
      <w:rPr>
        <w:rFonts w:ascii="PragmaticaCTT" w:hAnsi="PragmaticaCTT"/>
        <w:noProof/>
        <w:sz w:val="16"/>
      </w:rPr>
    </w:pPr>
    <w:r w:rsidRPr="00FE3999">
      <w:rPr>
        <w:rFonts w:ascii="PragmaticaCTT" w:hAnsi="PragmaticaCTT"/>
        <w:noProof/>
        <w:sz w:val="16"/>
        <w:lang w:val="en-US"/>
      </w:rPr>
      <w:t>ÂÍÏ ÑÔÐÌ 1</w:t>
    </w:r>
    <w:r>
      <w:rPr>
        <w:rFonts w:ascii="PragmaticaCTT" w:hAnsi="PragmaticaCTT"/>
        <w:noProof/>
        <w:sz w:val="16"/>
      </w:rPr>
      <w:t>8</w:t>
    </w:r>
    <w:r>
      <w:rPr>
        <w:rFonts w:ascii="PragmaticaCTT" w:hAnsi="PragmaticaCTT"/>
        <w:noProof/>
        <w:sz w:val="16"/>
        <w:lang w:val="en-US"/>
      </w:rPr>
      <w:t>-</w:t>
    </w:r>
    <w:r>
      <w:rPr>
        <w:rFonts w:ascii="PragmaticaCTT" w:hAnsi="PragmaticaCTT"/>
        <w:noProof/>
        <w:sz w:val="16"/>
      </w:rPr>
      <w:t>97</w:t>
    </w:r>
    <w:r w:rsidRPr="00FE3999">
      <w:rPr>
        <w:rFonts w:ascii="PragmaticaCTT" w:hAnsi="PragmaticaCTT"/>
        <w:noProof/>
        <w:sz w:val="16"/>
        <w:lang w:val="en-US"/>
      </w:rPr>
      <w:t>0</w:t>
    </w:r>
    <w:r>
      <w:rPr>
        <w:rFonts w:ascii="PragmaticaCTT" w:hAnsi="PragmaticaCTT"/>
        <w:noProof/>
        <w:sz w:val="16"/>
      </w:rPr>
      <w:t>0</w:t>
    </w:r>
    <w:r w:rsidRPr="00FE3999">
      <w:rPr>
        <w:rFonts w:ascii="PragmaticaCTT" w:hAnsi="PragmaticaCTT"/>
        <w:noProof/>
        <w:sz w:val="16"/>
        <w:lang w:val="en-US"/>
      </w:rPr>
      <w:t>-01.0</w:t>
    </w:r>
    <w:r>
      <w:rPr>
        <w:rFonts w:ascii="PragmaticaCTT" w:hAnsi="PragmaticaCTT"/>
        <w:noProof/>
        <w:sz w:val="16"/>
      </w:rPr>
      <w:t>01</w:t>
    </w:r>
    <w:r>
      <w:rPr>
        <w:rFonts w:ascii="PragmaticaCTT" w:hAnsi="PragmaticaCTT"/>
        <w:noProof/>
        <w:sz w:val="16"/>
      </w:rPr>
      <w:tab/>
    </w:r>
    <w:r>
      <w:rPr>
        <w:rFonts w:ascii="PragmaticaCTT" w:hAnsi="PragmaticaCTT"/>
        <w:noProof/>
        <w:sz w:val="16"/>
      </w:rPr>
      <w:tab/>
    </w:r>
    <w:r>
      <w:rPr>
        <w:rFonts w:ascii="PragmaticaCTT" w:hAnsi="PragmaticaCTT"/>
        <w:noProof/>
        <w:sz w:val="16"/>
      </w:rPr>
      <w:tab/>
    </w:r>
    <w:r>
      <w:rPr>
        <w:rFonts w:ascii="PragmaticaCTT" w:hAnsi="PragmaticaCTT"/>
        <w:noProof/>
        <w:sz w:val="16"/>
        <w:lang w:val="en-US"/>
      </w:rPr>
      <w:tab/>
    </w:r>
    <w:r>
      <w:rPr>
        <w:rFonts w:ascii="PragmaticaCTT" w:hAnsi="PragmaticaCTT"/>
        <w:noProof/>
        <w:sz w:val="16"/>
        <w:lang w:val="en-US"/>
      </w:rPr>
      <w:tab/>
    </w:r>
    <w:r>
      <w:rPr>
        <w:rFonts w:ascii="PragmaticaCTT" w:hAnsi="PragmaticaCTT"/>
        <w:noProof/>
        <w:sz w:val="16"/>
        <w:lang w:val="en-US"/>
      </w:rPr>
      <w:tab/>
    </w:r>
    <w:r>
      <w:rPr>
        <w:rFonts w:ascii="PragmaticaCTT" w:hAnsi="PragmaticaCTT"/>
        <w:noProof/>
        <w:sz w:val="16"/>
        <w:lang w:val="en-US"/>
      </w:rPr>
      <w:tab/>
    </w:r>
    <w:r>
      <w:rPr>
        <w:rFonts w:ascii="PragmaticaCTT" w:hAnsi="PragmaticaCTT"/>
        <w:noProof/>
        <w:sz w:val="16"/>
        <w:lang w:val="en-US"/>
      </w:rPr>
      <w:tab/>
    </w:r>
    <w:r>
      <w:rPr>
        <w:rFonts w:ascii="PragmaticaCTT" w:hAnsi="PragmaticaCTT"/>
        <w:noProof/>
        <w:sz w:val="16"/>
        <w:lang w:val="en-US"/>
      </w:rPr>
      <w:tab/>
    </w:r>
    <w:r>
      <w:rPr>
        <w:rFonts w:ascii="PragmaticaCTT" w:hAnsi="PragmaticaCTT"/>
        <w:noProof/>
        <w:sz w:val="16"/>
        <w:lang w:val="en-US"/>
      </w:rPr>
      <w:tab/>
    </w:r>
    <w:r>
      <w:rPr>
        <w:rFonts w:ascii="PragmaticaCTT" w:hAnsi="PragmaticaCTT"/>
        <w:noProof/>
        <w:sz w:val="16"/>
        <w:lang w:val="en-US"/>
      </w:rPr>
      <w:tab/>
    </w:r>
    <w:r>
      <w:rPr>
        <w:rFonts w:ascii="PragmaticaCTT" w:hAnsi="PragmaticaCTT"/>
        <w:noProof/>
        <w:sz w:val="16"/>
        <w:lang w:val="en-US"/>
      </w:rPr>
      <w:tab/>
    </w:r>
    <w:r>
      <w:rPr>
        <w:rFonts w:ascii="PragmaticaCTT" w:hAnsi="PragmaticaCTT"/>
        <w:noProof/>
        <w:sz w:val="16"/>
        <w:lang w:val="en-US"/>
      </w:rPr>
      <w:tab/>
    </w:r>
    <w:r>
      <w:rPr>
        <w:rFonts w:ascii="PragmaticaCTT" w:hAnsi="PragmaticaCTT"/>
        <w:noProof/>
        <w:sz w:val="16"/>
        <w:lang w:val="en-US"/>
      </w:rPr>
      <w:tab/>
    </w:r>
    <w:r>
      <w:rPr>
        <w:rFonts w:ascii="PragmaticaCTT" w:hAnsi="PragmaticaCTT"/>
        <w:noProof/>
        <w:sz w:val="16"/>
        <w:lang w:val="en-US"/>
      </w:rPr>
      <w:tab/>
    </w:r>
    <w:r>
      <w:rPr>
        <w:rFonts w:ascii="PragmaticaCTT" w:hAnsi="PragmaticaCTT"/>
        <w:noProof/>
        <w:sz w:val="16"/>
        <w:lang w:val="en-US"/>
      </w:rPr>
      <w:tab/>
    </w:r>
    <w:r>
      <w:rPr>
        <w:rFonts w:ascii="PragmaticaCTT" w:hAnsi="PragmaticaCTT"/>
        <w:noProof/>
        <w:sz w:val="16"/>
        <w:lang w:val="en-US"/>
      </w:rPr>
      <w:tab/>
    </w:r>
    <w:r>
      <w:rPr>
        <w:rFonts w:ascii="PragmaticaCTT" w:hAnsi="PragmaticaCTT"/>
        <w:noProof/>
        <w:sz w:val="16"/>
        <w:lang w:val="en-US"/>
      </w:rPr>
      <w:tab/>
    </w:r>
    <w:r>
      <w:rPr>
        <w:rFonts w:ascii="PragmaticaCTT" w:hAnsi="PragmaticaCTT"/>
        <w:noProof/>
        <w:sz w:val="16"/>
        <w:lang w:val="en-US"/>
      </w:rPr>
      <w:tab/>
    </w:r>
    <w:r>
      <w:rPr>
        <w:rFonts w:ascii="PragmaticaCTT" w:hAnsi="PragmaticaCTT"/>
        <w:noProof/>
        <w:sz w:val="16"/>
        <w:lang w:val="en-US"/>
      </w:rPr>
      <w:tab/>
    </w:r>
    <w:r>
      <w:rPr>
        <w:rFonts w:ascii="PragmaticaCTT" w:hAnsi="PragmaticaCTT"/>
        <w:noProof/>
        <w:sz w:val="16"/>
      </w:rPr>
      <w:t>Формат</w:t>
    </w:r>
    <w:r w:rsidRPr="00FE3999">
      <w:rPr>
        <w:rFonts w:ascii="PragmaticaCTT" w:hAnsi="PragmaticaCTT"/>
        <w:noProof/>
        <w:sz w:val="16"/>
        <w:lang w:val="en-US"/>
      </w:rPr>
      <w:t xml:space="preserve"> </w:t>
    </w:r>
    <w:r>
      <w:rPr>
        <w:rFonts w:ascii="PragmaticaCTT" w:hAnsi="PragmaticaCTT"/>
        <w:noProof/>
        <w:sz w:val="16"/>
      </w:rPr>
      <w:t>А</w:t>
    </w:r>
    <w:r w:rsidRPr="00FE3999">
      <w:rPr>
        <w:rFonts w:ascii="PragmaticaCTT" w:hAnsi="PragmaticaCTT"/>
        <w:noProof/>
        <w:sz w:val="16"/>
        <w:lang w:val="en-US"/>
      </w:rPr>
      <w:t>4</w:t>
    </w:r>
  </w:p>
  <w:p w14:paraId="0D8B77AA" w14:textId="77777777" w:rsidR="000E2E7C" w:rsidRPr="007D7CE3" w:rsidRDefault="000E2E7C" w:rsidP="0002399A">
    <w:pPr>
      <w:pStyle w:val="a4"/>
      <w:tabs>
        <w:tab w:val="clear" w:pos="4536"/>
        <w:tab w:val="clear" w:pos="9072"/>
        <w:tab w:val="right" w:pos="7513"/>
      </w:tabs>
      <w:rPr>
        <w:rFonts w:ascii="PragmaticaCTT" w:hAnsi="PragmaticaCTT"/>
        <w:noProof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B13D32" w14:textId="77777777" w:rsidR="00103871" w:rsidRDefault="00103871">
      <w:r>
        <w:separator/>
      </w:r>
    </w:p>
  </w:footnote>
  <w:footnote w:type="continuationSeparator" w:id="0">
    <w:p w14:paraId="51F138A4" w14:textId="77777777" w:rsidR="00103871" w:rsidRDefault="001038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F9EECC" w14:textId="77777777" w:rsidR="000E2E7C" w:rsidRPr="00B71C7E" w:rsidRDefault="000E2E7C" w:rsidP="00DC12F4">
    <w:pPr>
      <w:pStyle w:val="a3"/>
      <w:ind w:right="-86"/>
      <w:jc w:val="center"/>
      <w:rPr>
        <w:rFonts w:ascii="Arial" w:hAnsi="Arial" w:cs="Arial"/>
        <w:sz w:val="4"/>
        <w:szCs w:val="4"/>
      </w:rPr>
    </w:pP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EA70D1A" wp14:editId="50A7C4E3">
              <wp:simplePos x="0" y="0"/>
              <wp:positionH relativeFrom="column">
                <wp:posOffset>13693140</wp:posOffset>
              </wp:positionH>
              <wp:positionV relativeFrom="paragraph">
                <wp:posOffset>80645</wp:posOffset>
              </wp:positionV>
              <wp:extent cx="384810" cy="247015"/>
              <wp:effectExtent l="0" t="0" r="15240" b="19685"/>
              <wp:wrapNone/>
              <wp:docPr id="35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" cy="2470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52324C" w14:textId="643068AA" w:rsidR="000E2E7C" w:rsidRPr="00A21745" w:rsidRDefault="000E2E7C" w:rsidP="002A1F48">
                          <w:pPr>
                            <w:ind w:left="-113" w:right="-113"/>
                            <w:jc w:val="center"/>
                            <w:rPr>
                              <w:rFonts w:ascii="Arial" w:hAnsi="Arial" w:cs="Arial"/>
                              <w:sz w:val="22"/>
                            </w:rPr>
                          </w:pPr>
                          <w:r w:rsidRPr="0055315F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55315F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instrText>=</w:instrText>
                          </w:r>
                          <w:r w:rsidRPr="0055315F">
                            <w:rPr>
                              <w:rStyle w:val="a5"/>
                              <w:rFonts w:ascii="Arial" w:hAnsi="Arial" w:cs="Arial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55315F">
                            <w:rPr>
                              <w:rStyle w:val="a5"/>
                              <w:rFonts w:ascii="Arial" w:hAnsi="Arial" w:cs="Arial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 w:rsidRPr="0055315F">
                            <w:rPr>
                              <w:rStyle w:val="a5"/>
                              <w:rFonts w:ascii="Arial" w:hAnsi="Arial" w:cs="Arial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C4E8C">
                            <w:rPr>
                              <w:rStyle w:val="a5"/>
                              <w:rFonts w:ascii="Arial" w:hAnsi="Arial" w:cs="Arial"/>
                              <w:noProof/>
                              <w:sz w:val="22"/>
                              <w:szCs w:val="22"/>
                            </w:rPr>
                            <w:instrText>115</w:instrText>
                          </w:r>
                          <w:r w:rsidRPr="0055315F">
                            <w:rPr>
                              <w:rStyle w:val="a5"/>
                              <w:rFonts w:ascii="Arial" w:hAnsi="Arial" w:cs="Arial"/>
                              <w:sz w:val="22"/>
                              <w:szCs w:val="22"/>
                            </w:rPr>
                            <w:fldChar w:fldCharType="end"/>
                          </w:r>
                          <w:r>
                            <w:rPr>
                              <w:rStyle w:val="a5"/>
                              <w:rFonts w:ascii="Arial" w:hAnsi="Arial" w:cs="Arial"/>
                              <w:sz w:val="22"/>
                              <w:szCs w:val="22"/>
                            </w:rPr>
                            <w:instrText>+11</w:instrText>
                          </w:r>
                          <w:r w:rsidRPr="0055315F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C4E8C">
                            <w:rPr>
                              <w:rFonts w:ascii="Arial" w:hAnsi="Arial" w:cs="Arial"/>
                              <w:noProof/>
                              <w:sz w:val="22"/>
                              <w:szCs w:val="22"/>
                            </w:rPr>
                            <w:t>126</w:t>
                          </w:r>
                          <w:r w:rsidRPr="0055315F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  <w:p w14:paraId="7A607408" w14:textId="77777777" w:rsidR="000E2E7C" w:rsidRPr="00FE2E76" w:rsidRDefault="000E2E7C" w:rsidP="00FE2E76">
                          <w:pPr>
                            <w:jc w:val="center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1078.2pt;margin-top:6.35pt;width:30.3pt;height:19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" strokeweight="1.5pt">
              <v:textbox>
                <w:txbxContent>
                  <w:p w14:paraId="6652324C" w14:textId="643068AA" w:rsidR="000E2E7C" w:rsidRPr="00A21745" w:rsidRDefault="000E2E7C" w:rsidP="002A1F48">
                    <w:pPr>
                      <w:ind w:left="-113" w:right="-113"/>
                      <w:jc w:val="center"/>
                      <w:rPr>
                        <w:rFonts w:ascii="Arial" w:hAnsi="Arial" w:cs="Arial"/>
                        <w:sz w:val="22"/>
                      </w:rPr>
                    </w:pPr>
                    <w:r w:rsidRPr="0055315F">
                      <w:rPr>
                        <w:rFonts w:ascii="Arial" w:hAnsi="Arial" w:cs="Arial"/>
                        <w:sz w:val="22"/>
                        <w:szCs w:val="22"/>
                      </w:rPr>
                      <w:fldChar w:fldCharType="begin"/>
                    </w:r>
                    <w:r w:rsidRPr="0055315F">
                      <w:rPr>
                        <w:rFonts w:ascii="Arial" w:hAnsi="Arial" w:cs="Arial"/>
                        <w:sz w:val="22"/>
                        <w:szCs w:val="22"/>
                      </w:rPr>
                      <w:instrText>=</w:instrText>
                    </w:r>
                    <w:r w:rsidRPr="0055315F">
                      <w:rPr>
                        <w:rStyle w:val="a5"/>
                        <w:rFonts w:ascii="Arial" w:hAnsi="Arial" w:cs="Arial"/>
                        <w:sz w:val="22"/>
                        <w:szCs w:val="22"/>
                      </w:rPr>
                      <w:fldChar w:fldCharType="begin"/>
                    </w:r>
                    <w:r w:rsidRPr="0055315F">
                      <w:rPr>
                        <w:rStyle w:val="a5"/>
                        <w:rFonts w:ascii="Arial" w:hAnsi="Arial" w:cs="Arial"/>
                        <w:sz w:val="22"/>
                        <w:szCs w:val="22"/>
                      </w:rPr>
                      <w:instrText xml:space="preserve"> PAGE </w:instrText>
                    </w:r>
                    <w:r w:rsidRPr="0055315F">
                      <w:rPr>
                        <w:rStyle w:val="a5"/>
                        <w:rFonts w:ascii="Arial" w:hAnsi="Arial" w:cs="Arial"/>
                        <w:sz w:val="22"/>
                        <w:szCs w:val="22"/>
                      </w:rPr>
                      <w:fldChar w:fldCharType="separate"/>
                    </w:r>
                    <w:r w:rsidR="009C4E8C">
                      <w:rPr>
                        <w:rStyle w:val="a5"/>
                        <w:rFonts w:ascii="Arial" w:hAnsi="Arial" w:cs="Arial"/>
                        <w:noProof/>
                        <w:sz w:val="22"/>
                        <w:szCs w:val="22"/>
                      </w:rPr>
                      <w:instrText>115</w:instrText>
                    </w:r>
                    <w:r w:rsidRPr="0055315F">
                      <w:rPr>
                        <w:rStyle w:val="a5"/>
                        <w:rFonts w:ascii="Arial" w:hAnsi="Arial" w:cs="Arial"/>
                        <w:sz w:val="22"/>
                        <w:szCs w:val="22"/>
                      </w:rPr>
                      <w:fldChar w:fldCharType="end"/>
                    </w:r>
                    <w:r>
                      <w:rPr>
                        <w:rStyle w:val="a5"/>
                        <w:rFonts w:ascii="Arial" w:hAnsi="Arial" w:cs="Arial"/>
                        <w:sz w:val="22"/>
                        <w:szCs w:val="22"/>
                      </w:rPr>
                      <w:instrText>+11</w:instrText>
                    </w:r>
                    <w:r w:rsidRPr="0055315F">
                      <w:rPr>
                        <w:rFonts w:ascii="Arial" w:hAnsi="Arial" w:cs="Arial"/>
                        <w:sz w:val="22"/>
                        <w:szCs w:val="22"/>
                      </w:rPr>
                      <w:fldChar w:fldCharType="separate"/>
                    </w:r>
                    <w:r w:rsidR="009C4E8C">
                      <w:rPr>
                        <w:rFonts w:ascii="Arial" w:hAnsi="Arial" w:cs="Arial"/>
                        <w:noProof/>
                        <w:sz w:val="22"/>
                        <w:szCs w:val="22"/>
                      </w:rPr>
                      <w:t>126</w:t>
                    </w:r>
                    <w:r w:rsidRPr="0055315F">
                      <w:rPr>
                        <w:rFonts w:ascii="Arial" w:hAnsi="Arial" w:cs="Arial"/>
                        <w:sz w:val="22"/>
                        <w:szCs w:val="22"/>
                      </w:rPr>
                      <w:fldChar w:fldCharType="end"/>
                    </w:r>
                  </w:p>
                  <w:p w14:paraId="7A607408" w14:textId="77777777" w:rsidR="000E2E7C" w:rsidRPr="00FE2E76" w:rsidRDefault="000E2E7C" w:rsidP="00FE2E76">
                    <w:pPr>
                      <w:jc w:val="center"/>
                      <w:rPr>
                        <w:rFonts w:ascii="Arial" w:hAnsi="Arial" w:cs="Arial"/>
                        <w:sz w:val="22"/>
                        <w:szCs w:val="22"/>
                      </w:rPr>
                    </w:pPr>
                  </w:p>
                </w:txbxContent>
              </v:textbox>
            </v:shape>
          </w:pict>
        </mc:Fallback>
      </mc:AlternateContent>
    </w:r>
    <w:r w:rsidRPr="00E62315">
      <w:rPr>
        <w:rFonts w:ascii="Arial" w:hAnsi="Arial" w:cs="Arial"/>
        <w:noProof/>
        <w:sz w:val="4"/>
        <w:szCs w:val="4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484E9767" wp14:editId="0A1327C8">
              <wp:simplePos x="0" y="0"/>
              <wp:positionH relativeFrom="column">
                <wp:posOffset>-210820</wp:posOffset>
              </wp:positionH>
              <wp:positionV relativeFrom="paragraph">
                <wp:posOffset>157480</wp:posOffset>
              </wp:positionV>
              <wp:extent cx="250190" cy="3355675"/>
              <wp:effectExtent l="0" t="0" r="0" b="0"/>
              <wp:wrapNone/>
              <wp:docPr id="71" name="Поле 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0190" cy="33556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3E82AF2" w14:textId="739E71E6" w:rsidR="000E2E7C" w:rsidRPr="00A63512" w:rsidRDefault="000E2E7C" w:rsidP="00E62315">
                          <w:pPr>
                            <w:jc w:val="center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</w:rPr>
                            <w:t xml:space="preserve">                           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lang w:val="en-US"/>
                            </w:rPr>
                            <w:t>1581</w:t>
                          </w:r>
                          <w:r>
                            <w:rPr>
                              <w:rFonts w:ascii="Arial" w:hAnsi="Arial" w:cs="Arial"/>
                              <w:color w:val="000000"/>
                            </w:rPr>
                            <w:t>-(ЭП-600)</w:t>
                          </w:r>
                          <w:r w:rsidRPr="00A63512">
                            <w:rPr>
                              <w:rFonts w:ascii="Arial" w:hAnsi="Arial" w:cs="Arial"/>
                              <w:color w:val="000000"/>
                            </w:rPr>
                            <w:t>-</w:t>
                          </w:r>
                          <w:r w:rsidRPr="00A63512">
                            <w:rPr>
                              <w:rFonts w:ascii="Arial" w:hAnsi="Arial" w:cs="Arial"/>
                              <w:iCs/>
                              <w:color w:val="000000"/>
                            </w:rPr>
                            <w:t>О</w:t>
                          </w:r>
                          <w:r>
                            <w:rPr>
                              <w:rFonts w:ascii="Arial" w:hAnsi="Arial" w:cs="Arial"/>
                              <w:iCs/>
                              <w:color w:val="000000"/>
                            </w:rPr>
                            <w:t>ОС</w:t>
                          </w:r>
                          <w:r w:rsidRPr="00A63512">
                            <w:rPr>
                              <w:rFonts w:ascii="Arial" w:hAnsi="Arial" w:cs="Arial"/>
                              <w:color w:val="000000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color w:val="000000"/>
                            </w:rPr>
                            <w:t>-ПЗ-001</w:t>
                          </w:r>
                        </w:p>
                        <w:p w14:paraId="5CC47AA7" w14:textId="77777777" w:rsidR="000E2E7C" w:rsidRPr="00595AA5" w:rsidRDefault="000E2E7C" w:rsidP="00E62315">
                          <w:pPr>
                            <w:jc w:val="right"/>
                            <w:rPr>
                              <w:rFonts w:ascii="Arial" w:hAnsi="Arial" w:cs="Arial"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Поле 71" o:spid="_x0000_s1027" type="#_x0000_t202" style="position:absolute;left:0;text-align:left;margin-left:-16.6pt;margin-top:12.4pt;width:19.7pt;height:264.2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" filled="f" stroked="f" strokeweight=".5pt">
              <v:textbox style="layout-flow:vertical;mso-layout-flow-alt:bottom-to-top" inset="1mm,1mm,1mm,1mm">
                <w:txbxContent>
                  <w:p w14:paraId="63E82AF2" w14:textId="739E71E6" w:rsidR="00430E09" w:rsidRPr="00A63512" w:rsidRDefault="00430E09" w:rsidP="00E62315">
                    <w:pPr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 xml:space="preserve">                            </w:t>
                    </w:r>
                    <w:r>
                      <w:rPr>
                        <w:rFonts w:ascii="Arial" w:hAnsi="Arial" w:cs="Arial"/>
                        <w:color w:val="000000"/>
                        <w:lang w:val="en-US"/>
                      </w:rPr>
                      <w:t>1581</w:t>
                    </w:r>
                    <w:r>
                      <w:rPr>
                        <w:rFonts w:ascii="Arial" w:hAnsi="Arial" w:cs="Arial"/>
                        <w:color w:val="000000"/>
                      </w:rPr>
                      <w:t>-(ЭП-600)</w:t>
                    </w:r>
                    <w:r w:rsidRPr="00A63512">
                      <w:rPr>
                        <w:rFonts w:ascii="Arial" w:hAnsi="Arial" w:cs="Arial"/>
                        <w:color w:val="000000"/>
                      </w:rPr>
                      <w:t>-</w:t>
                    </w:r>
                    <w:r w:rsidRPr="00A63512">
                      <w:rPr>
                        <w:rFonts w:ascii="Arial" w:hAnsi="Arial" w:cs="Arial"/>
                        <w:iCs/>
                        <w:color w:val="000000"/>
                      </w:rPr>
                      <w:t>О</w:t>
                    </w:r>
                    <w:r>
                      <w:rPr>
                        <w:rFonts w:ascii="Arial" w:hAnsi="Arial" w:cs="Arial"/>
                        <w:iCs/>
                        <w:color w:val="000000"/>
                      </w:rPr>
                      <w:t>ОС</w:t>
                    </w:r>
                    <w:bookmarkStart w:id="1" w:name="_GoBack"/>
                    <w:bookmarkEnd w:id="1"/>
                    <w:r w:rsidRPr="00A63512">
                      <w:rPr>
                        <w:rFonts w:ascii="Arial" w:hAnsi="Arial" w:cs="Arial"/>
                        <w:color w:val="000000"/>
                      </w:rPr>
                      <w:t>1</w:t>
                    </w:r>
                    <w:r>
                      <w:rPr>
                        <w:rFonts w:ascii="Arial" w:hAnsi="Arial" w:cs="Arial"/>
                        <w:color w:val="000000"/>
                      </w:rPr>
                      <w:t>-ПЗ-001</w:t>
                    </w:r>
                  </w:p>
                  <w:p w14:paraId="5CC47AA7" w14:textId="77777777" w:rsidR="00430E09" w:rsidRPr="00595AA5" w:rsidRDefault="00430E09" w:rsidP="00E62315">
                    <w:pPr>
                      <w:jc w:val="right"/>
                      <w:rPr>
                        <w:rFonts w:ascii="Arial" w:hAnsi="Arial" w:cs="Arial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sz w:val="4"/>
        <w:szCs w:val="4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1BE9E393" wp14:editId="76CC2F8D">
              <wp:simplePos x="0" y="0"/>
              <wp:positionH relativeFrom="column">
                <wp:posOffset>69215</wp:posOffset>
              </wp:positionH>
              <wp:positionV relativeFrom="paragraph">
                <wp:posOffset>80010</wp:posOffset>
              </wp:positionV>
              <wp:extent cx="14001115" cy="10176510"/>
              <wp:effectExtent l="0" t="0" r="0" b="0"/>
              <wp:wrapNone/>
              <wp:docPr id="34" name="Rectangle 1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001115" cy="101765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rect w14:anchorId="7A1D4A6F" id="Rectangle 146" o:spid="_x0000_s1026" style="position:absolute;margin-left:5.45pt;margin-top:6.3pt;width:1102.45pt;height:801.3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" strokeweight="1.5pt"/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E75050" w14:textId="77777777" w:rsidR="000E2E7C" w:rsidRDefault="000E2E7C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3DF947D" wp14:editId="035029AC">
              <wp:simplePos x="0" y="0"/>
              <wp:positionH relativeFrom="column">
                <wp:posOffset>13831570</wp:posOffset>
              </wp:positionH>
              <wp:positionV relativeFrom="paragraph">
                <wp:posOffset>25400</wp:posOffset>
              </wp:positionV>
              <wp:extent cx="360045" cy="247015"/>
              <wp:effectExtent l="0" t="0" r="0" b="0"/>
              <wp:wrapNone/>
              <wp:docPr id="24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470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967522E" w14:textId="77777777" w:rsidR="000E2E7C" w:rsidRDefault="000E2E7C" w:rsidP="0065653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margin-left:1089.1pt;margin-top:2pt;width:28.35pt;height:19.4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" strokeweight="1.5pt">
              <v:textbox>
                <w:txbxContent>
                  <w:p w14:paraId="2967522E" w14:textId="77777777" w:rsidR="0035400A" w:rsidRDefault="0035400A" w:rsidP="00656537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355B700B" wp14:editId="0FE6378F">
              <wp:simplePos x="0" y="0"/>
              <wp:positionH relativeFrom="column">
                <wp:posOffset>-38100</wp:posOffset>
              </wp:positionH>
              <wp:positionV relativeFrom="paragraph">
                <wp:posOffset>25400</wp:posOffset>
              </wp:positionV>
              <wp:extent cx="14229715" cy="10153650"/>
              <wp:effectExtent l="0" t="0" r="0" b="0"/>
              <wp:wrapNone/>
              <wp:docPr id="23" name="Rectangle 1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229715" cy="10153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rect w14:anchorId="7FDBD177" id="Rectangle 150" o:spid="_x0000_s1026" style="position:absolute;margin-left:-3pt;margin-top:2pt;width:1120.45pt;height:799.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" strokeweight="1.5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/>
  <w:attachedTemplate r:id="rId1"/>
  <w:defaultTabStop w:val="709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EBC"/>
    <w:rsid w:val="0000098D"/>
    <w:rsid w:val="00000FB5"/>
    <w:rsid w:val="0000404D"/>
    <w:rsid w:val="000077AE"/>
    <w:rsid w:val="00010DF1"/>
    <w:rsid w:val="000123D4"/>
    <w:rsid w:val="00016A6C"/>
    <w:rsid w:val="0002399A"/>
    <w:rsid w:val="00025F13"/>
    <w:rsid w:val="00041C26"/>
    <w:rsid w:val="000524B5"/>
    <w:rsid w:val="000577C7"/>
    <w:rsid w:val="00062852"/>
    <w:rsid w:val="000632A3"/>
    <w:rsid w:val="00063AD8"/>
    <w:rsid w:val="000741A2"/>
    <w:rsid w:val="00077F95"/>
    <w:rsid w:val="000973AB"/>
    <w:rsid w:val="000B0E87"/>
    <w:rsid w:val="000B2D1B"/>
    <w:rsid w:val="000B3405"/>
    <w:rsid w:val="000B5EC6"/>
    <w:rsid w:val="000C21B3"/>
    <w:rsid w:val="000C56BD"/>
    <w:rsid w:val="000C5BFF"/>
    <w:rsid w:val="000D1CEA"/>
    <w:rsid w:val="000D390C"/>
    <w:rsid w:val="000D651C"/>
    <w:rsid w:val="000E2E7C"/>
    <w:rsid w:val="000E42D7"/>
    <w:rsid w:val="000F095B"/>
    <w:rsid w:val="000F28AE"/>
    <w:rsid w:val="000F5450"/>
    <w:rsid w:val="000F6F4D"/>
    <w:rsid w:val="00103871"/>
    <w:rsid w:val="00110672"/>
    <w:rsid w:val="00112B3B"/>
    <w:rsid w:val="00112C7D"/>
    <w:rsid w:val="00115A06"/>
    <w:rsid w:val="00117232"/>
    <w:rsid w:val="00124E55"/>
    <w:rsid w:val="00125C08"/>
    <w:rsid w:val="00130291"/>
    <w:rsid w:val="00134B94"/>
    <w:rsid w:val="00147C66"/>
    <w:rsid w:val="00156295"/>
    <w:rsid w:val="00162404"/>
    <w:rsid w:val="001675BF"/>
    <w:rsid w:val="0017210B"/>
    <w:rsid w:val="0017558B"/>
    <w:rsid w:val="001819CD"/>
    <w:rsid w:val="00181F4A"/>
    <w:rsid w:val="00185A45"/>
    <w:rsid w:val="001A0AA4"/>
    <w:rsid w:val="001A0EBF"/>
    <w:rsid w:val="001A1A68"/>
    <w:rsid w:val="001B2984"/>
    <w:rsid w:val="001C1909"/>
    <w:rsid w:val="001C3B43"/>
    <w:rsid w:val="001C610C"/>
    <w:rsid w:val="001D4634"/>
    <w:rsid w:val="001D4DC0"/>
    <w:rsid w:val="001F39C9"/>
    <w:rsid w:val="001F47C7"/>
    <w:rsid w:val="0020104B"/>
    <w:rsid w:val="00201C28"/>
    <w:rsid w:val="0021106D"/>
    <w:rsid w:val="00212AA1"/>
    <w:rsid w:val="00216777"/>
    <w:rsid w:val="0022069E"/>
    <w:rsid w:val="00220B44"/>
    <w:rsid w:val="00221604"/>
    <w:rsid w:val="002220B8"/>
    <w:rsid w:val="00222747"/>
    <w:rsid w:val="00222D4D"/>
    <w:rsid w:val="002353DA"/>
    <w:rsid w:val="00236B19"/>
    <w:rsid w:val="00240A77"/>
    <w:rsid w:val="00242631"/>
    <w:rsid w:val="0025056D"/>
    <w:rsid w:val="00260133"/>
    <w:rsid w:val="0026077D"/>
    <w:rsid w:val="0026523D"/>
    <w:rsid w:val="00265380"/>
    <w:rsid w:val="0027035A"/>
    <w:rsid w:val="00281E79"/>
    <w:rsid w:val="00282A86"/>
    <w:rsid w:val="00284063"/>
    <w:rsid w:val="00290B27"/>
    <w:rsid w:val="002A1F48"/>
    <w:rsid w:val="002B45FB"/>
    <w:rsid w:val="002B7F3E"/>
    <w:rsid w:val="002C2820"/>
    <w:rsid w:val="002C2D39"/>
    <w:rsid w:val="002C4399"/>
    <w:rsid w:val="002C4F1F"/>
    <w:rsid w:val="002C7688"/>
    <w:rsid w:val="002D2D00"/>
    <w:rsid w:val="002D594A"/>
    <w:rsid w:val="002E1F58"/>
    <w:rsid w:val="002E5B01"/>
    <w:rsid w:val="002F3AFA"/>
    <w:rsid w:val="0030343D"/>
    <w:rsid w:val="003040E5"/>
    <w:rsid w:val="00304C0B"/>
    <w:rsid w:val="003100ED"/>
    <w:rsid w:val="00317D68"/>
    <w:rsid w:val="00323786"/>
    <w:rsid w:val="003354F9"/>
    <w:rsid w:val="0033711C"/>
    <w:rsid w:val="00347CD9"/>
    <w:rsid w:val="00353B70"/>
    <w:rsid w:val="0035400A"/>
    <w:rsid w:val="00382897"/>
    <w:rsid w:val="00395135"/>
    <w:rsid w:val="003952CB"/>
    <w:rsid w:val="003A0E6A"/>
    <w:rsid w:val="003A1A75"/>
    <w:rsid w:val="003A6C6C"/>
    <w:rsid w:val="003A7790"/>
    <w:rsid w:val="003B551B"/>
    <w:rsid w:val="003B647E"/>
    <w:rsid w:val="003B6B92"/>
    <w:rsid w:val="003B78AF"/>
    <w:rsid w:val="003C14BB"/>
    <w:rsid w:val="003C2470"/>
    <w:rsid w:val="003C5A7E"/>
    <w:rsid w:val="003D18A5"/>
    <w:rsid w:val="003D1EDC"/>
    <w:rsid w:val="003E2088"/>
    <w:rsid w:val="003E5EBC"/>
    <w:rsid w:val="003E6DAC"/>
    <w:rsid w:val="003F3098"/>
    <w:rsid w:val="003F6EBC"/>
    <w:rsid w:val="00401BC6"/>
    <w:rsid w:val="00406824"/>
    <w:rsid w:val="00411228"/>
    <w:rsid w:val="004121B9"/>
    <w:rsid w:val="00414403"/>
    <w:rsid w:val="00414E68"/>
    <w:rsid w:val="00426097"/>
    <w:rsid w:val="00430C92"/>
    <w:rsid w:val="00430E09"/>
    <w:rsid w:val="004360B2"/>
    <w:rsid w:val="00441806"/>
    <w:rsid w:val="004450F1"/>
    <w:rsid w:val="004653B6"/>
    <w:rsid w:val="00465D49"/>
    <w:rsid w:val="004855A1"/>
    <w:rsid w:val="00490B81"/>
    <w:rsid w:val="00491757"/>
    <w:rsid w:val="00497644"/>
    <w:rsid w:val="004A052A"/>
    <w:rsid w:val="004B0104"/>
    <w:rsid w:val="004B1E3E"/>
    <w:rsid w:val="004B2F9B"/>
    <w:rsid w:val="004B31C4"/>
    <w:rsid w:val="004B51D3"/>
    <w:rsid w:val="004C0E3A"/>
    <w:rsid w:val="004C357F"/>
    <w:rsid w:val="004C48BD"/>
    <w:rsid w:val="004D0823"/>
    <w:rsid w:val="004D6E0A"/>
    <w:rsid w:val="004E0B0C"/>
    <w:rsid w:val="004E1111"/>
    <w:rsid w:val="004E73F2"/>
    <w:rsid w:val="004F6CBE"/>
    <w:rsid w:val="00500C18"/>
    <w:rsid w:val="00502963"/>
    <w:rsid w:val="00524975"/>
    <w:rsid w:val="00530D22"/>
    <w:rsid w:val="00533231"/>
    <w:rsid w:val="00533458"/>
    <w:rsid w:val="00535D4A"/>
    <w:rsid w:val="005409BC"/>
    <w:rsid w:val="005448A2"/>
    <w:rsid w:val="00546A99"/>
    <w:rsid w:val="00547514"/>
    <w:rsid w:val="00552140"/>
    <w:rsid w:val="00556676"/>
    <w:rsid w:val="00571BE2"/>
    <w:rsid w:val="005774D7"/>
    <w:rsid w:val="00580EBB"/>
    <w:rsid w:val="00582469"/>
    <w:rsid w:val="00583977"/>
    <w:rsid w:val="00592A31"/>
    <w:rsid w:val="00593966"/>
    <w:rsid w:val="005A0039"/>
    <w:rsid w:val="005A4A36"/>
    <w:rsid w:val="005A56A3"/>
    <w:rsid w:val="005A6187"/>
    <w:rsid w:val="005A688B"/>
    <w:rsid w:val="005C6041"/>
    <w:rsid w:val="005C6FDF"/>
    <w:rsid w:val="005D5E38"/>
    <w:rsid w:val="005D5EF2"/>
    <w:rsid w:val="005E1A98"/>
    <w:rsid w:val="005E3C90"/>
    <w:rsid w:val="005E610A"/>
    <w:rsid w:val="005E7767"/>
    <w:rsid w:val="005F0B84"/>
    <w:rsid w:val="005F423F"/>
    <w:rsid w:val="005F6354"/>
    <w:rsid w:val="00601136"/>
    <w:rsid w:val="00613932"/>
    <w:rsid w:val="00615E2E"/>
    <w:rsid w:val="0062040F"/>
    <w:rsid w:val="0062132C"/>
    <w:rsid w:val="00623313"/>
    <w:rsid w:val="00623B72"/>
    <w:rsid w:val="00634D53"/>
    <w:rsid w:val="0063735B"/>
    <w:rsid w:val="00640E83"/>
    <w:rsid w:val="00645B27"/>
    <w:rsid w:val="00646113"/>
    <w:rsid w:val="006471B2"/>
    <w:rsid w:val="006504FD"/>
    <w:rsid w:val="00656537"/>
    <w:rsid w:val="00657959"/>
    <w:rsid w:val="006651AA"/>
    <w:rsid w:val="00666022"/>
    <w:rsid w:val="006821B2"/>
    <w:rsid w:val="0068748F"/>
    <w:rsid w:val="00687C3B"/>
    <w:rsid w:val="006916D4"/>
    <w:rsid w:val="00697432"/>
    <w:rsid w:val="006A03EA"/>
    <w:rsid w:val="006A13A8"/>
    <w:rsid w:val="006A1B61"/>
    <w:rsid w:val="006A322C"/>
    <w:rsid w:val="006A5C8E"/>
    <w:rsid w:val="006B0541"/>
    <w:rsid w:val="006B4373"/>
    <w:rsid w:val="006C37A7"/>
    <w:rsid w:val="006C68D4"/>
    <w:rsid w:val="006D66B8"/>
    <w:rsid w:val="006D7EBA"/>
    <w:rsid w:val="006E24B7"/>
    <w:rsid w:val="006F23FE"/>
    <w:rsid w:val="006F263F"/>
    <w:rsid w:val="006F2980"/>
    <w:rsid w:val="006F3AC6"/>
    <w:rsid w:val="006F60AC"/>
    <w:rsid w:val="0070009C"/>
    <w:rsid w:val="00710446"/>
    <w:rsid w:val="0071086E"/>
    <w:rsid w:val="007116B3"/>
    <w:rsid w:val="00711701"/>
    <w:rsid w:val="00732F42"/>
    <w:rsid w:val="007345DA"/>
    <w:rsid w:val="00742D72"/>
    <w:rsid w:val="0074369A"/>
    <w:rsid w:val="00746713"/>
    <w:rsid w:val="00756958"/>
    <w:rsid w:val="00760BC6"/>
    <w:rsid w:val="00761D9D"/>
    <w:rsid w:val="007637B2"/>
    <w:rsid w:val="00765E01"/>
    <w:rsid w:val="0077316A"/>
    <w:rsid w:val="007734CE"/>
    <w:rsid w:val="0078582D"/>
    <w:rsid w:val="00793E93"/>
    <w:rsid w:val="00794A17"/>
    <w:rsid w:val="007954EE"/>
    <w:rsid w:val="00795539"/>
    <w:rsid w:val="007B5D52"/>
    <w:rsid w:val="007B60E2"/>
    <w:rsid w:val="007B6826"/>
    <w:rsid w:val="007B6C78"/>
    <w:rsid w:val="007C0FB2"/>
    <w:rsid w:val="007C22FC"/>
    <w:rsid w:val="007C5663"/>
    <w:rsid w:val="007C6041"/>
    <w:rsid w:val="007C7E79"/>
    <w:rsid w:val="007D00F3"/>
    <w:rsid w:val="007D2685"/>
    <w:rsid w:val="007D548C"/>
    <w:rsid w:val="007D6024"/>
    <w:rsid w:val="007E1AF9"/>
    <w:rsid w:val="007E523B"/>
    <w:rsid w:val="007E6F97"/>
    <w:rsid w:val="007E753D"/>
    <w:rsid w:val="00803082"/>
    <w:rsid w:val="00807EC3"/>
    <w:rsid w:val="00822120"/>
    <w:rsid w:val="00822FF9"/>
    <w:rsid w:val="008235BF"/>
    <w:rsid w:val="008303DD"/>
    <w:rsid w:val="0084197E"/>
    <w:rsid w:val="00847989"/>
    <w:rsid w:val="00847ED8"/>
    <w:rsid w:val="00856C67"/>
    <w:rsid w:val="00862490"/>
    <w:rsid w:val="00873614"/>
    <w:rsid w:val="00873CC4"/>
    <w:rsid w:val="008745C9"/>
    <w:rsid w:val="0087501B"/>
    <w:rsid w:val="0087785D"/>
    <w:rsid w:val="008807B7"/>
    <w:rsid w:val="0088434A"/>
    <w:rsid w:val="008A3242"/>
    <w:rsid w:val="008A53E9"/>
    <w:rsid w:val="008B2003"/>
    <w:rsid w:val="008B3CFA"/>
    <w:rsid w:val="008B6F88"/>
    <w:rsid w:val="008C03EE"/>
    <w:rsid w:val="008C606E"/>
    <w:rsid w:val="008D143A"/>
    <w:rsid w:val="008D44F7"/>
    <w:rsid w:val="008E0C56"/>
    <w:rsid w:val="008E36C5"/>
    <w:rsid w:val="008E4909"/>
    <w:rsid w:val="008F27F3"/>
    <w:rsid w:val="008F3A78"/>
    <w:rsid w:val="008F46B6"/>
    <w:rsid w:val="00907557"/>
    <w:rsid w:val="00911208"/>
    <w:rsid w:val="009149F7"/>
    <w:rsid w:val="009154BA"/>
    <w:rsid w:val="009158FA"/>
    <w:rsid w:val="009235AA"/>
    <w:rsid w:val="0092718E"/>
    <w:rsid w:val="009271A5"/>
    <w:rsid w:val="009274CF"/>
    <w:rsid w:val="00931CB4"/>
    <w:rsid w:val="0093774A"/>
    <w:rsid w:val="00972A03"/>
    <w:rsid w:val="009740F9"/>
    <w:rsid w:val="009744C6"/>
    <w:rsid w:val="00980496"/>
    <w:rsid w:val="0098759E"/>
    <w:rsid w:val="00991236"/>
    <w:rsid w:val="00991AA8"/>
    <w:rsid w:val="009A1B7A"/>
    <w:rsid w:val="009A3951"/>
    <w:rsid w:val="009A3C6E"/>
    <w:rsid w:val="009A4E80"/>
    <w:rsid w:val="009A722B"/>
    <w:rsid w:val="009B1E6D"/>
    <w:rsid w:val="009B2C17"/>
    <w:rsid w:val="009B37AC"/>
    <w:rsid w:val="009B3DFF"/>
    <w:rsid w:val="009C4E8C"/>
    <w:rsid w:val="009D0677"/>
    <w:rsid w:val="009D69A8"/>
    <w:rsid w:val="009D73FB"/>
    <w:rsid w:val="009E14AD"/>
    <w:rsid w:val="009E7C2C"/>
    <w:rsid w:val="00A0673A"/>
    <w:rsid w:val="00A12696"/>
    <w:rsid w:val="00A13004"/>
    <w:rsid w:val="00A14BDF"/>
    <w:rsid w:val="00A224B9"/>
    <w:rsid w:val="00A248CE"/>
    <w:rsid w:val="00A32B6E"/>
    <w:rsid w:val="00A374DA"/>
    <w:rsid w:val="00A4701C"/>
    <w:rsid w:val="00A5112E"/>
    <w:rsid w:val="00A51252"/>
    <w:rsid w:val="00A55727"/>
    <w:rsid w:val="00A57CB6"/>
    <w:rsid w:val="00A663E4"/>
    <w:rsid w:val="00A67071"/>
    <w:rsid w:val="00A70109"/>
    <w:rsid w:val="00A721F0"/>
    <w:rsid w:val="00A7291C"/>
    <w:rsid w:val="00A74F87"/>
    <w:rsid w:val="00A817D2"/>
    <w:rsid w:val="00A9023B"/>
    <w:rsid w:val="00A97B3F"/>
    <w:rsid w:val="00AA57FC"/>
    <w:rsid w:val="00AB1602"/>
    <w:rsid w:val="00AB2527"/>
    <w:rsid w:val="00AB2FF0"/>
    <w:rsid w:val="00AC27D0"/>
    <w:rsid w:val="00AD6BB3"/>
    <w:rsid w:val="00AD6E55"/>
    <w:rsid w:val="00AE4A5D"/>
    <w:rsid w:val="00AF0046"/>
    <w:rsid w:val="00AF0606"/>
    <w:rsid w:val="00B03857"/>
    <w:rsid w:val="00B113E5"/>
    <w:rsid w:val="00B11670"/>
    <w:rsid w:val="00B1698A"/>
    <w:rsid w:val="00B1710F"/>
    <w:rsid w:val="00B33098"/>
    <w:rsid w:val="00B35207"/>
    <w:rsid w:val="00B35A9F"/>
    <w:rsid w:val="00B37EBA"/>
    <w:rsid w:val="00B406E9"/>
    <w:rsid w:val="00B4463C"/>
    <w:rsid w:val="00B54F2B"/>
    <w:rsid w:val="00B608FB"/>
    <w:rsid w:val="00B669C5"/>
    <w:rsid w:val="00B67415"/>
    <w:rsid w:val="00B71C7E"/>
    <w:rsid w:val="00B80D37"/>
    <w:rsid w:val="00B848C8"/>
    <w:rsid w:val="00B8664D"/>
    <w:rsid w:val="00B86C06"/>
    <w:rsid w:val="00BA4A56"/>
    <w:rsid w:val="00BA68A3"/>
    <w:rsid w:val="00BB2357"/>
    <w:rsid w:val="00BB38F3"/>
    <w:rsid w:val="00BB5449"/>
    <w:rsid w:val="00BB70BB"/>
    <w:rsid w:val="00BC5646"/>
    <w:rsid w:val="00BD0079"/>
    <w:rsid w:val="00BD0982"/>
    <w:rsid w:val="00BD3D9B"/>
    <w:rsid w:val="00BF6A59"/>
    <w:rsid w:val="00BF7A62"/>
    <w:rsid w:val="00C175D3"/>
    <w:rsid w:val="00C2099E"/>
    <w:rsid w:val="00C2363F"/>
    <w:rsid w:val="00C26313"/>
    <w:rsid w:val="00C33C38"/>
    <w:rsid w:val="00C45AB2"/>
    <w:rsid w:val="00C564D3"/>
    <w:rsid w:val="00C61F01"/>
    <w:rsid w:val="00C72CFB"/>
    <w:rsid w:val="00C740FC"/>
    <w:rsid w:val="00C7635F"/>
    <w:rsid w:val="00C82390"/>
    <w:rsid w:val="00C83BC9"/>
    <w:rsid w:val="00C9112C"/>
    <w:rsid w:val="00C956F9"/>
    <w:rsid w:val="00C9695C"/>
    <w:rsid w:val="00CA28DF"/>
    <w:rsid w:val="00CA3989"/>
    <w:rsid w:val="00CA588D"/>
    <w:rsid w:val="00CB1A25"/>
    <w:rsid w:val="00CB67A0"/>
    <w:rsid w:val="00CC5211"/>
    <w:rsid w:val="00CD34AE"/>
    <w:rsid w:val="00CF0ECB"/>
    <w:rsid w:val="00CF108A"/>
    <w:rsid w:val="00D02C23"/>
    <w:rsid w:val="00D06705"/>
    <w:rsid w:val="00D12B26"/>
    <w:rsid w:val="00D152E3"/>
    <w:rsid w:val="00D223A7"/>
    <w:rsid w:val="00D31156"/>
    <w:rsid w:val="00D40511"/>
    <w:rsid w:val="00D40F83"/>
    <w:rsid w:val="00D4209E"/>
    <w:rsid w:val="00D4402B"/>
    <w:rsid w:val="00D45A6B"/>
    <w:rsid w:val="00D554E1"/>
    <w:rsid w:val="00D5701B"/>
    <w:rsid w:val="00D6067B"/>
    <w:rsid w:val="00D6506C"/>
    <w:rsid w:val="00D6709F"/>
    <w:rsid w:val="00D70436"/>
    <w:rsid w:val="00D71D0F"/>
    <w:rsid w:val="00D75533"/>
    <w:rsid w:val="00D94D4E"/>
    <w:rsid w:val="00D956E5"/>
    <w:rsid w:val="00D95C03"/>
    <w:rsid w:val="00D97DC2"/>
    <w:rsid w:val="00DA0744"/>
    <w:rsid w:val="00DA6693"/>
    <w:rsid w:val="00DA7A4C"/>
    <w:rsid w:val="00DB16D3"/>
    <w:rsid w:val="00DB6CFD"/>
    <w:rsid w:val="00DB7B31"/>
    <w:rsid w:val="00DC12F4"/>
    <w:rsid w:val="00DC6642"/>
    <w:rsid w:val="00DD006F"/>
    <w:rsid w:val="00DD2C53"/>
    <w:rsid w:val="00DD5A09"/>
    <w:rsid w:val="00DD615B"/>
    <w:rsid w:val="00DF2F07"/>
    <w:rsid w:val="00DF3F8A"/>
    <w:rsid w:val="00DF5787"/>
    <w:rsid w:val="00E00E55"/>
    <w:rsid w:val="00E018CA"/>
    <w:rsid w:val="00E033F3"/>
    <w:rsid w:val="00E07DCD"/>
    <w:rsid w:val="00E11BA0"/>
    <w:rsid w:val="00E13A35"/>
    <w:rsid w:val="00E155FA"/>
    <w:rsid w:val="00E17EA3"/>
    <w:rsid w:val="00E34742"/>
    <w:rsid w:val="00E35F0F"/>
    <w:rsid w:val="00E41D3D"/>
    <w:rsid w:val="00E46E3F"/>
    <w:rsid w:val="00E505BD"/>
    <w:rsid w:val="00E53CF7"/>
    <w:rsid w:val="00E60972"/>
    <w:rsid w:val="00E61B08"/>
    <w:rsid w:val="00E62315"/>
    <w:rsid w:val="00E63230"/>
    <w:rsid w:val="00E642D3"/>
    <w:rsid w:val="00E746DD"/>
    <w:rsid w:val="00E9443E"/>
    <w:rsid w:val="00E956A1"/>
    <w:rsid w:val="00EA06F7"/>
    <w:rsid w:val="00EC2065"/>
    <w:rsid w:val="00EC2876"/>
    <w:rsid w:val="00EC4421"/>
    <w:rsid w:val="00EC6411"/>
    <w:rsid w:val="00EE1AC3"/>
    <w:rsid w:val="00EE5AB4"/>
    <w:rsid w:val="00EE7E7B"/>
    <w:rsid w:val="00EF0857"/>
    <w:rsid w:val="00F053E9"/>
    <w:rsid w:val="00F20138"/>
    <w:rsid w:val="00F206BF"/>
    <w:rsid w:val="00F21C1A"/>
    <w:rsid w:val="00F41530"/>
    <w:rsid w:val="00F45F3D"/>
    <w:rsid w:val="00F47079"/>
    <w:rsid w:val="00F5113B"/>
    <w:rsid w:val="00F518FF"/>
    <w:rsid w:val="00F51D5B"/>
    <w:rsid w:val="00F53845"/>
    <w:rsid w:val="00F57DD2"/>
    <w:rsid w:val="00F61CC4"/>
    <w:rsid w:val="00F64AB5"/>
    <w:rsid w:val="00F659A4"/>
    <w:rsid w:val="00F65E8C"/>
    <w:rsid w:val="00F70422"/>
    <w:rsid w:val="00F70F8F"/>
    <w:rsid w:val="00F71CF9"/>
    <w:rsid w:val="00F720F4"/>
    <w:rsid w:val="00F80F90"/>
    <w:rsid w:val="00F816D3"/>
    <w:rsid w:val="00F82AB5"/>
    <w:rsid w:val="00F832C1"/>
    <w:rsid w:val="00F84816"/>
    <w:rsid w:val="00F86E52"/>
    <w:rsid w:val="00F908C3"/>
    <w:rsid w:val="00F91AEB"/>
    <w:rsid w:val="00F91D60"/>
    <w:rsid w:val="00FA2A68"/>
    <w:rsid w:val="00FA58C7"/>
    <w:rsid w:val="00FA5F13"/>
    <w:rsid w:val="00FA7C74"/>
    <w:rsid w:val="00FB6C07"/>
    <w:rsid w:val="00FB6C2F"/>
    <w:rsid w:val="00FC21F4"/>
    <w:rsid w:val="00FC5BD9"/>
    <w:rsid w:val="00FD1002"/>
    <w:rsid w:val="00FD2E68"/>
    <w:rsid w:val="00FE2E76"/>
    <w:rsid w:val="00FE492F"/>
    <w:rsid w:val="00FE4DEC"/>
    <w:rsid w:val="00FF1ACC"/>
    <w:rsid w:val="00FF45AF"/>
    <w:rsid w:val="00FF5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1DDE7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ewtonCTT" w:eastAsia="Times New Roman" w:hAnsi="NewtonCTT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2399A"/>
    <w:pPr>
      <w:keepNext/>
      <w:jc w:val="center"/>
      <w:outlineLvl w:val="0"/>
    </w:pPr>
    <w:rPr>
      <w:rFonts w:ascii="PragmaticaCTT" w:hAnsi="PragmaticaCTT"/>
      <w:b/>
      <w:sz w:val="18"/>
    </w:rPr>
  </w:style>
  <w:style w:type="paragraph" w:styleId="7">
    <w:name w:val="heading 7"/>
    <w:basedOn w:val="a"/>
    <w:next w:val="a"/>
    <w:link w:val="70"/>
    <w:qFormat/>
    <w:rsid w:val="0074369A"/>
    <w:pPr>
      <w:keepNext/>
      <w:jc w:val="both"/>
      <w:outlineLvl w:val="6"/>
    </w:pPr>
    <w:rPr>
      <w:rFonts w:ascii="PragmaticaCTT" w:hAnsi="PragmaticaCTT"/>
      <w:b/>
      <w:bCs/>
      <w:i/>
      <w:iCs/>
      <w:snapToGrid w:val="0"/>
      <w:color w:val="000000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2399A"/>
    <w:rPr>
      <w:rFonts w:ascii="PragmaticaCTT" w:hAnsi="PragmaticaCTT"/>
      <w:b/>
      <w:sz w:val="18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DC12F4"/>
  </w:style>
  <w:style w:type="paragraph" w:styleId="a6">
    <w:name w:val="Balloon Text"/>
    <w:basedOn w:val="a"/>
    <w:link w:val="a7"/>
    <w:uiPriority w:val="99"/>
    <w:semiHidden/>
    <w:unhideWhenUsed/>
    <w:rsid w:val="000632A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32A3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rsid w:val="0074369A"/>
    <w:rPr>
      <w:rFonts w:ascii="PragmaticaCTT" w:hAnsi="PragmaticaCTT"/>
      <w:b/>
      <w:bCs/>
      <w:i/>
      <w:iCs/>
      <w:snapToGrid w:val="0"/>
      <w:color w:val="000000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ewtonCTT" w:eastAsia="Times New Roman" w:hAnsi="NewtonCTT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2399A"/>
    <w:pPr>
      <w:keepNext/>
      <w:jc w:val="center"/>
      <w:outlineLvl w:val="0"/>
    </w:pPr>
    <w:rPr>
      <w:rFonts w:ascii="PragmaticaCTT" w:hAnsi="PragmaticaCTT"/>
      <w:b/>
      <w:sz w:val="18"/>
    </w:rPr>
  </w:style>
  <w:style w:type="paragraph" w:styleId="7">
    <w:name w:val="heading 7"/>
    <w:basedOn w:val="a"/>
    <w:next w:val="a"/>
    <w:link w:val="70"/>
    <w:qFormat/>
    <w:rsid w:val="0074369A"/>
    <w:pPr>
      <w:keepNext/>
      <w:jc w:val="both"/>
      <w:outlineLvl w:val="6"/>
    </w:pPr>
    <w:rPr>
      <w:rFonts w:ascii="PragmaticaCTT" w:hAnsi="PragmaticaCTT"/>
      <w:b/>
      <w:bCs/>
      <w:i/>
      <w:iCs/>
      <w:snapToGrid w:val="0"/>
      <w:color w:val="000000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2399A"/>
    <w:rPr>
      <w:rFonts w:ascii="PragmaticaCTT" w:hAnsi="PragmaticaCTT"/>
      <w:b/>
      <w:sz w:val="18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DC12F4"/>
  </w:style>
  <w:style w:type="paragraph" w:styleId="a6">
    <w:name w:val="Balloon Text"/>
    <w:basedOn w:val="a"/>
    <w:link w:val="a7"/>
    <w:uiPriority w:val="99"/>
    <w:semiHidden/>
    <w:unhideWhenUsed/>
    <w:rsid w:val="000632A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32A3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rsid w:val="0074369A"/>
    <w:rPr>
      <w:rFonts w:ascii="PragmaticaCTT" w:hAnsi="PragmaticaCTT"/>
      <w:b/>
      <w:bCs/>
      <w:i/>
      <w:iCs/>
      <w:snapToGrid w:val="0"/>
      <w:color w:val="00000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1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4.bin"/><Relationship Id="rId13" Type="http://schemas.openxmlformats.org/officeDocument/2006/relationships/image" Target="media/image1.png"/><Relationship Id="rId3" Type="http://schemas.openxmlformats.org/officeDocument/2006/relationships/image" Target="media/image3.wmf"/><Relationship Id="rId7" Type="http://schemas.openxmlformats.org/officeDocument/2006/relationships/image" Target="media/image20.wmf"/><Relationship Id="rId12" Type="http://schemas.openxmlformats.org/officeDocument/2006/relationships/oleObject" Target="embeddings/oleObject6.bin"/><Relationship Id="rId2" Type="http://schemas.openxmlformats.org/officeDocument/2006/relationships/oleObject" Target="embeddings/oleObject1.bin"/><Relationship Id="rId1" Type="http://schemas.openxmlformats.org/officeDocument/2006/relationships/image" Target="media/image2.wmf"/><Relationship Id="rId6" Type="http://schemas.openxmlformats.org/officeDocument/2006/relationships/oleObject" Target="embeddings/oleObject3.bin"/><Relationship Id="rId11" Type="http://schemas.openxmlformats.org/officeDocument/2006/relationships/image" Target="media/image40.wmf"/><Relationship Id="rId5" Type="http://schemas.openxmlformats.org/officeDocument/2006/relationships/image" Target="media/image4.wmf"/><Relationship Id="rId10" Type="http://schemas.openxmlformats.org/officeDocument/2006/relationships/oleObject" Target="embeddings/oleObject5.bin"/><Relationship Id="rId4" Type="http://schemas.openxmlformats.org/officeDocument/2006/relationships/oleObject" Target="embeddings/oleObject2.bin"/><Relationship Id="rId9" Type="http://schemas.openxmlformats.org/officeDocument/2006/relationships/image" Target="media/image3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STANDARD\FORM\VNP2000.NT\M10\1802104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5D73C-BFE1-4192-B267-ECCBCFAF6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18021042</Template>
  <TotalTime>3178</TotalTime>
  <Pages>7</Pages>
  <Words>6231</Words>
  <Characters>35521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Последующий лист текстового документа (ф.А3-гор.)</vt:lpstr>
    </vt:vector>
  </TitlesOfParts>
  <Company>ВНП</Company>
  <LinksUpToDate>false</LinksUpToDate>
  <CharactersWithSpaces>41669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Последующий лист текстового документа (ф.А3-гор.)</dc:title>
  <dc:creator>NDOMANIN</dc:creator>
  <cp:lastModifiedBy>Сергей Ю. Добролюбов</cp:lastModifiedBy>
  <cp:revision>75</cp:revision>
  <cp:lastPrinted>2019-07-10T08:58:00Z</cp:lastPrinted>
  <dcterms:created xsi:type="dcterms:W3CDTF">2019-03-13T12:56:00Z</dcterms:created>
  <dcterms:modified xsi:type="dcterms:W3CDTF">2021-05-31T11:21:00Z</dcterms:modified>
</cp:coreProperties>
</file>